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09cc" w14:paraId="15109cc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D60490">
        <w:rPr>
          <w:rFonts w:cs="Times New Roman" w:hAnsi="Times New Roman" w:ascii="Times New Roman"/>
          <w:sz w:val="24"/>
        </w:rPr>
        <w:t>3257/16-13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6922F4">
        <w:t xml:space="preserve">AK HIDROIZOLACIJE d.o.o., Nikole Tesle 31, 10410 Velika Gorica,  MBS: 080575047  OIB: 61742858204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6922F4">
        <w:t xml:space="preserve">AK HIDROIZOLACIJE d.o.o., Nikole Tesle 31, 10410 Velika Gorica,  MBS: 080575047  OIB: 61742858204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922F4">
        <w:rPr>
          <w:bCs/>
        </w:rPr>
        <w:t>3257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6922F4">
        <w:t>31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6922F4">
        <w:t>AK HIDROIZOLACIJE d.o.o., Nikole Tesle 31, 10410 Velika Gorica,  MBS: 080575047  OIB: 61742858204</w:t>
      </w:r>
      <w:r w:rsidR="00F20E85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05639F">
        <w:t xml:space="preserve"> 444 </w:t>
      </w:r>
      <w:r w:rsidR="0023403D" w:rsidRPr="00307A7F">
        <w:t xml:space="preserve"> st</w:t>
      </w:r>
      <w:r w:rsidR="0005639F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6922F4">
        <w:t>2282</w:t>
      </w:r>
      <w:r w:rsidR="0062454C">
        <w:t xml:space="preserve"> dana</w:t>
      </w:r>
      <w:r w:rsidR="009D2742">
        <w:t xml:space="preserve"> u iznosu od </w:t>
      </w:r>
      <w:r w:rsidR="006922F4">
        <w:t>3.035.577,02</w:t>
      </w:r>
      <w:r w:rsidR="0005639F">
        <w:t xml:space="preserve">  kune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05639F">
        <w:rPr>
          <w:bCs/>
        </w:rPr>
        <w:t>28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1D6DDB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1D6DDB" w:rsidR="001D6D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D6DDB" w:rsidP="001D6DDB" w:rsidR="001D6DDB">
      <w:pPr>
        <w:ind w:firstLine="708" w:left="4956"/>
      </w:pPr>
      <w:r>
        <w:t>Vinka Mihalinčić</w:t>
      </w:r>
    </w:p>
    <w:p w:rsidRDefault="001D6DDB" w:rsidP="003F760A" w:rsidR="001D6DDB" w:rsidRPr="003566B3">
      <w:pPr>
        <w:overflowPunct w:val="false"/>
        <w:jc w:val="both"/>
        <w:rPr>
          <w:noProof w:val="false"/>
        </w:rPr>
      </w:pPr>
    </w:p>
    <w:p w:rsidRDefault="001D6DDB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1D6DDB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DDB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922F4">
      <w:rPr>
        <w:noProof w:val="false"/>
      </w:rPr>
      <w:t>3257/16-13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5639F"/>
    <w:rsid w:val="00067051"/>
    <w:rsid w:val="00107E74"/>
    <w:rsid w:val="00156266"/>
    <w:rsid w:val="0015645C"/>
    <w:rsid w:val="00161837"/>
    <w:rsid w:val="001C6B43"/>
    <w:rsid w:val="001D6DDB"/>
    <w:rsid w:val="001F09BE"/>
    <w:rsid w:val="0023403D"/>
    <w:rsid w:val="00262E7F"/>
    <w:rsid w:val="00283809"/>
    <w:rsid w:val="002A3798"/>
    <w:rsid w:val="002A6164"/>
    <w:rsid w:val="002D6E91"/>
    <w:rsid w:val="002D7583"/>
    <w:rsid w:val="002E1DE6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922F4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39D8"/>
    <w:rsid w:val="00A45E4C"/>
    <w:rsid w:val="00A7598A"/>
    <w:rsid w:val="00A81191"/>
    <w:rsid w:val="00A93C76"/>
    <w:rsid w:val="00A97E67"/>
    <w:rsid w:val="00AE3671"/>
    <w:rsid w:val="00B333BE"/>
    <w:rsid w:val="00B33A4B"/>
    <w:rsid w:val="00B37AE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31615"/>
    <w:rsid w:val="00C40F1B"/>
    <w:rsid w:val="00C73D72"/>
    <w:rsid w:val="00C77EB1"/>
    <w:rsid w:val="00C830F3"/>
    <w:rsid w:val="00CB121F"/>
    <w:rsid w:val="00CC4CC9"/>
    <w:rsid w:val="00CF1734"/>
    <w:rsid w:val="00D51262"/>
    <w:rsid w:val="00D60490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20E85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6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6DD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6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6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6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6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6DD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6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6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3257</izvorni_sadrzaj>
    <derivirana_varijabla naziv="DomainObject.Predmet.Broj_1">3257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St-3257/2016</izvorni_sadrzaj>
    <derivirana_varijabla naziv="DomainObject.Predmet.OznakaBroj_1">St-3257/2016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 HIDROIZOLACIJE d.o.o.</izvorni_sadrzaj>
    <derivirana_varijabla naziv="DomainObject.Predmet.ProtustrankaFormated_1">  AK HIDROIZOLACIJE d.o.o.</derivirana_varijabla>
  </DomainObject.Predmet.ProtustrankaFormated>
  <DomainObject.Predmet.ProtustrankaFormatedOIB>
    <izvorni_sadrzaj>  AK HIDROIZOLACIJE d.o.o., OIB 61742858204</izvorni_sadrzaj>
    <derivirana_varijabla naziv="DomainObject.Predmet.ProtustrankaFormatedOIB_1">  AK HIDROIZOLACIJE d.o.o., OIB 61742858204</derivirana_varijabla>
  </DomainObject.Predmet.ProtustrankaFormatedOIB>
  <DomainObject.Predmet.ProtustrankaFormatedWithAdress>
    <izvorni_sadrzaj> AK HIDROIZOLACIJE d.o.o., Nikole Tesle 31, 10410 Velika Gorica</izvorni_sadrzaj>
    <derivirana_varijabla naziv="DomainObject.Predmet.ProtustrankaFormatedWithAdress_1"> AK HIDROIZOLACIJE d.o.o., Nikole Tesle 31, 10410 Velika Gorica</derivirana_varijabla>
  </DomainObject.Predmet.ProtustrankaFormatedWithAdress>
  <DomainObject.Predmet.ProtustrankaFormatedWithAdressOIB>
    <izvorni_sadrzaj> AK HIDROIZOLACIJE d.o.o., OIB 61742858204, Nikole Tesle 31, 10410 Velika Gorica</izvorni_sadrzaj>
    <derivirana_varijabla naziv="DomainObject.Predmet.ProtustrankaFormatedWithAdressOIB_1"> AK HIDROIZOLACIJE d.o.o., OIB 61742858204, Nikole Tesle 31, 10410 Velika Gorica</derivirana_varijabla>
  </DomainObject.Predmet.ProtustrankaFormatedWithAdressOIB>
  <DomainObject.Predmet.ProtustrankaWithAdress>
    <izvorni_sadrzaj>AK HIDROIZOLACIJE d.o.o. Nikole Tesle 31, 10410 Velika Gorica</izvorni_sadrzaj>
    <derivirana_varijabla naziv="DomainObject.Predmet.ProtustrankaWithAdress_1">AK HIDROIZOLACIJE d.o.o. Nikole Tesle 31, 10410 Velika Gorica</derivirana_varijabla>
  </DomainObject.Predmet.ProtustrankaWithAdress>
  <DomainObject.Predmet.ProtustrankaWithAdressOIB>
    <izvorni_sadrzaj>AK HIDROIZOLACIJE d.o.o., OIB 61742858204, Nikole Tesle 31, 10410 Velika Gorica</izvorni_sadrzaj>
    <derivirana_varijabla naziv="DomainObject.Predmet.ProtustrankaWithAdressOIB_1">AK HIDROIZOLACIJE d.o.o., OIB 61742858204, Nikole Tesle 31, 10410 Velika Gorica</derivirana_varijabla>
  </DomainObject.Predmet.ProtustrankaWithAdressOIB>
  <DomainObject.Predmet.ProtustrankaNazivFormated>
    <izvorni_sadrzaj>AK HIDROIZOLACIJE d.o.o.</izvorni_sadrzaj>
    <derivirana_varijabla naziv="DomainObject.Predmet.ProtustrankaNazivFormated_1">AK HIDROIZOLACIJE d.o.o.</derivirana_varijabla>
  </DomainObject.Predmet.ProtustrankaNazivFormated>
  <DomainObject.Predmet.ProtustrankaNazivFormatedOIB>
    <izvorni_sadrzaj>AK HIDROIZOLACIJE d.o.o., OIB 61742858204</izvorni_sadrzaj>
    <derivirana_varijabla naziv="DomainObject.Predmet.ProtustrankaNazivFormatedOIB_1">AK HIDROIZOLACIJE d.o.o., OIB 61742858204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 HIDROIZOLACIJE d.o.o.</item>
    </izvorni_sadrzaj>
    <derivirana_varijabla naziv="DomainObject.Predmet.ProtuStrankaListFormated_1">
      <item>AK HIDROIZOLACIJE d.o.o.</item>
    </derivirana_varijabla>
  </DomainObject.Predmet.ProtuStrankaListFormated>
  <DomainObject.Predmet.ProtuStrankaListFormatedOIB>
    <izvorni_sadrzaj>
      <item>AK HIDROIZOLACIJE d.o.o., OIB 61742858204</item>
    </izvorni_sadrzaj>
    <derivirana_varijabla naziv="DomainObject.Predmet.ProtuStrankaListFormatedOIB_1">
      <item>AK HIDROIZOLACIJE d.o.o., OIB 61742858204</item>
    </derivirana_varijabla>
  </DomainObject.Predmet.ProtuStrankaListFormatedOIB>
  <DomainObject.Predmet.ProtuStrankaListFormatedWithAdress>
    <izvorni_sadrzaj>
      <item>AK HIDROIZOLACIJE d.o.o., Nikole Tesle 31, 10410 Velika Gorica</item>
    </izvorni_sadrzaj>
    <derivirana_varijabla naziv="DomainObject.Predmet.ProtuStrankaListFormatedWithAdress_1">
      <item>AK HIDROIZOLACIJE d.o.o., Nikole Tesle 31, 10410 Velika Gorica</item>
    </derivirana_varijabla>
  </DomainObject.Predmet.ProtuStrankaListFormatedWithAdress>
  <DomainObject.Predmet.ProtuStrankaListFormatedWithAdressOIB>
    <izvorni_sadrzaj>
      <item>AK HIDROIZOLACIJE d.o.o., OIB 61742858204, Nikole Tesle 31, 10410 Velika Gorica</item>
    </izvorni_sadrzaj>
    <derivirana_varijabla naziv="DomainObject.Predmet.ProtuStrankaListFormatedWithAdressOIB_1">
      <item>AK HIDROIZOLACIJE d.o.o., OIB 61742858204, Nikole Tesle 31, 10410 Velika Gorica</item>
    </derivirana_varijabla>
  </DomainObject.Predmet.ProtuStrankaListFormatedWithAdressOIB>
  <DomainObject.Predmet.ProtuStrankaListNazivFormated>
    <izvorni_sadrzaj>
      <item>AK HIDROIZOLACIJE d.o.o.</item>
    </izvorni_sadrzaj>
    <derivirana_varijabla naziv="DomainObject.Predmet.ProtuStrankaListNazivFormated_1">
      <item>AK HIDROIZOLACIJE d.o.o.</item>
    </derivirana_varijabla>
  </DomainObject.Predmet.ProtuStrankaListNazivFormated>
  <DomainObject.Predmet.ProtuStrankaListNazivFormatedOIB>
    <izvorni_sadrzaj>
      <item>AK HIDROIZOLACIJE d.o.o., OIB 61742858204</item>
    </izvorni_sadrzaj>
    <derivirana_varijabla naziv="DomainObject.Predmet.ProtuStrankaListNazivFormatedOIB_1">
      <item>AK HIDROIZOLACIJE d.o.o., OIB 61742858204</item>
    </derivirana_varijabla>
  </DomainObject.Predmet.ProtuStrankaListNazivFormatedOIB>
  <DomainObject.Predmet.OstaliListFormated>
    <izvorni_sadrzaj>
      <item>Anita Kajinić</item>
    </izvorni_sadrzaj>
    <derivirana_varijabla naziv="DomainObject.Predmet.OstaliListFormated_1">
      <item>Anita Kajinić</item>
    </derivirana_varijabla>
  </DomainObject.Predmet.OstaliListFormated>
  <DomainObject.Predmet.OstaliListFormatedOIB>
    <izvorni_sadrzaj>
      <item>Anita Kajinić, OIB 13590123428</item>
    </izvorni_sadrzaj>
    <derivirana_varijabla naziv="DomainObject.Predmet.OstaliListFormatedOIB_1">
      <item>Anita Kajinić, OIB 13590123428</item>
    </derivirana_varijabla>
  </DomainObject.Predmet.OstaliListFormatedOIB>
  <DomainObject.Predmet.OstaliListFormatedWithAdress>
    <izvorni_sadrzaj>
      <item>Anita Kajinić, Ribnjačka 101, 43270 Ribnjačka</item>
    </izvorni_sadrzaj>
    <derivirana_varijabla naziv="DomainObject.Predmet.OstaliListFormatedWithAdress_1">
      <item>Anita Kajinić, Ribnjačka 101, 43270 Ribnjačka</item>
    </derivirana_varijabla>
  </DomainObject.Predmet.OstaliListFormatedWithAdress>
  <DomainObject.Predmet.OstaliListFormatedWithAdressOIB>
    <izvorni_sadrzaj>
      <item>Anita Kajinić, OIB 13590123428, Ribnjačka 101, 43270 Ribnjačka</item>
    </izvorni_sadrzaj>
    <derivirana_varijabla naziv="DomainObject.Predmet.OstaliListFormatedWithAdressOIB_1">
      <item>Anita Kajinić, OIB 13590123428, Ribnjačka 101, 43270 Ribnjačka</item>
    </derivirana_varijabla>
  </DomainObject.Predmet.OstaliListFormatedWithAdressOIB>
  <DomainObject.Predmet.OstaliListNazivFormated>
    <izvorni_sadrzaj>
      <item>Anita Kajinić</item>
    </izvorni_sadrzaj>
    <derivirana_varijabla naziv="DomainObject.Predmet.OstaliListNazivFormated_1">
      <item>Anita Kajinić</item>
    </derivirana_varijabla>
  </DomainObject.Predmet.OstaliListNazivFormated>
  <DomainObject.Predmet.OstaliListNazivFormatedOIB>
    <izvorni_sadrzaj>
      <item>Anita Kajinić, OIB 13590123428</item>
    </izvorni_sadrzaj>
    <derivirana_varijabla naziv="DomainObject.Predmet.OstaliListNazivFormatedOIB_1">
      <item>Anita Kajinić, OIB 13590123428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 HIDROIZOLACIJE d.o.o.</izvorni_sadrzaj>
    <derivirana_varijabla naziv="DomainObject.Predmet.ProtustrankaIDrugi_1">AK HIDROIZOLACIJE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 HIDROIZOLACIJE d.o.o., OIB 61742858204, Nikole Tesle 31, 10410 Velika Gorica</izvorni_sadrzaj>
    <derivirana_varijabla naziv="DomainObject.Predmet.ProtustrankaIDrugiAdressOIB_1">AK HIDROIZOLACIJE d.o.o., OIB 61742858204, Nikole Tesle 31,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 HIDROIZOLACIJE d.o.o.</item>
      <item>Anita Kajinić</item>
    </izvorni_sadrzaj>
    <derivirana_varijabla naziv="DomainObject.Predmet.SudioniciListNaziv_1">
      <item>FINA Regionalni centar Zagreb</item>
      <item>AK HIDROIZOLACIJE d.o.o.</item>
      <item>Anita Kajinić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</izvorni_sadrzaj>
    <derivirana_varijabla naziv="DomainObject.Predmet.SudioniciListAdressOIB_1">
      <item>FINA Regionalni centar Zagreb, OIB 85821130368, Trg svibanjskih žrtava 1995. br. 1,10000 Zagreb</item>
      <item>AK HIDROIZOLACIJE d.o.o., OIB 61742858204, Nikole Tesle 31,10410 Velika Gorica</item>
      <item>Anita Kajinić, OIB 13590123428, Ribnjačka 101,43270 Ribnjačka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61742858204</item>
      <item>, OIB 13590123428</item>
    </izvorni_sadrzaj>
    <derivirana_varijabla naziv="DomainObject.Predmet.SudioniciListNazivOIB_1">
      <item>, OIB 85821130368</item>
      <item>, OIB 61742858204</item>
      <item>, OIB 13590123428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2804</properties:Characters>
  <properties:Lines>66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2016-11-03T12:49:00Z</dcterms:created>
  <dc:creator>Vinka Mihalinčić</dc:creator>
  <cp:lastModifiedBy>Vinka Mihalinčić</cp:lastModifiedBy>
  <cp:lastPrinted>2016-11-03T12:45:00Z</cp:lastPrinted>
  <dcterms:modified xmlns:xsi="http://www.w3.org/2001/XMLSchema-instance" xsi:type="dcterms:W3CDTF">2016-11-03T12:56:00Z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