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0d58" w14:paraId="4a40d58" w:rsidRDefault="004A10A8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6A1E8E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6A1E8E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  <w:r w:rsidR="00D7449C" w:rsidRPr="00F4655D">
        <w:rPr>
          <w:b/>
        </w:rPr>
        <w:t>Broj: 7/St-</w:t>
      </w:r>
      <w:r w:rsidR="006A1E8E">
        <w:rPr>
          <w:b/>
        </w:rPr>
        <w:t>1409</w:t>
      </w:r>
      <w:r w:rsidR="003765F4">
        <w:rPr>
          <w:b/>
        </w:rPr>
        <w:t>/201</w:t>
      </w:r>
      <w:r w:rsidR="006A1E8E">
        <w:rPr>
          <w:b/>
        </w:rPr>
        <w:t>6</w:t>
      </w:r>
      <w:r w:rsidR="003765F4">
        <w:rPr>
          <w:b/>
        </w:rPr>
        <w:t>-</w:t>
      </w:r>
      <w:r w:rsidR="00D414BB">
        <w:rPr>
          <w:b/>
        </w:rPr>
        <w:t>4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6A1E8E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1178A6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>TRGOV</w:t>
      </w:r>
      <w:r w:rsidR="00D7449C" w:rsidRPr="00F4655D">
        <w:rPr>
          <w:b/>
          <w:lang w:val="hr-HR"/>
        </w:rPr>
        <w:t xml:space="preserve">AČKI SUD U </w:t>
      </w:r>
      <w:r w:rsidR="009B6C44">
        <w:rPr>
          <w:b/>
          <w:lang w:val="hr-HR"/>
        </w:rPr>
        <w:t>OSIJEKU</w:t>
      </w:r>
      <w:r w:rsidR="00663BC3" w:rsidRPr="00F4655D">
        <w:rPr>
          <w:b/>
          <w:lang w:val="hr-HR"/>
        </w:rPr>
        <w:t>,</w:t>
      </w:r>
      <w:r w:rsidR="00F4655D">
        <w:rPr>
          <w:b/>
          <w:lang w:val="hr-HR"/>
        </w:rPr>
        <w:t xml:space="preserve"> STALNA SLUŽBA</w:t>
      </w:r>
      <w:r w:rsidR="00BB65F0">
        <w:rPr>
          <w:b/>
          <w:lang w:val="hr-HR"/>
        </w:rPr>
        <w:t xml:space="preserve"> </w:t>
      </w:r>
      <w:r w:rsidR="006A1E8E">
        <w:rPr>
          <w:b/>
          <w:lang w:val="hr-HR"/>
        </w:rPr>
        <w:t>U SLAVONSKOM BRODU</w:t>
      </w:r>
      <w:r>
        <w:rPr>
          <w:b/>
          <w:lang w:val="hr-HR"/>
        </w:rPr>
        <w:t>,</w:t>
      </w:r>
      <w:r w:rsidR="00D7449C" w:rsidRPr="00D7449C">
        <w:rPr>
          <w:lang w:val="hr-HR"/>
        </w:rPr>
        <w:t xml:space="preserve"> 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D7449C" w:rsidRPr="00D7449C">
        <w:rPr>
          <w:lang w:val="hr-HR"/>
        </w:rPr>
        <w:t>pajući po prijedlogu 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</w:t>
      </w:r>
      <w:r w:rsidR="006A1E8E">
        <w:rPr>
          <w:lang w:val="hr-HR"/>
        </w:rPr>
        <w:t>Zagreb</w:t>
      </w:r>
      <w:r w:rsidR="008249FA">
        <w:rPr>
          <w:lang w:val="hr-HR"/>
        </w:rPr>
        <w:t xml:space="preserve">, Podružnice </w:t>
      </w:r>
      <w:r w:rsidR="006A1E8E">
        <w:rPr>
          <w:lang w:val="hr-HR"/>
        </w:rPr>
        <w:t xml:space="preserve">Zagreb </w:t>
      </w:r>
      <w:r w:rsidR="00BB65F0">
        <w:rPr>
          <w:lang w:val="hr-HR"/>
        </w:rPr>
        <w:t xml:space="preserve">za </w:t>
      </w:r>
      <w:r w:rsidR="00BB65F0" w:rsidRPr="001178A6">
        <w:rPr>
          <w:lang w:val="hr-HR"/>
        </w:rPr>
        <w:t xml:space="preserve">provedbu skraćenog </w:t>
      </w:r>
      <w:r w:rsidR="00D7449C" w:rsidRPr="001178A6">
        <w:rPr>
          <w:lang w:val="hr-HR"/>
        </w:rPr>
        <w:t>ste</w:t>
      </w:r>
      <w:r w:rsidR="00663BC3" w:rsidRPr="001178A6">
        <w:rPr>
          <w:lang w:val="hr-HR"/>
        </w:rPr>
        <w:t>čajnog postupka nad stečajnim d</w:t>
      </w:r>
      <w:r w:rsidR="00D7449C" w:rsidRPr="001178A6">
        <w:rPr>
          <w:lang w:val="hr-HR"/>
        </w:rPr>
        <w:t xml:space="preserve">užnikom </w:t>
      </w:r>
      <w:r w:rsidR="000654E9">
        <w:rPr>
          <w:lang w:val="hr-HR"/>
        </w:rPr>
        <w:t>"Ž.K.M. TRGOVINA" poduzeće za unutrašnju i vanjsku trgovinu, turizam, ugostiteljstvo i usluge d.o.o., Zagreb, A. A. Augustinčića 18, OIB 98517301963</w:t>
      </w:r>
      <w:r w:rsidR="002821A4">
        <w:rPr>
          <w:lang w:val="hr-HR"/>
        </w:rPr>
        <w:t>,</w:t>
      </w:r>
      <w:r w:rsidR="00D7449C" w:rsidRPr="001178A6">
        <w:rPr>
          <w:lang w:val="hr-HR"/>
        </w:rPr>
        <w:t xml:space="preserve"> dana </w:t>
      </w:r>
      <w:r w:rsidR="000654E9">
        <w:rPr>
          <w:lang w:val="hr-HR"/>
        </w:rPr>
        <w:t>06. lipnja</w:t>
      </w:r>
      <w:r w:rsidR="00F6075F" w:rsidRPr="001178A6">
        <w:rPr>
          <w:lang w:val="hr-HR"/>
        </w:rPr>
        <w:t xml:space="preserve"> </w:t>
      </w:r>
      <w:r w:rsidR="00D7449C" w:rsidRPr="001178A6">
        <w:rPr>
          <w:lang w:val="hr-HR"/>
        </w:rPr>
        <w:t>201</w:t>
      </w:r>
      <w:r w:rsidR="000654E9">
        <w:rPr>
          <w:lang w:val="hr-HR"/>
        </w:rPr>
        <w:t>6</w:t>
      </w:r>
      <w:r w:rsidR="00D7449C" w:rsidRPr="001178A6">
        <w:rPr>
          <w:lang w:val="hr-HR"/>
        </w:rPr>
        <w:t>. god</w:t>
      </w:r>
      <w:r w:rsidR="004D740D" w:rsidRPr="001178A6">
        <w:rPr>
          <w:lang w:val="hr-HR"/>
        </w:rPr>
        <w:t>i</w:t>
      </w:r>
      <w:r w:rsidR="00D7449C" w:rsidRPr="001178A6">
        <w:rPr>
          <w:lang w:val="hr-HR"/>
        </w:rPr>
        <w:t>ne</w:t>
      </w:r>
    </w:p>
    <w:p w:rsidRDefault="00D7449C" w:rsidR="00D7449C" w:rsidRPr="001178A6">
      <w:pPr>
        <w:rPr>
          <w:lang w:val="hr-HR"/>
        </w:rPr>
      </w:pPr>
    </w:p>
    <w:p w:rsidRDefault="004D740D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 xml:space="preserve">r i j e š i o  </w:t>
      </w:r>
      <w:r w:rsidR="00D7449C" w:rsidRPr="001178A6">
        <w:rPr>
          <w:lang w:val="hr-HR"/>
        </w:rPr>
        <w:t xml:space="preserve"> </w:t>
      </w:r>
      <w:r w:rsidRPr="001178A6">
        <w:rPr>
          <w:lang w:val="hr-HR"/>
        </w:rPr>
        <w:t xml:space="preserve"> </w:t>
      </w:r>
      <w:r w:rsidR="00D7449C" w:rsidRPr="001178A6">
        <w:rPr>
          <w:lang w:val="hr-HR"/>
        </w:rPr>
        <w:t>je</w:t>
      </w:r>
    </w:p>
    <w:p w:rsidRDefault="00D7449C" w:rsidP="004D740D" w:rsidR="00D7449C" w:rsidRPr="001178A6">
      <w:pPr>
        <w:jc w:val="center"/>
        <w:rPr>
          <w:lang w:val="hr-HR"/>
        </w:rPr>
      </w:pPr>
    </w:p>
    <w:p w:rsidRDefault="00526549" w:rsidP="000654E9" w:rsidR="00D7449C" w:rsidRPr="001178A6">
      <w:pPr>
        <w:jc w:val="both"/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08739D" w:rsidRPr="001178A6">
        <w:rPr>
          <w:lang w:val="hr-HR"/>
        </w:rPr>
        <w:t xml:space="preserve"> </w:t>
      </w:r>
      <w:r w:rsidR="00A45D23" w:rsidRPr="001178A6">
        <w:rPr>
          <w:lang w:val="hr-HR"/>
        </w:rPr>
        <w:t xml:space="preserve">Zahtjev </w:t>
      </w:r>
      <w:r w:rsidR="00A4211E" w:rsidRPr="001178A6">
        <w:rPr>
          <w:lang w:val="hr-HR"/>
        </w:rPr>
        <w:t xml:space="preserve">za </w:t>
      </w:r>
      <w:r w:rsidR="00963737" w:rsidRPr="001178A6">
        <w:rPr>
          <w:lang w:val="hr-HR"/>
        </w:rPr>
        <w:t>provedbu skraćenog</w:t>
      </w:r>
      <w:r w:rsidR="00530708" w:rsidRPr="001178A6">
        <w:rPr>
          <w:lang w:val="hr-HR"/>
        </w:rPr>
        <w:t xml:space="preserve"> </w:t>
      </w:r>
      <w:r w:rsidR="00D7449C" w:rsidRPr="001178A6">
        <w:rPr>
          <w:lang w:val="hr-HR"/>
        </w:rPr>
        <w:t>stečajnog post</w:t>
      </w:r>
      <w:r w:rsidR="004D740D" w:rsidRPr="001178A6">
        <w:rPr>
          <w:lang w:val="hr-HR"/>
        </w:rPr>
        <w:t>u</w:t>
      </w:r>
      <w:r w:rsidR="0074267B">
        <w:rPr>
          <w:lang w:val="hr-HR"/>
        </w:rPr>
        <w:t xml:space="preserve">pka nad stečajnim </w:t>
      </w:r>
      <w:r w:rsidR="00D7449C" w:rsidRPr="001178A6">
        <w:rPr>
          <w:lang w:val="hr-HR"/>
        </w:rPr>
        <w:t>dužnikom</w:t>
      </w:r>
      <w:r w:rsidR="002821A4">
        <w:rPr>
          <w:lang w:val="hr-HR"/>
        </w:rPr>
        <w:t xml:space="preserve"> </w:t>
      </w:r>
      <w:r w:rsidR="000654E9" w:rsidRPr="000654E9">
        <w:rPr>
          <w:lang w:val="hr-HR"/>
        </w:rPr>
        <w:t>"Ž.K.M. TRGOVINA" poduzeće za unutrašnju i vanjsku trgovinu, turizam, ugostiteljstvo i usluge d.o.o., Zagreb, A. A. Augustinčića 18, OIB 98517301963</w:t>
      </w:r>
      <w:r w:rsidR="000654E9">
        <w:rPr>
          <w:lang w:val="hr-HR"/>
        </w:rPr>
        <w:t xml:space="preserve">   </w:t>
      </w:r>
      <w:r w:rsidR="002821A4">
        <w:rPr>
          <w:lang w:val="hr-HR"/>
        </w:rPr>
        <w:t xml:space="preserve">s e    </w:t>
      </w:r>
      <w:r w:rsidR="00FE61E5" w:rsidRPr="001178A6">
        <w:rPr>
          <w:lang w:val="hr-HR"/>
        </w:rPr>
        <w:t>o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d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b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a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c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u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j</w:t>
      </w:r>
      <w:r w:rsidR="002821A4">
        <w:rPr>
          <w:lang w:val="hr-HR"/>
        </w:rPr>
        <w:t xml:space="preserve"> e.</w:t>
      </w:r>
    </w:p>
    <w:p w:rsidRDefault="0008739D" w:rsidR="0008739D" w:rsidRPr="001178A6">
      <w:pPr>
        <w:rPr>
          <w:lang w:val="hr-HR"/>
        </w:rPr>
      </w:pPr>
    </w:p>
    <w:p w:rsidRDefault="0008739D" w:rsidP="00D70F97" w:rsidR="00663BC3" w:rsidRPr="001178A6">
      <w:pPr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D91DB4" w:rsidRPr="001178A6">
        <w:rPr>
          <w:lang w:val="hr-HR"/>
        </w:rPr>
        <w:t xml:space="preserve"> </w:t>
      </w:r>
    </w:p>
    <w:p w:rsidRDefault="00D7449C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654E9" w:rsidR="000654E9" w:rsidRPr="000654E9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ab/>
      </w:r>
      <w:r w:rsidRPr="000654E9">
        <w:rPr>
          <w:lang w:val="hr-HR"/>
        </w:rPr>
        <w:tab/>
        <w:t xml:space="preserve">Financijska agencija, Regionalni centar Zagreb, Podružnica Zagreb podnijela je dana </w:t>
      </w:r>
      <w:r>
        <w:rPr>
          <w:lang w:val="hr-HR"/>
        </w:rPr>
        <w:t>30. listopada</w:t>
      </w:r>
      <w:r w:rsidRPr="000654E9">
        <w:rPr>
          <w:lang w:val="hr-HR"/>
        </w:rPr>
        <w:t xml:space="preserve"> 201</w:t>
      </w:r>
      <w:r>
        <w:rPr>
          <w:lang w:val="hr-HR"/>
        </w:rPr>
        <w:t>5</w:t>
      </w:r>
      <w:r w:rsidRPr="000654E9">
        <w:rPr>
          <w:lang w:val="hr-HR"/>
        </w:rPr>
        <w:t xml:space="preserve">. godine zahtjev za provedbu skraćenog stečajnog postupka nad stečajnim dužnikom navedenim u izreci rješenja sukladno odredbi čl. </w:t>
      </w:r>
      <w:smartTag w:element="metricconverter" w:uri="urn:schemas-microsoft-com:office:smarttags">
        <w:smartTagPr>
          <w:attr w:val="444. st" w:name="ProductID"/>
        </w:smartTagPr>
        <w:r w:rsidRPr="000654E9">
          <w:rPr>
            <w:lang w:val="hr-HR"/>
          </w:rPr>
          <w:t>444. st</w:t>
        </w:r>
      </w:smartTag>
      <w:r w:rsidRPr="000654E9">
        <w:rPr>
          <w:lang w:val="hr-HR"/>
        </w:rPr>
        <w:t xml:space="preserve">. 1. Stečajnog zakona ( dalje SZ,  NN 71/15). </w:t>
      </w:r>
    </w:p>
    <w:p w:rsidRDefault="000654E9" w:rsidP="000654E9" w:rsidR="000654E9" w:rsidRPr="000654E9">
      <w:pPr>
        <w:jc w:val="both"/>
        <w:rPr>
          <w:lang w:val="hr-HR"/>
        </w:rPr>
      </w:pPr>
      <w:r w:rsidRPr="000654E9">
        <w:rPr>
          <w:lang w:val="hr-HR"/>
        </w:rPr>
        <w:t xml:space="preserve"> </w:t>
      </w:r>
      <w:r w:rsidRPr="000654E9">
        <w:rPr>
          <w:lang w:val="hr-HR"/>
        </w:rPr>
        <w:tab/>
        <w:t xml:space="preserve"> </w:t>
      </w:r>
      <w:r w:rsidRPr="000654E9">
        <w:rPr>
          <w:lang w:val="hr-HR"/>
        </w:rPr>
        <w:tab/>
        <w:t xml:space="preserve">Rješenjem Visokog trgovačkog suda Republike Hrvatske, Zagreb posl. br. 31-SU 1076/15-16 od 25. ožujka 2016. godine predmet je delegiran ovome sudu na postupanje. </w:t>
      </w:r>
      <w:r w:rsidRPr="000654E9">
        <w:rPr>
          <w:lang w:val="hr-HR"/>
        </w:rPr>
        <w:tab/>
      </w:r>
    </w:p>
    <w:p w:rsidRDefault="00020841" w:rsidP="000654E9" w:rsidR="004F008F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0654E9">
        <w:rPr>
          <w:lang w:val="hr-HR"/>
        </w:rPr>
        <w:t xml:space="preserve"> </w:t>
      </w:r>
      <w:r w:rsidR="000654E9">
        <w:rPr>
          <w:lang w:val="hr-HR"/>
        </w:rPr>
        <w:tab/>
      </w:r>
      <w:r w:rsidR="00E21A32">
        <w:rPr>
          <w:lang w:val="hr-HR"/>
        </w:rPr>
        <w:t>Odredbom</w:t>
      </w:r>
      <w:r w:rsidR="004F008F">
        <w:rPr>
          <w:lang w:val="hr-HR"/>
        </w:rPr>
        <w:t xml:space="preserve"> čl. 428. SZ-a propis</w:t>
      </w:r>
      <w:r w:rsidR="00E21A32">
        <w:rPr>
          <w:lang w:val="hr-HR"/>
        </w:rPr>
        <w:t>ano je</w:t>
      </w:r>
      <w:r w:rsidR="004F008F">
        <w:rPr>
          <w:lang w:val="hr-HR"/>
        </w:rPr>
        <w:t xml:space="preserve"> da će sud provest</w:t>
      </w:r>
      <w:r w:rsidR="00E21A32">
        <w:rPr>
          <w:lang w:val="hr-HR"/>
        </w:rPr>
        <w:t>i</w:t>
      </w:r>
      <w:r w:rsidR="004F008F">
        <w:rPr>
          <w:lang w:val="hr-HR"/>
        </w:rPr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D414BB" w:rsidP="000654E9" w:rsidR="00D414BB">
      <w:pPr>
        <w:jc w:val="both"/>
        <w:rPr>
          <w:lang w:val="hr-HR"/>
        </w:rPr>
      </w:pPr>
    </w:p>
    <w:p w:rsidRDefault="00D414BB" w:rsidP="000654E9" w:rsidR="00D414BB">
      <w:pPr>
        <w:jc w:val="both"/>
        <w:rPr>
          <w:lang w:val="hr-HR"/>
        </w:rPr>
      </w:pPr>
    </w:p>
    <w:p w:rsidRDefault="00D414BB" w:rsidP="00D414BB" w:rsidR="00D414BB">
      <w:pPr>
        <w:jc w:val="right"/>
        <w:rPr>
          <w:lang w:val="hr-HR"/>
        </w:rPr>
      </w:pPr>
      <w:r w:rsidRPr="00D414BB">
        <w:rPr>
          <w:b/>
        </w:rPr>
        <w:lastRenderedPageBreak/>
        <w:t>Broj: 7/St-1409/2016-4</w:t>
      </w:r>
    </w:p>
    <w:p w:rsidRDefault="00D414BB" w:rsidP="000654E9" w:rsidR="00D414BB">
      <w:pPr>
        <w:jc w:val="both"/>
        <w:rPr>
          <w:lang w:val="hr-HR"/>
        </w:rPr>
      </w:pPr>
    </w:p>
    <w:p w:rsidRDefault="006A1E8E" w:rsidP="000457C9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Tijekom postupka po službenoj dužnosti od Trgovačkog suda u Zagrebu pribavljen je izvadak iz sudskog registra za dužnika u odnosu na kojeg je predloženo provesti skraćeni stečajni postupak.</w:t>
      </w:r>
    </w:p>
    <w:p w:rsidRDefault="005E6CB1" w:rsidP="002821A4" w:rsidR="006A1E8E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D7449C">
        <w:rPr>
          <w:lang w:val="hr-HR"/>
        </w:rPr>
        <w:t>Uvidom u</w:t>
      </w:r>
      <w:r>
        <w:rPr>
          <w:lang w:val="hr-HR"/>
        </w:rPr>
        <w:t xml:space="preserve"> </w:t>
      </w:r>
      <w:r w:rsidR="006A1E8E">
        <w:rPr>
          <w:lang w:val="hr-HR"/>
        </w:rPr>
        <w:t>presliku registarskih listova za subjekt upisa koji je dostavio Trgovački sud Zagreb utvrđeno je</w:t>
      </w:r>
      <w:r w:rsidRPr="00D7449C">
        <w:rPr>
          <w:lang w:val="hr-HR"/>
        </w:rPr>
        <w:t xml:space="preserve"> da je</w:t>
      </w:r>
      <w:r w:rsidR="002821A4">
        <w:rPr>
          <w:lang w:val="hr-HR"/>
        </w:rPr>
        <w:t xml:space="preserve"> rješenjem </w:t>
      </w:r>
      <w:r w:rsidR="006A1E8E">
        <w:rPr>
          <w:lang w:val="hr-HR"/>
        </w:rPr>
        <w:t>Trgovačkog suda u Zagrebu posl br. Tt-02</w:t>
      </w:r>
      <w:r w:rsidR="002821A4">
        <w:rPr>
          <w:lang w:val="hr-HR"/>
        </w:rPr>
        <w:t>/</w:t>
      </w:r>
      <w:r w:rsidR="006A1E8E">
        <w:rPr>
          <w:lang w:val="hr-HR"/>
        </w:rPr>
        <w:t xml:space="preserve">7486-1 </w:t>
      </w:r>
      <w:r w:rsidR="002821A4">
        <w:rPr>
          <w:lang w:val="hr-HR"/>
        </w:rPr>
        <w:t>od 1</w:t>
      </w:r>
      <w:r w:rsidR="006A1E8E">
        <w:rPr>
          <w:lang w:val="hr-HR"/>
        </w:rPr>
        <w:t>8</w:t>
      </w:r>
      <w:r w:rsidR="002821A4">
        <w:rPr>
          <w:lang w:val="hr-HR"/>
        </w:rPr>
        <w:t xml:space="preserve">. </w:t>
      </w:r>
      <w:r w:rsidR="006A1E8E">
        <w:rPr>
          <w:lang w:val="hr-HR"/>
        </w:rPr>
        <w:t xml:space="preserve">listopada </w:t>
      </w:r>
      <w:r w:rsidR="002821A4">
        <w:rPr>
          <w:lang w:val="hr-HR"/>
        </w:rPr>
        <w:t>20</w:t>
      </w:r>
      <w:r w:rsidR="006A1E8E">
        <w:rPr>
          <w:lang w:val="hr-HR"/>
        </w:rPr>
        <w:t>02</w:t>
      </w:r>
      <w:r w:rsidR="002821A4">
        <w:rPr>
          <w:lang w:val="hr-HR"/>
        </w:rPr>
        <w:t>. godine</w:t>
      </w:r>
      <w:r w:rsidR="006A1E8E">
        <w:rPr>
          <w:lang w:val="hr-HR"/>
        </w:rPr>
        <w:t xml:space="preserve"> izvršen upis brisanja subjekta upisa </w:t>
      </w:r>
      <w:r w:rsidR="000654E9" w:rsidRPr="000654E9">
        <w:rPr>
          <w:lang w:val="hr-HR"/>
        </w:rPr>
        <w:t>"Ž.K.M. TRGOVINA" poduzeće za unutrašnju i vanjsku trgovinu, turizam, ugostiteljstvo i usluge d.o.o.,</w:t>
      </w:r>
      <w:r w:rsidR="000654E9">
        <w:rPr>
          <w:lang w:val="hr-HR"/>
        </w:rPr>
        <w:t xml:space="preserve"> Zagreb, A</w:t>
      </w:r>
      <w:r w:rsidR="00823966">
        <w:rPr>
          <w:lang w:val="hr-HR"/>
        </w:rPr>
        <w:t>leja</w:t>
      </w:r>
      <w:r w:rsidR="000654E9">
        <w:rPr>
          <w:lang w:val="hr-HR"/>
        </w:rPr>
        <w:t xml:space="preserve"> A. Augustinčića 18, </w:t>
      </w:r>
      <w:r w:rsidR="006A1E8E">
        <w:rPr>
          <w:lang w:val="hr-HR"/>
        </w:rPr>
        <w:t xml:space="preserve">zbog zaključenja likvidacijskog postupka po službenoj </w:t>
      </w:r>
      <w:r w:rsidR="000654E9">
        <w:rPr>
          <w:lang w:val="hr-HR"/>
        </w:rPr>
        <w:t>dužnosti</w:t>
      </w:r>
      <w:r w:rsidR="006A1E8E">
        <w:rPr>
          <w:lang w:val="hr-HR"/>
        </w:rPr>
        <w:t xml:space="preserve"> na temelju odredbe čl. 84. e st. 4 Zakona o sudskom registru ( NN 1/95, 57/96 i 1/98 ).</w:t>
      </w:r>
    </w:p>
    <w:p w:rsidRDefault="00663BC3" w:rsidP="000A6939" w:rsidR="00A57A1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="004F008F">
        <w:rPr>
          <w:lang w:val="hr-HR"/>
        </w:rPr>
        <w:t>Stoga nisu</w:t>
      </w:r>
      <w:r w:rsidR="00D7449C" w:rsidRPr="00D7449C">
        <w:rPr>
          <w:lang w:val="hr-HR"/>
        </w:rPr>
        <w:t xml:space="preserve"> </w:t>
      </w:r>
      <w:r w:rsidR="004F008F">
        <w:rPr>
          <w:lang w:val="hr-HR"/>
        </w:rPr>
        <w:t>ispunjene</w:t>
      </w:r>
      <w:r w:rsidR="00D7449C" w:rsidRPr="00D7449C">
        <w:rPr>
          <w:lang w:val="hr-HR"/>
        </w:rPr>
        <w:t xml:space="preserve"> zakonsk</w:t>
      </w:r>
      <w:r w:rsidR="004F008F">
        <w:rPr>
          <w:lang w:val="hr-HR"/>
        </w:rPr>
        <w:t>e pretpostavke</w:t>
      </w:r>
      <w:r w:rsidR="00D7449C" w:rsidRPr="00D7449C">
        <w:rPr>
          <w:lang w:val="hr-HR"/>
        </w:rPr>
        <w:t xml:space="preserve"> iz odredbe </w:t>
      </w:r>
      <w:r w:rsidR="004F008F">
        <w:rPr>
          <w:lang w:val="hr-HR"/>
        </w:rPr>
        <w:t xml:space="preserve">čl. 428. </w:t>
      </w:r>
      <w:r w:rsidR="00A57A11">
        <w:rPr>
          <w:lang w:val="hr-HR"/>
        </w:rPr>
        <w:t xml:space="preserve">SZ-a </w:t>
      </w:r>
      <w:r w:rsidR="004F008F">
        <w:rPr>
          <w:lang w:val="hr-HR"/>
        </w:rPr>
        <w:t>za provođenje skraćenog stečajnog</w:t>
      </w:r>
      <w:r w:rsidR="001F63E2">
        <w:rPr>
          <w:lang w:val="hr-HR"/>
        </w:rPr>
        <w:t xml:space="preserve"> postupka u ovoj pravnoj stvari</w:t>
      </w:r>
      <w:r w:rsidR="004245F9">
        <w:rPr>
          <w:lang w:val="hr-HR"/>
        </w:rPr>
        <w:t>,</w:t>
      </w:r>
      <w:r w:rsidR="00E21A32">
        <w:rPr>
          <w:lang w:val="hr-HR"/>
        </w:rPr>
        <w:t xml:space="preserve"> </w:t>
      </w:r>
      <w:r w:rsidR="006A1E8E">
        <w:rPr>
          <w:lang w:val="hr-HR"/>
        </w:rPr>
        <w:t>jer više ne postoji pravna osoba u odnosu na koju je predloženo provesti skraćeni stečajni postupak,</w:t>
      </w:r>
      <w:r w:rsidR="00A57A11">
        <w:rPr>
          <w:lang w:val="hr-HR"/>
        </w:rPr>
        <w:t xml:space="preserve"> pa je uz poziv na citiran</w:t>
      </w:r>
      <w:r w:rsidR="004245F9">
        <w:rPr>
          <w:lang w:val="hr-HR"/>
        </w:rPr>
        <w:t>u</w:t>
      </w:r>
      <w:r w:rsidR="00A57A11">
        <w:rPr>
          <w:lang w:val="hr-HR"/>
        </w:rPr>
        <w:t xml:space="preserve"> odredb</w:t>
      </w:r>
      <w:r w:rsidR="004245F9">
        <w:rPr>
          <w:lang w:val="hr-HR"/>
        </w:rPr>
        <w:t xml:space="preserve">u </w:t>
      </w:r>
      <w:r w:rsidR="00A57A11">
        <w:rPr>
          <w:lang w:val="hr-HR"/>
        </w:rPr>
        <w:t>odlučeno kao u izreci rješenja.</w:t>
      </w:r>
    </w:p>
    <w:p w:rsidRDefault="00642D1D" w:rsidP="000A6939" w:rsidR="00642D1D">
      <w:pPr>
        <w:jc w:val="both"/>
        <w:rPr>
          <w:lang w:val="hr-HR"/>
        </w:rPr>
      </w:pP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0654E9">
        <w:rPr>
          <w:lang w:val="hr-HR"/>
        </w:rPr>
        <w:t>06. lipnja</w:t>
      </w:r>
      <w:r w:rsidR="004F008F">
        <w:rPr>
          <w:lang w:val="hr-HR"/>
        </w:rPr>
        <w:t xml:space="preserve"> </w:t>
      </w:r>
      <w:r w:rsidR="00966DC7">
        <w:rPr>
          <w:lang w:val="hr-HR"/>
        </w:rPr>
        <w:t>201</w:t>
      </w:r>
      <w:r w:rsidR="000654E9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3D4A68">
        <w:rPr>
          <w:lang w:val="hr-HR"/>
        </w:rPr>
        <w:t xml:space="preserve">    </w:t>
      </w:r>
      <w:r w:rsidR="000A6939">
        <w:rPr>
          <w:lang w:val="hr-HR"/>
        </w:rPr>
        <w:t>Sutkinja:</w:t>
      </w:r>
    </w:p>
    <w:p w:rsidRDefault="003D4A68" w:rsidP="000654E9" w:rsidR="003D4A6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</w:t>
      </w:r>
      <w:r w:rsidR="000654E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0A6939">
        <w:rPr>
          <w:lang w:val="hr-HR"/>
        </w:rPr>
        <w:t xml:space="preserve">Mirna </w:t>
      </w:r>
      <w:r w:rsidR="00913773">
        <w:rPr>
          <w:lang w:val="hr-HR"/>
        </w:rPr>
        <w:t>Vujčić</w:t>
      </w:r>
    </w:p>
    <w:p w:rsidRDefault="00FE5F97" w:rsidP="000A6939" w:rsidR="00FE5F97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>
      <w:pPr>
        <w:jc w:val="both"/>
        <w:rPr>
          <w:lang w:val="hr-HR"/>
        </w:rPr>
      </w:pPr>
    </w:p>
    <w:p w:rsidRDefault="00DE65F7" w:rsidP="00DE65F7" w:rsidR="00DE65F7" w:rsidRPr="00DE65F7">
      <w:pPr>
        <w:rPr>
          <w:b/>
          <w:sz w:val="20"/>
          <w:szCs w:val="20"/>
          <w:lang w:val="hr-HR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Protiv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dopu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tena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je</w:t>
      </w:r>
      <w:r w:rsidRPr="0082781A">
        <w:rPr>
          <w:sz w:val="20"/>
          <w:szCs w:val="20"/>
          <w:lang w:val="hr-HR"/>
        </w:rPr>
        <w:t xml:space="preserve">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roku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osam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isteku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osmog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objave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mre</w:t>
      </w:r>
      <w:r w:rsidRPr="0082781A">
        <w:rPr>
          <w:sz w:val="20"/>
          <w:szCs w:val="20"/>
          <w:lang w:val="hr-HR"/>
        </w:rPr>
        <w:t>ž</w:t>
      </w:r>
      <w:r w:rsidRPr="0082781A">
        <w:rPr>
          <w:sz w:val="20"/>
          <w:szCs w:val="20"/>
        </w:rPr>
        <w:t>noj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stranici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e</w:t>
      </w:r>
      <w:r w:rsidRPr="0082781A">
        <w:rPr>
          <w:sz w:val="20"/>
          <w:szCs w:val="20"/>
          <w:lang w:val="hr-HR"/>
        </w:rPr>
        <w:t>-</w:t>
      </w:r>
      <w:r w:rsidRPr="0082781A">
        <w:rPr>
          <w:sz w:val="20"/>
          <w:szCs w:val="20"/>
        </w:rPr>
        <w:t>Oglasna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plo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sudova</w:t>
      </w:r>
      <w:r w:rsidRPr="0082781A">
        <w:rPr>
          <w:sz w:val="20"/>
          <w:szCs w:val="20"/>
          <w:lang w:val="hr-HR"/>
        </w:rPr>
        <w:t>.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podnosi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Visokom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trgova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kom</w:t>
      </w:r>
      <w:r w:rsidRPr="0082781A">
        <w:rPr>
          <w:sz w:val="20"/>
          <w:szCs w:val="20"/>
          <w:lang w:val="hr-HR"/>
        </w:rPr>
        <w:t xml:space="preserve"> 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sudu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Zagrebu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putem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suda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primjerka</w:t>
      </w:r>
      <w:r w:rsidRPr="0082781A">
        <w:rPr>
          <w:sz w:val="20"/>
          <w:szCs w:val="20"/>
          <w:lang w:val="hr-HR"/>
        </w:rPr>
        <w:t>.</w:t>
      </w:r>
    </w:p>
    <w:p w:rsidRDefault="00EC7EE3" w:rsidP="00EC7EE3" w:rsidR="00EC7EE3">
      <w:pPr>
        <w:rPr>
          <w:lang w:val="hr-HR"/>
        </w:rPr>
      </w:pPr>
    </w:p>
    <w:p w:rsidRDefault="00D414BB" w:rsidP="00EC7EE3" w:rsidR="00D414BB">
      <w:pPr>
        <w:rPr>
          <w:lang w:val="hr-HR"/>
        </w:rPr>
      </w:pPr>
    </w:p>
    <w:p w:rsidRDefault="00D414BB" w:rsidP="00EC7EE3" w:rsidR="00D414BB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BC3F7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C2C91" w:rsidP="00BC3F7E" w:rsidR="00A57A11">
      <w:pPr>
        <w:rPr>
          <w:lang w:val="hr-HR"/>
        </w:rPr>
      </w:pPr>
      <w:r>
        <w:rPr>
          <w:lang w:val="hr-HR"/>
        </w:rPr>
        <w:t xml:space="preserve">-objaviti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 w:rsidR="00A57A11">
        <w:rPr>
          <w:lang w:val="hr-HR"/>
        </w:rPr>
        <w:t xml:space="preserve"> </w:t>
      </w:r>
    </w:p>
    <w:p w:rsidRDefault="004C2C91" w:rsidP="00BC3F7E" w:rsidR="00BC3F7E">
      <w:pPr>
        <w:rPr>
          <w:lang w:val="hr-HR"/>
        </w:rPr>
      </w:pPr>
      <w:r>
        <w:rPr>
          <w:lang w:val="hr-HR"/>
        </w:rPr>
        <w:t xml:space="preserve">-dostaviti </w:t>
      </w:r>
      <w:r w:rsidR="00BC3F7E">
        <w:rPr>
          <w:lang w:val="hr-HR"/>
        </w:rPr>
        <w:t xml:space="preserve"> </w:t>
      </w:r>
      <w:r w:rsidR="00BC3F7E" w:rsidRPr="00D7449C">
        <w:rPr>
          <w:lang w:val="hr-HR"/>
        </w:rPr>
        <w:t>FINI R</w:t>
      </w:r>
      <w:r w:rsidR="00BC3F7E">
        <w:rPr>
          <w:lang w:val="hr-HR"/>
        </w:rPr>
        <w:t>e</w:t>
      </w:r>
      <w:r w:rsidR="00BC3F7E" w:rsidRPr="00D7449C">
        <w:rPr>
          <w:lang w:val="hr-HR"/>
        </w:rPr>
        <w:t xml:space="preserve">gionalnom centru </w:t>
      </w:r>
      <w:r w:rsidR="000654E9">
        <w:rPr>
          <w:lang w:val="hr-HR"/>
        </w:rPr>
        <w:t>Zagreb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DEB" w:rsidR="003C6DEB">
      <w:r>
        <w:separator/>
      </w:r>
    </w:p>
  </w:endnote>
  <w:endnote w:id="0" w:type="continuationSeparator">
    <w:p w:rsidRDefault="003C6DEB" w:rsidR="003C6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DEB" w:rsidR="003C6DEB">
      <w:r>
        <w:separator/>
      </w:r>
    </w:p>
  </w:footnote>
  <w:footnote w:id="0" w:type="continuationSeparator">
    <w:p w:rsidRDefault="003C6DEB" w:rsidR="003C6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57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36202"/>
    <w:rsid w:val="0003679A"/>
    <w:rsid w:val="00043761"/>
    <w:rsid w:val="000439BB"/>
    <w:rsid w:val="000457C9"/>
    <w:rsid w:val="000654E9"/>
    <w:rsid w:val="00073985"/>
    <w:rsid w:val="0008739D"/>
    <w:rsid w:val="000A6939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1758E"/>
    <w:rsid w:val="00233B19"/>
    <w:rsid w:val="00233F55"/>
    <w:rsid w:val="00237F98"/>
    <w:rsid w:val="00257755"/>
    <w:rsid w:val="002821A4"/>
    <w:rsid w:val="002A17CC"/>
    <w:rsid w:val="002B4492"/>
    <w:rsid w:val="002C0AAD"/>
    <w:rsid w:val="002F531F"/>
    <w:rsid w:val="002F7C31"/>
    <w:rsid w:val="003132C9"/>
    <w:rsid w:val="003171DC"/>
    <w:rsid w:val="00317708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F234A"/>
    <w:rsid w:val="00404372"/>
    <w:rsid w:val="004245F9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A10A8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807A5"/>
    <w:rsid w:val="005D3CB3"/>
    <w:rsid w:val="005E282B"/>
    <w:rsid w:val="005E6CB1"/>
    <w:rsid w:val="005F7A79"/>
    <w:rsid w:val="00642D1D"/>
    <w:rsid w:val="00663A63"/>
    <w:rsid w:val="00663BC3"/>
    <w:rsid w:val="00683A68"/>
    <w:rsid w:val="006A1E8E"/>
    <w:rsid w:val="00702C1F"/>
    <w:rsid w:val="0074267B"/>
    <w:rsid w:val="00761711"/>
    <w:rsid w:val="00793E55"/>
    <w:rsid w:val="008035BB"/>
    <w:rsid w:val="0081441E"/>
    <w:rsid w:val="00823966"/>
    <w:rsid w:val="008249FA"/>
    <w:rsid w:val="00827044"/>
    <w:rsid w:val="0082781A"/>
    <w:rsid w:val="00844F67"/>
    <w:rsid w:val="0087244D"/>
    <w:rsid w:val="008753F2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A119D"/>
    <w:rsid w:val="009A6804"/>
    <w:rsid w:val="009B6C44"/>
    <w:rsid w:val="009F0D36"/>
    <w:rsid w:val="009F13AA"/>
    <w:rsid w:val="00A03350"/>
    <w:rsid w:val="00A1050A"/>
    <w:rsid w:val="00A4211E"/>
    <w:rsid w:val="00A45D23"/>
    <w:rsid w:val="00A57A11"/>
    <w:rsid w:val="00A60E5E"/>
    <w:rsid w:val="00A61845"/>
    <w:rsid w:val="00A72742"/>
    <w:rsid w:val="00A95661"/>
    <w:rsid w:val="00A961B6"/>
    <w:rsid w:val="00AA2F7E"/>
    <w:rsid w:val="00AB3F27"/>
    <w:rsid w:val="00AE2E32"/>
    <w:rsid w:val="00B16F03"/>
    <w:rsid w:val="00B26C03"/>
    <w:rsid w:val="00B377E7"/>
    <w:rsid w:val="00B65527"/>
    <w:rsid w:val="00B81B73"/>
    <w:rsid w:val="00BB65F0"/>
    <w:rsid w:val="00BC3F7E"/>
    <w:rsid w:val="00BC6B21"/>
    <w:rsid w:val="00BD32B6"/>
    <w:rsid w:val="00BE2284"/>
    <w:rsid w:val="00BE3714"/>
    <w:rsid w:val="00BE5464"/>
    <w:rsid w:val="00C0704B"/>
    <w:rsid w:val="00C5400C"/>
    <w:rsid w:val="00C83C97"/>
    <w:rsid w:val="00C9462B"/>
    <w:rsid w:val="00CE7D3D"/>
    <w:rsid w:val="00CF0802"/>
    <w:rsid w:val="00D03875"/>
    <w:rsid w:val="00D26440"/>
    <w:rsid w:val="00D414BB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21A32"/>
    <w:rsid w:val="00E2393F"/>
    <w:rsid w:val="00E4583D"/>
    <w:rsid w:val="00E91148"/>
    <w:rsid w:val="00E979CF"/>
    <w:rsid w:val="00EA2422"/>
    <w:rsid w:val="00EB249F"/>
    <w:rsid w:val="00EC4239"/>
    <w:rsid w:val="00EC7EE3"/>
    <w:rsid w:val="00EE20BB"/>
    <w:rsid w:val="00EE5FE6"/>
    <w:rsid w:val="00EF1574"/>
    <w:rsid w:val="00F4655D"/>
    <w:rsid w:val="00F6075F"/>
    <w:rsid w:val="00F75670"/>
    <w:rsid w:val="00F81C39"/>
    <w:rsid w:val="00FB0259"/>
    <w:rsid w:val="00FB0C01"/>
    <w:rsid w:val="00FE5F97"/>
    <w:rsid w:val="00FE61E5"/>
    <w:rsid w:val="00FE6E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10A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7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A10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10A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17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St-1409/2016</izvorni_sadrzaj>
    <derivirana_varijabla naziv="DomainObject.Predmet.OznakaBroj_1">St-1409/2016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Ž.K.M. TRGOVINA d.o.o.</izvorni_sadrzaj>
    <derivirana_varijabla naziv="DomainObject.Predmet.ProtustrankaFormated_1">  Ž.K.M. TRGOVINA d.o.o.</derivirana_varijabla>
  </DomainObject.Predmet.ProtustrankaFormated>
  <DomainObject.Predmet.ProtustrankaFormatedOIB>
    <izvorni_sadrzaj>  Ž.K.M. TRGOVINA d.o.o., OIB 98517301963</izvorni_sadrzaj>
    <derivirana_varijabla naziv="DomainObject.Predmet.ProtustrankaFormatedOIB_1">  Ž.K.M. TRGOVINA d.o.o., OIB 98517301963</derivirana_varijabla>
  </DomainObject.Predmet.ProtustrankaFormatedOIB>
  <DomainObject.Predmet.ProtustrankaFormatedWithAdress>
    <izvorni_sadrzaj> Ž.K.M. TRGOVINA d.o.o., A.A. AUGUSTINČIĆA 18, 10000 Zagreb</izvorni_sadrzaj>
    <derivirana_varijabla naziv="DomainObject.Predmet.ProtustrankaFormatedWithAdress_1"> Ž.K.M. TRGOVINA d.o.o., A.A. AUGUSTINČIĆA 18, 10000 Zagreb</derivirana_varijabla>
  </DomainObject.Predmet.ProtustrankaFormatedWithAdress>
  <DomainObject.Predmet.ProtustrankaFormatedWithAdressOIB>
    <izvorni_sadrzaj> Ž.K.M. TRGOVINA d.o.o., OIB 98517301963, A.A. AUGUSTINČIĆA 18, 10000 Zagreb</izvorni_sadrzaj>
    <derivirana_varijabla naziv="DomainObject.Predmet.ProtustrankaFormatedWithAdressOIB_1"> Ž.K.M. TRGOVINA d.o.o., OIB 98517301963, A.A. AUGUSTINČIĆA 18, 10000 Zagreb</derivirana_varijabla>
  </DomainObject.Predmet.ProtustrankaFormatedWithAdressOIB>
  <DomainObject.Predmet.ProtustrankaWithAdress>
    <izvorni_sadrzaj>Ž.K.M. TRGOVINA d.o.o. A.A. AUGUSTINČIĆA 18, 10000 Zagreb</izvorni_sadrzaj>
    <derivirana_varijabla naziv="DomainObject.Predmet.ProtustrankaWithAdress_1">Ž.K.M. TRGOVINA d.o.o. A.A. AUGUSTINČIĆA 18, 10000 Zagreb</derivirana_varijabla>
  </DomainObject.Predmet.ProtustrankaWithAdress>
  <DomainObject.Predmet.ProtustrankaWithAdressOIB>
    <izvorni_sadrzaj>Ž.K.M. TRGOVINA d.o.o., OIB 98517301963, A.A. AUGUSTINČIĆA 18, 10000 Zagreb</izvorni_sadrzaj>
    <derivirana_varijabla naziv="DomainObject.Predmet.ProtustrankaWithAdressOIB_1">Ž.K.M. TRGOVINA d.o.o., OIB 98517301963, A.A. AUGUSTINČIĆA 18, 10000 Zagreb</derivirana_varijabla>
  </DomainObject.Predmet.ProtustrankaWithAdressOIB>
  <DomainObject.Predmet.ProtustrankaNazivFormated>
    <izvorni_sadrzaj>Ž.K.M. TRGOVINA d.o.o.</izvorni_sadrzaj>
    <derivirana_varijabla naziv="DomainObject.Predmet.ProtustrankaNazivFormated_1">Ž.K.M. TRGOVINA d.o.o.</derivirana_varijabla>
  </DomainObject.Predmet.ProtustrankaNazivFormated>
  <DomainObject.Predmet.ProtustrankaNazivFormatedOIB>
    <izvorni_sadrzaj>Ž.K.M. TRGOVINA d.o.o., OIB 98517301963</izvorni_sadrzaj>
    <derivirana_varijabla naziv="DomainObject.Predmet.ProtustrankaNazivFormatedOIB_1">Ž.K.M. TRGOVINA d.o.o., OIB 98517301963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20374.41</izvorni_sadrzaj>
    <derivirana_varijabla naziv="DomainObject.Predmet.TrenutnaVrijednost_1">20374.41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Ž.K.M. TRGOVINA d.o.o.</item>
    </izvorni_sadrzaj>
    <derivirana_varijabla naziv="DomainObject.Predmet.ProtuStrankaListFormated_1">
      <item>Ž.K.M. TRGOVINA d.o.o.</item>
    </derivirana_varijabla>
  </DomainObject.Predmet.ProtuStrankaListFormated>
  <DomainObject.Predmet.ProtuStrankaListFormatedOIB>
    <izvorni_sadrzaj>
      <item>Ž.K.M. TRGOVINA d.o.o., OIB 98517301963</item>
    </izvorni_sadrzaj>
    <derivirana_varijabla naziv="DomainObject.Predmet.ProtuStrankaListFormatedOIB_1">
      <item>Ž.K.M. TRGOVINA d.o.o., OIB 98517301963</item>
    </derivirana_varijabla>
  </DomainObject.Predmet.ProtuStrankaListFormatedOIB>
  <DomainObject.Predmet.ProtuStrankaListFormatedWithAdress>
    <izvorni_sadrzaj>
      <item>Ž.K.M. TRGOVINA d.o.o., A.A. AUGUSTINČIĆA 18, 10000 Zagreb</item>
    </izvorni_sadrzaj>
    <derivirana_varijabla naziv="DomainObject.Predmet.ProtuStrankaListFormatedWithAdress_1">
      <item>Ž.K.M. TRGOVINA d.o.o., A.A. AUGUSTINČIĆA 18, 10000 Zagreb</item>
    </derivirana_varijabla>
  </DomainObject.Predmet.ProtuStrankaListFormatedWithAdress>
  <DomainObject.Predmet.ProtuStrankaListFormatedWithAdressOIB>
    <izvorni_sadrzaj>
      <item>Ž.K.M. TRGOVINA d.o.o., OIB 98517301963, A.A. AUGUSTINČIĆA 18, 10000 Zagreb</item>
    </izvorni_sadrzaj>
    <derivirana_varijabla naziv="DomainObject.Predmet.ProtuStrankaListFormatedWithAdressOIB_1">
      <item>Ž.K.M. TRGOVINA d.o.o., OIB 98517301963, A.A. AUGUSTINČIĆA 18, 10000 Zagreb</item>
    </derivirana_varijabla>
  </DomainObject.Predmet.ProtuStrankaListFormatedWithAdressOIB>
  <DomainObject.Predmet.ProtuStrankaListNazivFormated>
    <izvorni_sadrzaj>
      <item>Ž.K.M. TRGOVINA d.o.o.</item>
    </izvorni_sadrzaj>
    <derivirana_varijabla naziv="DomainObject.Predmet.ProtuStrankaListNazivFormated_1">
      <item>Ž.K.M. TRGOVINA d.o.o.</item>
    </derivirana_varijabla>
  </DomainObject.Predmet.ProtuStrankaListNazivFormated>
  <DomainObject.Predmet.ProtuStrankaListNazivFormatedOIB>
    <izvorni_sadrzaj>
      <item>Ž.K.M. TRGOVINA d.o.o., OIB 98517301963</item>
    </izvorni_sadrzaj>
    <derivirana_varijabla naziv="DomainObject.Predmet.ProtuStrankaListNazivFormatedOIB_1">
      <item>Ž.K.M. TRGOVINA d.o.o., OIB 98517301963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Ž.K.M. TRGOVINA d.o.o.</izvorni_sadrzaj>
    <derivirana_varijabla naziv="DomainObject.Predmet.ProtustrankaIDrugi_1">Ž.K.M.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Ž.K.M. TRGOVINA d.o.o., OIB 98517301963, A.A. AUGUSTINČIĆA 18, 10000 Zagreb</izvorni_sadrzaj>
    <derivirana_varijabla naziv="DomainObject.Predmet.ProtustrankaIDrugiAdressOIB_1">Ž.K.M. TRGOVINA d.o.o., OIB 98517301963, A.A. AUGUSTINČIĆA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Ž.K.M. TRGOVINA d.o.o.</item>
      <item>FINA Regionalni centar Zagreb</item>
    </izvorni_sadrzaj>
    <derivirana_varijabla naziv="DomainObject.Predmet.SudioniciListNaziv_1">
      <item>Ž.K.M. TRGOVINA d.o.o.</item>
      <item>FINA Regionalni centar Zagreb</item>
    </derivirana_varijabla>
  </DomainObject.Predmet.SudioniciListNaziv>
  <DomainObject.Predmet.SudioniciListAdressOIB>
    <izvorni_sadrzaj>
      <item>Ž.K.M. TRGOVINA d.o.o., OIB 98517301963, A.A. AUGUSTINČIĆA 18,10000 Zagreb</item>
      <item>FINA Regionalni centar Zagreb, OIB 85821130368, Trg svibanjskih žrtava 1995. 1,10000 Zagreb</item>
    </izvorni_sadrzaj>
    <derivirana_varijabla naziv="DomainObject.Predmet.SudioniciListAdressOIB_1">
      <item>Ž.K.M. TRGOVINA d.o.o., OIB 98517301963, A.A. AUGUSTINČIĆA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98517301963</item>
      <item>, OIB 85821130368</item>
    </izvorni_sadrzaj>
    <derivirana_varijabla naziv="DomainObject.Predmet.SudioniciListNazivOIB_1">
      <item>, OIB 98517301963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497</properties:Words>
  <properties:Characters>2702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2016-06-06T11:11:00Z</dcterms:created>
  <dc:creator>zbiondic</dc:creator>
  <cp:lastModifiedBy>wsadmin</cp:lastModifiedBy>
  <cp:lastPrinted>2016-06-06T11:10:00Z</cp:lastPrinted>
  <dcterms:modified xmlns:xsi="http://www.w3.org/2001/XMLSchema-instance" xsi:type="dcterms:W3CDTF">2016-06-06T11:28:00Z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