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c5d3" w14:paraId="4b6c5d3" w:rsidRDefault="00E871B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71B6" w:rsidP="00E871B6" w:rsidR="00E871B6">
      <w:pPr>
        <w:pStyle w:val="Bezproreda"/>
      </w:pPr>
      <w:r>
        <w:t xml:space="preserve">    </w:t>
      </w:r>
    </w:p>
    <w:p w:rsidRDefault="00E871B6" w:rsidP="00E871B6" w:rsidR="00E871B6">
      <w:pPr>
        <w:pStyle w:val="Bezproreda"/>
      </w:pPr>
    </w:p>
    <w:p w:rsidRDefault="00E871B6" w:rsidP="00E871B6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E871B6" w:rsidP="00E871B6" w:rsidR="00E871B6">
      <w:pPr>
        <w:pStyle w:val="Bezproreda"/>
      </w:pPr>
      <w:r>
        <w:t>Trgovački sud u Bjelovaru</w:t>
      </w:r>
    </w:p>
    <w:p w:rsidRDefault="00E871B6" w:rsidP="00E871B6" w:rsidR="00E871B6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871B6" w:rsidP="00E871B6" w:rsidR="00E871B6">
      <w:pPr>
        <w:pStyle w:val="Bezproreda"/>
        <w:ind w:firstLine="708" w:left="3540"/>
        <w:jc w:val="center"/>
      </w:pPr>
      <w:r>
        <w:t>Poslovni broj: 1 St-60/2018-6</w:t>
      </w:r>
    </w:p>
    <w:p w:rsidRDefault="00E871B6" w:rsidP="00E871B6" w:rsidR="00E871B6">
      <w:pPr>
        <w:pStyle w:val="Bezproreda"/>
        <w:jc w:val="center"/>
      </w:pPr>
    </w:p>
    <w:p w:rsidRDefault="00E871B6" w:rsidP="00E871B6" w:rsidR="00E871B6">
      <w:pPr>
        <w:pStyle w:val="Bezproreda"/>
      </w:pPr>
    </w:p>
    <w:p w:rsidRDefault="00E871B6" w:rsidP="00E871B6" w:rsidR="00E871B6">
      <w:pPr>
        <w:pStyle w:val="Bezproreda"/>
        <w:jc w:val="center"/>
      </w:pPr>
      <w:r>
        <w:t>R E P U B L I K A  H R V A T S K A</w:t>
      </w:r>
    </w:p>
    <w:p w:rsidRDefault="00E871B6" w:rsidP="00E871B6" w:rsidR="00E871B6">
      <w:pPr>
        <w:pStyle w:val="Bezproreda"/>
        <w:jc w:val="center"/>
      </w:pPr>
    </w:p>
    <w:p w:rsidRDefault="00E871B6" w:rsidP="00E871B6" w:rsidR="00E871B6">
      <w:pPr>
        <w:pStyle w:val="Bezproreda"/>
        <w:jc w:val="center"/>
      </w:pPr>
      <w:r>
        <w:t>R J E Š E N J E</w:t>
      </w:r>
    </w:p>
    <w:p w:rsidRDefault="00E871B6" w:rsidP="00E871B6" w:rsidR="00E871B6">
      <w:pPr>
        <w:pStyle w:val="Bezproreda"/>
        <w:jc w:val="center"/>
      </w:pP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ŠTEFOIĆ-DRVOPRERADA d.o.o. za proizvodnju, ugostirteljstvo i trgovinu Križevci, Dijankovec 33, OIB: 80068922974, 2. ožujka 2018. </w:t>
      </w:r>
    </w:p>
    <w:p w:rsidRDefault="00E871B6" w:rsidP="00E871B6" w:rsidR="00E871B6">
      <w:pPr>
        <w:pStyle w:val="Bezproreda"/>
        <w:jc w:val="both"/>
        <w:rPr>
          <w:noProof/>
        </w:rPr>
      </w:pPr>
    </w:p>
    <w:p w:rsidRDefault="00E871B6" w:rsidP="00E871B6" w:rsidR="00E871B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ŠTEFOIĆ-DRVOPRERADA d.o.o. za proizvodnju, ugostirteljstvo i trgovinu Križevci, Dijankovec 33, OIB: 80068922974,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50-60-18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HR05 540-60-18.</w:t>
      </w:r>
    </w:p>
    <w:p w:rsidRDefault="00E871B6" w:rsidP="00E871B6" w:rsidR="00E871B6">
      <w:pPr>
        <w:pStyle w:val="Bezproreda"/>
        <w:jc w:val="both"/>
        <w:rPr>
          <w:lang w:val="en-GB"/>
        </w:rPr>
      </w:pPr>
    </w:p>
    <w:p w:rsidRDefault="00E871B6" w:rsidP="00E871B6" w:rsidR="00E871B6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jc w:val="center"/>
      </w:pPr>
      <w:r>
        <w:t>Obrazloženje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</w:pPr>
      <w:r>
        <w:t xml:space="preserve">Dana 12.  rujna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</w:pPr>
      <w:r>
        <w:t xml:space="preserve">Sud je rješenjem od 22. siječnja 2018. pokrenuo postupak radi utvrđivanja uvjeta za otvaranje stečajnog postupka nad dužnikom </w:t>
      </w:r>
      <w:r>
        <w:rPr>
          <w:noProof/>
        </w:rPr>
        <w:t>ŠTEFOIĆ-DRVOPRERADA d.o.o. za proizvodnju, ugostirteljstvo i trgovinu Križevci, Dijankovec 33, OIB: 80068922974.</w:t>
      </w:r>
      <w:r>
        <w:t xml:space="preserve"> Istim rješenjem sazvano je ročište radi izjašnjenja o prijedlogu i raspravi o uvjetima za otvaranje stečajnog postupka.</w:t>
      </w:r>
    </w:p>
    <w:p w:rsidRDefault="00E871B6" w:rsidP="00E871B6" w:rsidR="00E871B6">
      <w:pPr>
        <w:pStyle w:val="Bezproreda"/>
        <w:jc w:val="both"/>
      </w:pPr>
      <w:r>
        <w:t xml:space="preserve"> </w:t>
      </w:r>
    </w:p>
    <w:p w:rsidRDefault="00E871B6" w:rsidP="00E871B6" w:rsidR="00E871B6">
      <w:pPr>
        <w:pStyle w:val="Bezproreda"/>
        <w:ind w:firstLine="708"/>
        <w:jc w:val="both"/>
      </w:pPr>
      <w:r>
        <w:t>Na ročištu održanom dana 27. veljače 2018. godine sud zaključuje da dužnik ne raspolaže imovinom koja bi bila dovoljna za namirenje troškova prethodnog i stečajnog postupka.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</w:pPr>
      <w:r>
        <w:t>U Bjelovaru 2. ožujka 2018.</w:t>
      </w: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 w:left="708"/>
        <w:jc w:val="center"/>
      </w:pPr>
      <w:r>
        <w:t>S u d a c</w:t>
      </w:r>
    </w:p>
    <w:p w:rsidRDefault="00E871B6" w:rsidP="00E871B6" w:rsidR="00E871B6">
      <w:pPr>
        <w:pStyle w:val="Bezproreda"/>
        <w:jc w:val="center"/>
      </w:pPr>
    </w:p>
    <w:p w:rsidRDefault="00E871B6" w:rsidP="00E871B6" w:rsidR="00E871B6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E871B6" w:rsidP="00E871B6" w:rsidR="00E871B6">
      <w:pPr>
        <w:pStyle w:val="Bezproreda"/>
        <w:ind w:firstLine="708" w:left="708"/>
        <w:jc w:val="center"/>
      </w:pPr>
    </w:p>
    <w:p w:rsidRDefault="00E871B6" w:rsidP="00E871B6" w:rsidR="00E871B6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871B6" w:rsidP="00E871B6" w:rsidR="00E871B6">
      <w:pPr>
        <w:pStyle w:val="Bezproreda"/>
        <w:ind w:firstLine="708" w:left="708"/>
        <w:jc w:val="center"/>
      </w:pPr>
      <w:r>
        <w:t>Vesna Dragišić</w:t>
      </w:r>
    </w:p>
    <w:p w:rsidRDefault="00E871B6" w:rsidP="00E871B6" w:rsidR="00E871B6">
      <w:pPr>
        <w:pStyle w:val="Bezproreda"/>
        <w:ind w:firstLine="708" w:left="708"/>
        <w:jc w:val="center"/>
      </w:pPr>
    </w:p>
    <w:p w:rsidRDefault="00E871B6" w:rsidP="00E871B6" w:rsidR="00E871B6">
      <w:pPr>
        <w:pStyle w:val="Bezproreda"/>
        <w:jc w:val="both"/>
      </w:pPr>
    </w:p>
    <w:p w:rsidRDefault="00E871B6" w:rsidP="00E871B6" w:rsidR="00E871B6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E871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65408"/>
      <w:docPartObj>
        <w:docPartGallery w:val="Page Numbers (Top of Page)"/>
        <w:docPartUnique/>
      </w:docPartObj>
    </w:sdtPr>
    <w:sdtContent>
      <w:p w:rsidRDefault="00E871B6" w:rsidR="00E871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871B6" w:rsidR="008333A9">
    <w:pPr>
      <w:pStyle w:val="Zaglavlje"/>
    </w:pPr>
    <w:r>
      <w:t>Poslovni borj: 1 St-60/2018-6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1B6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46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St-60/2018-6</izvorni_sadrzaj>
    <derivirana_varijabla naziv="DomainObject.Oznaka_1">St-60/2018-6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ŠTEFOIĆ-DRVOPRERADA društvo s ograničenom odgovornošću za proizvodnju, ugostiteljstvo i trgovinu</izvorni_sadrzaj>
    <derivirana_varijabla naziv="DomainObject.Predmet.ProtustrankaFormated_1">  ŠTEFOIĆ-DRVOPRERADA društvo s ograničenom odgovornošću za proizvodnju, ugostiteljstvo i trgovinu</derivirana_varijabla>
  </DomainObject.Predmet.ProtustrankaFormated>
  <DomainObject.Predmet.ProtustrankaFormatedOIB>
    <izvorni_sadrzaj>  ŠTEFOIĆ-DRVOPRERADA društvo s ograničenom odgovornošću za proizvodnju, ugostiteljstvo i trgovinu, OIB 80068922974</izvorni_sadrzaj>
    <derivirana_varijabla naziv="DomainObject.Predmet.ProtustrankaFormatedOIB_1">  ŠTEFOIĆ-DRVOPRERADA društvo s ograničenom odgovornošću za proizvodnju, ugostiteljstvo i trgovinu, OIB 80068922974</derivirana_varijabla>
  </DomainObject.Predmet.ProtustrankaFormatedOIB>
  <DomainObject.Predmet.ProtustrankaFormatedWithAdress>
    <izvorni_sadrzaj> ŠTEFOIĆ-DRVOPRERADA društvo s ograničenom odgovornošću za proizvodnju, ugostiteljstvo i trgovinu, Dijankovec 33, 48260 Križevci</izvorni_sadrzaj>
    <derivirana_varijabla naziv="DomainObject.Predmet.ProtustrankaFormatedWithAdress_1"> ŠTEFOIĆ-DRVOPRERADA društvo s ograničenom odgovornošću za proizvodnju, ugostiteljstvo i trgovinu, Dijankovec 33, 48260 Križevci</derivirana_varijabla>
  </DomainObject.Predmet.ProtustrankaFormatedWithAdress>
  <DomainObject.Predmet.ProtustrankaFormatedWithAdressOIB>
    <izvorni_sadrzaj> ŠTEFOIĆ-DRVOPRERADA društvo s ograničenom odgovornošću za proizvodnju, ugostiteljstvo i trgovinu, OIB 80068922974, Dijankovec 33, 48260 Križevci</izvorni_sadrzaj>
    <derivirana_varijabla naziv="DomainObject.Predmet.ProtustrankaFormatedWithAdressOIB_1"> ŠTEFOIĆ-DRVOPRERADA društvo s ograničenom odgovornošću za proizvodnju, ugostiteljstvo i trgovinu, OIB 80068922974, Dijankovec 33, 48260 Križevci</derivirana_varijabla>
  </DomainObject.Predmet.ProtustrankaFormatedWithAdressOIB>
  <DomainObject.Predmet.ProtustrankaWithAdress>
    <izvorni_sadrzaj>ŠTEFOIĆ-DRVOPRERADA društvo s ograničenom odgovornošću za proizvodnju, ugostiteljstvo i trgovinu Dijankovec 33, 48260 Križevci</izvorni_sadrzaj>
    <derivirana_varijabla naziv="DomainObject.Predmet.ProtustrankaWithAdress_1">ŠTEFOIĆ-DRVOPRERADA društvo s ograničenom odgovornošću za proizvodnju, ugostiteljstvo i trgovinu Dijankovec 33, 48260 Križevci</derivirana_varijabla>
  </DomainObject.Predmet.ProtustrankaWithAdress>
  <DomainObject.Predmet.ProtustrankaWithAdressOIB>
    <izvorni_sadrzaj>ŠTEFOIĆ-DRVOPRERADA društvo s ograničenom odgovornošću za proizvodnju, ugostiteljstvo i trgovinu, OIB 80068922974, Dijankovec 33, 48260 Križevci</izvorni_sadrzaj>
    <derivirana_varijabla naziv="DomainObject.Predmet.ProtustrankaWithAdressOIB_1">ŠTEFOIĆ-DRVOPRERADA društvo s ograničenom odgovornošću za proizvodnju, ugostiteljstvo i trgovinu, OIB 80068922974, Dijankovec 33, 48260 Križevci</derivirana_varijabla>
  </DomainObject.Predmet.ProtustrankaWithAdressOIB>
  <DomainObject.Predmet.ProtustrankaNazivFormated>
    <izvorni_sadrzaj>ŠTEFOIĆ-DRVOPRERADA društvo s ograničenom odgovornošću za proizvodnju, ugostiteljstvo i trgovinu</izvorni_sadrzaj>
    <derivirana_varijabla naziv="DomainObject.Predmet.ProtustrankaNazivFormated_1">ŠTEFOIĆ-DRVOPRERADA društvo s ograničenom odgovornošću za proizvodnju, ugostiteljstvo i trgovinu</derivirana_varijabla>
  </DomainObject.Predmet.ProtustrankaNazivFormated>
  <DomainObject.Predmet.ProtustrankaNazivFormatedOIB>
    <izvorni_sadrzaj>ŠTEFOIĆ-DRVOPRERADA društvo s ograničenom odgovornošću za proizvodnju, ugostiteljstvo i trgovinu, OIB 80068922974</izvorni_sadrzaj>
    <derivirana_varijabla naziv="DomainObject.Predmet.ProtustrankaNazivFormatedOIB_1">ŠTEFOIĆ-DRVOPRERADA društvo s ograničenom odgovornošću za proizvodnju, ugostiteljstvo i trgovinu, OIB 80068922974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ŠTEFOIĆ-DRVOPRERADA društvo s ograničenom odgovornošću za proizvodnju, ugostiteljstvo i trgovinu</item>
    </izvorni_sadrzaj>
    <derivirana_varijabla naziv="DomainObject.Predmet.ProtuStrankaListFormated_1">
      <item>ŠTEFOIĆ-DRVOPRERADA društvo s ograničenom odgovornošću za proizvodnju, ugostiteljstvo i trgovinu</item>
    </derivirana_varijabla>
  </DomainObject.Predmet.ProtuStrankaListFormated>
  <DomainObject.Predmet.ProtuStrankaListFormatedOIB>
    <izvorni_sadrzaj>
      <item>ŠTEFOIĆ-DRVOPRERADA društvo s ograničenom odgovornošću za proizvodnju, ugostiteljstvo i trgovinu, OIB 80068922974</item>
    </izvorni_sadrzaj>
    <derivirana_varijabla naziv="DomainObject.Predmet.ProtuStrankaListFormatedOIB_1">
      <item>ŠTEFOIĆ-DRVOPRERADA društvo s ograničenom odgovornošću za proizvodnju, ugostiteljstvo i trgovinu, OIB 80068922974</item>
    </derivirana_varijabla>
  </DomainObject.Predmet.ProtuStrankaListFormatedOIB>
  <DomainObject.Predmet.ProtuStrankaListFormatedWithAdress>
    <izvorni_sadrzaj>
      <item>ŠTEFOIĆ-DRVOPRERADA društvo s ograničenom odgovornošću za proizvodnju, ugostiteljstvo i trgovinu, Dijankovec 33, 48260 Križevci</item>
    </izvorni_sadrzaj>
    <derivirana_varijabla naziv="DomainObject.Predmet.ProtuStrankaListFormatedWithAdress_1">
      <item>ŠTEFOIĆ-DRVOPRERADA društvo s ograničenom odgovornošću za proizvodnju, ugostiteljstvo i trgovinu, Dijankovec 33, 48260 Križevci</item>
    </derivirana_varijabla>
  </DomainObject.Predmet.ProtuStrankaListFormatedWithAdress>
  <DomainObject.Predmet.ProtuStrankaListFormatedWithAdressOIB>
    <izvorni_sadrzaj>
      <item>ŠTEFOIĆ-DRVOPRERADA društvo s ograničenom odgovornošću za proizvodnju, ugostiteljstvo i trgovinu, OIB 80068922974, Dijankovec 33, 48260 Križevci</item>
    </izvorni_sadrzaj>
    <derivirana_varijabla naziv="DomainObject.Predmet.ProtuStrankaListFormatedWithAdressOIB_1">
      <item>ŠTEFOIĆ-DRVOPRERADA društvo s ograničenom odgovornošću za proizvodnju, ugostiteljstvo i trgovinu, OIB 80068922974, Dijankovec 33, 48260 Križevci</item>
    </derivirana_varijabla>
  </DomainObject.Predmet.ProtuStrankaListFormatedWithAdressOIB>
  <DomainObject.Predmet.ProtuStrankaListNazivFormated>
    <izvorni_sadrzaj>
      <item>ŠTEFOIĆ-DRVOPRERADA društvo s ograničenom odgovornošću za proizvodnju, ugostiteljstvo i trgovinu</item>
    </izvorni_sadrzaj>
    <derivirana_varijabla naziv="DomainObject.Predmet.ProtuStrankaListNazivFormated_1">
      <item>ŠTEFOIĆ-DRVOPRERADA društvo s ograničenom odgovornošću za proizvodnju, ugostiteljstvo i trgovinu</item>
    </derivirana_varijabla>
  </DomainObject.Predmet.ProtuStrankaListNazivFormated>
  <DomainObject.Predmet.ProtuStrankaListNazivFormatedOIB>
    <izvorni_sadrzaj>
      <item>ŠTEFOIĆ-DRVOPRERADA društvo s ograničenom odgovornošću za proizvodnju, ugostiteljstvo i trgovinu, OIB 80068922974</item>
    </izvorni_sadrzaj>
    <derivirana_varijabla naziv="DomainObject.Predmet.ProtuStrankaListNazivFormatedOIB_1">
      <item>ŠTEFOIĆ-DRVOPRERADA društvo s ograničenom odgovornošću za proizvodnju, ugostiteljstvo i trgovinu, OIB 80068922974</item>
    </derivirana_varijabla>
  </DomainObject.Predmet.ProtuStrankaListNazivFormatedOIB>
  <DomainObject.Predmet.OstaliListFormated>
    <izvorni_sadrzaj>
      <item>Zdravko Štefoić</item>
      <item>Sudski registar</item>
    </izvorni_sadrzaj>
    <derivirana_varijabla naziv="DomainObject.Predmet.OstaliListFormated_1">
      <item>Zdravko Štefoić</item>
      <item>Sudski registar</item>
    </derivirana_varijabla>
  </DomainObject.Predmet.OstaliListFormated>
  <DomainObject.Predmet.OstaliListFormatedOIB>
    <izvorni_sadrzaj>
      <item>Zdravko Štefoić, OIB 05518316230</item>
      <item>Sudski registar</item>
    </izvorni_sadrzaj>
    <derivirana_varijabla naziv="DomainObject.Predmet.OstaliListFormatedOIB_1">
      <item>Zdravko Štefoić, OIB 05518316230</item>
      <item>Sudski registar</item>
    </derivirana_varijabla>
  </DomainObject.Predmet.OstaliListFormatedOIB>
  <DomainObject.Predmet.OstaliListFormatedWithAdress>
    <izvorni_sadrzaj>
      <item>Zdravko Štefoić, Dijankovec 31, 48260 Dijankovec</item>
      <item>Sudski registar</item>
    </izvorni_sadrzaj>
    <derivirana_varijabla naziv="DomainObject.Predmet.OstaliListFormatedWithAdress_1">
      <item>Zdravko Štefoić, Dijankovec 31, 48260 Dijankovec</item>
      <item>Sudski registar</item>
    </derivirana_varijabla>
  </DomainObject.Predmet.OstaliListFormatedWithAdress>
  <DomainObject.Predmet.OstaliListFormatedWithAdressOIB>
    <izvorni_sadrzaj>
      <item>Zdravko Štefoić, OIB 05518316230, Dijankovec 31, 48260 Dijankovec</item>
      <item>Sudski registar</item>
    </izvorni_sadrzaj>
    <derivirana_varijabla naziv="DomainObject.Predmet.OstaliListFormatedWithAdressOIB_1">
      <item>Zdravko Štefoić, OIB 05518316230, Dijankovec 31, 48260 Dijankovec</item>
      <item>Sudski registar</item>
    </derivirana_varijabla>
  </DomainObject.Predmet.OstaliListFormatedWithAdressOIB>
  <DomainObject.Predmet.OstaliListNazivFormated>
    <izvorni_sadrzaj>
      <item>Zdravko Štefoić</item>
      <item>Sudski registar</item>
    </izvorni_sadrzaj>
    <derivirana_varijabla naziv="DomainObject.Predmet.OstaliListNazivFormated_1">
      <item>Zdravko Štefoić</item>
      <item>Sudski registar</item>
    </derivirana_varijabla>
  </DomainObject.Predmet.OstaliListNazivFormated>
  <DomainObject.Predmet.OstaliListNazivFormatedOIB>
    <izvorni_sadrzaj>
      <item>Zdravko Štefoić, OIB 05518316230</item>
      <item>Sudski registar</item>
    </izvorni_sadrzaj>
    <derivirana_varijabla naziv="DomainObject.Predmet.OstaliListNazivFormatedOIB_1">
      <item>Zdravko Štefoić, OIB 05518316230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St-60/2018-6</izvorni_sadrzaj>
    <derivirana_varijabla naziv="DomainObject.PoslovniBrojDokumenta_1">St-60/2018-6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ŠTEFOIĆ-DRVOPRERADA društvo s ograničenom odgovornošću za proizvodnju, ugostiteljstvo i trgovinu</izvorni_sadrzaj>
    <derivirana_varijabla naziv="DomainObject.Predmet.ProtustrankaIDrugi_1">ŠTEFOIĆ-DRVOPRERADA društvo s ograničenom odgovornošću za proizvodnju,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ŠTEFOIĆ-DRVOPRERADA društvo s ograničenom odgovornošću za proizvodnju, ugostiteljstvo i trgovinu, OIB 80068922974, Dijankovec 33, 48260 Križevci</izvorni_sadrzaj>
    <derivirana_varijabla naziv="DomainObject.Predmet.ProtustrankaIDrugiAdressOIB_1">ŠTEFOIĆ-DRVOPRERADA društvo s ograničenom odgovornošću za proizvodnju, ugostiteljstvo i trgovinu, OIB 80068922974, Dijankovec 33,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ŠTEFOIĆ-DRVOPRERADA društvo s ograničenom odgovornošću za proizvodnju, ugostiteljstvo i trgovinu</item>
      <item>Financijska agencija</item>
      <item>Zdravko Štefoić</item>
      <item>Sudski registar</item>
    </izvorni_sadrzaj>
    <derivirana_varijabla naziv="DomainObject.Predmet.SudioniciListNaziv_1">
      <item>ŠTEFOIĆ-DRVOPRERADA društvo s ograničenom odgovornošću za proizvodnju, ugostiteljstvo i trgovinu</item>
      <item>Financijska agencija</item>
      <item>Zdravko Štefoić</item>
      <item>Sudski registar</item>
    </derivirana_varijabla>
  </DomainObject.Predmet.SudioniciListNaziv>
  <DomainObject.Predmet.SudioniciListAdressOIB>
    <izvorni_sadrzaj>
      <item>ŠTEFOIĆ-DRVOPRERADA društvo s ograničenom odgovornošću za proizvodnju, ugostiteljstvo i trgovinu, OIB 80068922974, Dijankovec 33,48260 Križevci</item>
      <item>Financijska agencija, OIB 85821130368, Ulica grada Vukovara 70,10000 Zagreb</item>
      <item>Zdravko Štefoić, OIB 05518316230, Dijankovec 31,48260 Dijankovec</item>
      <item>Sudski registar</item>
    </izvorni_sadrzaj>
    <derivirana_varijabla naziv="DomainObject.Predmet.SudioniciListAdressOIB_1">
      <item>ŠTEFOIĆ-DRVOPRERADA društvo s ograničenom odgovornošću za proizvodnju, ugostiteljstvo i trgovinu, OIB 80068922974, Dijankovec 33,48260 Križevci</item>
      <item>Financijska agencija, OIB 85821130368, Ulica grada Vukovara 70,10000 Zagreb</item>
      <item>Zdravko Štefoić, OIB 05518316230, Dijankovec 31,48260 Dijankovec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BEA74-6642-4CDE-B439-8005512D5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2579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2018-03-02T09:42:00Z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