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e5a0" w14:paraId="dbae5a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31AFE">
        <w:t>2291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31AFE">
        <w:t>26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C2FC2">
        <w:t xml:space="preserve">GASTRO SLAVONA d.o.o., Zagreb, Savska 41 </w:t>
      </w:r>
      <w:r w:rsidR="00AC4528">
        <w:t>(OIB</w:t>
      </w:r>
      <w:r w:rsidR="00CB0338">
        <w:t>:</w:t>
      </w:r>
      <w:r w:rsidR="007C2FC2">
        <w:t xml:space="preserve"> 26412135692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C2FC2">
        <w:t xml:space="preserve">1.873.683,05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C2FC2">
        <w:t>26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31AFE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C2FC2"/>
    <w:rsid w:val="007D5A5D"/>
    <w:rsid w:val="007F12D4"/>
    <w:rsid w:val="008155EE"/>
    <w:rsid w:val="008613BD"/>
    <w:rsid w:val="00863025"/>
    <w:rsid w:val="00871F01"/>
    <w:rsid w:val="008E28FB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B4ED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4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St-2291/2015</izvorni_sadrzaj>
    <derivirana_varijabla naziv="DomainObject.Predmet.OznakaBroj_1">St-2291/2015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SLAVONA d.o.o. zastupanog po punomoćniku Helmuth Hugo Wolf</izvorni_sadrzaj>
    <derivirana_varijabla naziv="DomainObject.Predmet.ProtustrankaFormated_1">  GASTRO SLAVONA d.o.o. zastupanog po punomoćniku Helmuth Hugo Wolf</derivirana_varijabla>
  </DomainObject.Predmet.ProtustrankaFormated>
  <DomainObject.Predmet.ProtustrankaFormatedOIB>
    <izvorni_sadrzaj>  GASTRO SLAVONA d.o.o., OIB 26412135692 zastupanog po punomoćniku Helmuth Hugo Wolf</izvorni_sadrzaj>
    <derivirana_varijabla naziv="DomainObject.Predmet.ProtustrankaFormatedOIB_1">  GASTRO SLAVONA d.o.o., OIB 26412135692 zastupanog po punomoćniku Helmuth Hugo Wolf</derivirana_varijabla>
  </DomainObject.Predmet.ProtustrankaFormatedOIB>
  <DomainObject.Predmet.ProtustrankaFormatedWithAdress>
    <izvorni_sadrzaj> GASTRO SLAVONA d.o.o., Savska 41, 10000 Zagreb zastupanog po punomoćniku Helmuth Hugo Wolf</izvorni_sadrzaj>
    <derivirana_varijabla naziv="DomainObject.Predmet.ProtustrankaFormatedWithAdress_1"> GASTRO SLAVONA d.o.o., Savska 41, 10000 Zagreb zastupanog po punomoćniku Helmuth Hugo Wolf</derivirana_varijabla>
  </DomainObject.Predmet.ProtustrankaFormatedWithAdress>
  <DomainObject.Predmet.ProtustrankaFormatedWithAdressOIB>
    <izvorni_sadrzaj> GASTRO SLAVONA d.o.o., OIB 26412135692, Savska 41, 10000 Zagreb zastupanog po punomoćniku Helmuth Hugo Wolf</izvorni_sadrzaj>
    <derivirana_varijabla naziv="DomainObject.Predmet.ProtustrankaFormatedWithAdressOIB_1"> GASTRO SLAVONA d.o.o., OIB 26412135692, Savska 41, 10000 Zagreb zastupanog po punomoćniku Helmuth Hugo Wolf</derivirana_varijabla>
  </DomainObject.Predmet.ProtustrankaFormatedWithAdressOIB>
  <DomainObject.Predmet.ProtustrankaWithAdress>
    <izvorni_sadrzaj>GASTRO SLAVONA d.o.o. Savska 41, 10000 Zagreb</izvorni_sadrzaj>
    <derivirana_varijabla naziv="DomainObject.Predmet.ProtustrankaWithAdress_1">GASTRO SLAVONA d.o.o. Savska 41, 10000 Zagreb</derivirana_varijabla>
  </DomainObject.Predmet.ProtustrankaWithAdress>
  <DomainObject.Predmet.ProtustrankaWithAdressOIB>
    <izvorni_sadrzaj>GASTRO SLAVONA d.o.o., OIB 26412135692, Savska 41, 10000 Zagreb</izvorni_sadrzaj>
    <derivirana_varijabla naziv="DomainObject.Predmet.ProtustrankaWithAdressOIB_1">GASTRO SLAVONA d.o.o., OIB 26412135692, Savska 41, 10000 Zagreb</derivirana_varijabla>
  </DomainObject.Predmet.ProtustrankaWithAdressOIB>
  <DomainObject.Predmet.ProtustrankaNazivFormated>
    <izvorni_sadrzaj>GASTRO SLAVONA d.o.o.</izvorni_sadrzaj>
    <derivirana_varijabla naziv="DomainObject.Predmet.ProtustrankaNazivFormated_1">GASTRO SLAVONA d.o.o.</derivirana_varijabla>
  </DomainObject.Predmet.ProtustrankaNazivFormated>
  <DomainObject.Predmet.ProtustrankaNazivFormatedOIB>
    <izvorni_sadrzaj>GASTRO SLAVONA d.o.o., OIB 26412135692</izvorni_sadrzaj>
    <derivirana_varijabla naziv="DomainObject.Predmet.ProtustrankaNazivFormatedOIB_1">GASTRO SLAVONA d.o.o., OIB 26412135692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SLAVONA d.o.o. zastupanog po punomoćniku Helmuth Hugo Wolf</item>
    </izvorni_sadrzaj>
    <derivirana_varijabla naziv="DomainObject.Predmet.ProtuStrankaListFormated_1">
      <item>GASTRO SLAVONA d.o.o. zastupanog po punomoćniku Helmuth Hugo Wolf</item>
    </derivirana_varijabla>
  </DomainObject.Predmet.ProtuStrankaListFormated>
  <DomainObject.Predmet.ProtuStrankaListFormatedOIB>
    <izvorni_sadrzaj>
      <item>GASTRO SLAVONA d.o.o., OIB 26412135692 zastupanog po punomoćniku Helmuth Hugo Wolf</item>
    </izvorni_sadrzaj>
    <derivirana_varijabla naziv="DomainObject.Predmet.ProtuStrankaListFormatedOIB_1">
      <item>GASTRO SLAVONA d.o.o., OIB 26412135692 zastupanog po punomoćniku Helmuth Hugo Wolf</item>
    </derivirana_varijabla>
  </DomainObject.Predmet.ProtuStrankaListFormatedOIB>
  <DomainObject.Predmet.ProtuStrankaListFormatedWithAdress>
    <izvorni_sadrzaj>
      <item>GASTRO SLAVONA d.o.o., Savska 41, 10000 Zagreb zastupanog po punomoćniku Helmuth Hugo Wolf</item>
    </izvorni_sadrzaj>
    <derivirana_varijabla naziv="DomainObject.Predmet.ProtuStrankaListFormatedWithAdress_1">
      <item>GASTRO SLAVONA d.o.o., Savska 41, 10000 Zagreb zastupanog po punomoćniku Helmuth Hugo Wolf</item>
    </derivirana_varijabla>
  </DomainObject.Predmet.ProtuStrankaListFormatedWithAdress>
  <DomainObject.Predmet.ProtuStrankaListFormatedWithAdressOIB>
    <izvorni_sadrzaj>
      <item>GASTRO SLAVONA d.o.o., OIB 26412135692, Savska 41, 10000 Zagreb zastupanog po punomoćniku Helmuth Hugo Wolf</item>
    </izvorni_sadrzaj>
    <derivirana_varijabla naziv="DomainObject.Predmet.ProtuStrankaListFormatedWithAdressOIB_1">
      <item>GASTRO SLAVONA d.o.o., OIB 26412135692, Savska 41, 10000 Zagreb zastupanog po punomoćniku Helmuth Hugo Wolf</item>
    </derivirana_varijabla>
  </DomainObject.Predmet.ProtuStrankaListFormatedWithAdressOIB>
  <DomainObject.Predmet.ProtuStrankaListNazivFormated>
    <izvorni_sadrzaj>
      <item>GASTRO SLAVONA d.o.o.</item>
    </izvorni_sadrzaj>
    <derivirana_varijabla naziv="DomainObject.Predmet.ProtuStrankaListNazivFormated_1">
      <item>GASTRO SLAVONA d.o.o.</item>
    </derivirana_varijabla>
  </DomainObject.Predmet.ProtuStrankaListNazivFormated>
  <DomainObject.Predmet.ProtuStrankaListNazivFormatedOIB>
    <izvorni_sadrzaj>
      <item>GASTRO SLAVONA d.o.o., OIB 26412135692</item>
    </izvorni_sadrzaj>
    <derivirana_varijabla naziv="DomainObject.Predmet.ProtuStrankaListNazivFormatedOIB_1">
      <item>GASTRO SLAVONA d.o.o., OIB 26412135692</item>
    </derivirana_varijabla>
  </DomainObject.Predmet.ProtuStrankaListNazivFormatedOIB>
  <DomainObject.Predmet.OstaliListFormated>
    <izvorni_sadrzaj>
      <item>Helmuth Hugo Wolf punomoćnik sudionika u postupku GASTRO SLAVONA d.o.o.</item>
    </izvorni_sadrzaj>
    <derivirana_varijabla naziv="DomainObject.Predmet.OstaliListFormated_1">
      <item>Helmuth Hugo Wolf punomoćnik sudionika u postupku GASTRO SLAVONA d.o.o.</item>
    </derivirana_varijabla>
  </DomainObject.Predmet.OstaliListFormated>
  <DomainObject.Predmet.OstaliListFormatedOIB>
    <izvorni_sadrzaj>
      <item>Helmuth Hugo Wolf, OIB 39792760397 punomoćnik sudionika u postupku GASTRO SLAVONA d.o.o.</item>
    </izvorni_sadrzaj>
    <derivirana_varijabla naziv="DomainObject.Predmet.OstaliListFormatedOIB_1">
      <item>Helmuth Hugo Wolf, OIB 39792760397 punomoćnik sudionika u postupku GASTRO SLAVONA d.o.o.</item>
    </derivirana_varijabla>
  </DomainObject.Predmet.OstaliListFormatedOIB>
  <DomainObject.Predmet.OstaliListFormatedWithAdress>
    <izvorni_sadrzaj>
      <item>Helmuth Hugo Wolf, Ahrstrasse 12, 66113 Saarbrücken punomoćnik sudionika u postupku GASTRO SLAVONA d.o.o.</item>
    </izvorni_sadrzaj>
    <derivirana_varijabla naziv="DomainObject.Predmet.OstaliListFormatedWithAdress_1">
      <item>Helmuth Hugo Wolf, Ahrstrasse 12, 66113 Saarbrücken punomoćnik sudionika u postupku GASTRO SLAVONA d.o.o.</item>
    </derivirana_varijabla>
  </DomainObject.Predmet.OstaliListFormatedWithAdress>
  <DomainObject.Predmet.OstaliListFormatedWithAdressOIB>
    <izvorni_sadrzaj>
      <item>Helmuth Hugo Wolf, OIB 39792760397, Ahrstrasse 12, 66113 Saarbrücken punomoćnik sudionika u postupku GASTRO SLAVONA d.o.o.</item>
    </izvorni_sadrzaj>
    <derivirana_varijabla naziv="DomainObject.Predmet.OstaliListFormatedWithAdressOIB_1">
      <item>Helmuth Hugo Wolf, OIB 39792760397, Ahrstrasse 12, 66113 Saarbrücken punomoćnik sudionika u postupku GASTRO SLAVONA d.o.o.</item>
    </derivirana_varijabla>
  </DomainObject.Predmet.OstaliListFormatedWithAdressOIB>
  <DomainObject.Predmet.OstaliListNazivFormated>
    <izvorni_sadrzaj>
      <item>Helmuth Hugo Wolf</item>
    </izvorni_sadrzaj>
    <derivirana_varijabla naziv="DomainObject.Predmet.OstaliListNazivFormated_1">
      <item>Helmuth Hugo Wolf</item>
    </derivirana_varijabla>
  </DomainObject.Predmet.OstaliListNazivFormated>
  <DomainObject.Predmet.OstaliListNazivFormatedOIB>
    <izvorni_sadrzaj>
      <item>Helmuth Hugo Wolf, OIB 39792760397</item>
    </izvorni_sadrzaj>
    <derivirana_varijabla naziv="DomainObject.Predmet.OstaliListNazivFormatedOIB_1">
      <item>Helmuth Hugo Wolf, OIB 39792760397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SLAVONA d.o.o.</izvorni_sadrzaj>
    <derivirana_varijabla naziv="DomainObject.Predmet.ProtustrankaIDrugi_1">GASTRO SLAVONA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SLAVONA d.o.o., OIB 26412135692, Savska 41, 10000 Zagreb</izvorni_sadrzaj>
    <derivirana_varijabla naziv="DomainObject.Predmet.ProtustrankaIDrugiAdressOIB_1">GASTRO SLAVONA d.o.o., OIB 26412135692,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SLAVONA d.o.o.</item>
      <item>FINA Regionalni centar Zagreb</item>
      <item>Helmuth Hugo Wolf</item>
    </izvorni_sadrzaj>
    <derivirana_varijabla naziv="DomainObject.Predmet.SudioniciListNaziv_1">
      <item>GASTRO SLAVONA d.o.o.</item>
      <item>FINA Regionalni centar Zagreb</item>
      <item>Helmuth Hugo Wolf</item>
    </derivirana_varijabla>
  </DomainObject.Predmet.SudioniciListNaziv>
  <DomainObject.Predmet.SudioniciListAdressOIB>
    <izvorni_sadrzaj>
      <item>GASTRO SLAVONA d.o.o., OIB 26412135692, Savska 41,10000 Zagreb</item>
      <item>FINA Regionalni centar Zagreb, OIB 85821130368, Trg svibanjskih žrtava 1995. 1,10000 Zagreb</item>
      <item>Helmuth Hugo Wolf, OIB 39792760397, Ahrstrasse 12,66113 Saarbrücken</item>
    </izvorni_sadrzaj>
    <derivirana_varijabla naziv="DomainObject.Predmet.SudioniciListAdressOIB_1">
      <item>GASTRO SLAVONA d.o.o., OIB 26412135692, Savska 41,10000 Zagreb</item>
      <item>FINA Regionalni centar Zagreb, OIB 85821130368, Trg svibanjskih žrtava 1995. 1,10000 Zagreb</item>
      <item>Helmuth Hugo Wolf, OIB 39792760397, Ahrstrasse 12,66113 Saarbrücken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26412135692</item>
      <item>, OIB 85821130368</item>
      <item>, OIB 39792760397</item>
    </izvorni_sadrzaj>
    <derivirana_varijabla naziv="DomainObject.Predmet.SudioniciListNazivOIB_1">
      <item>, OIB 26412135692</item>
      <item>, OIB 85821130368</item>
      <item>, OIB 39792760397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2015-11-26T14:01:00Z</dcterms:created>
  <dc:creator>ilukac</dc:creator>
  <cp:lastModifiedBy>Anita Ban</cp:lastModifiedBy>
  <cp:lastPrinted>2015-11-18T13:13:00Z</cp:lastPrinted>
  <dcterms:modified xmlns:xsi="http://www.w3.org/2001/XMLSchema-instance" xsi:type="dcterms:W3CDTF">2015-11-26T14:06:00Z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