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3d40" w14:paraId="1e43d40" w:rsidRDefault="003E5F55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78105</wp:posOffset>
            </wp:positionH>
            <wp:positionV relativeFrom="paragraph">
              <wp:posOffset>-250190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A17BF9" w:rsidR="00A17BF9">
      <w:r>
        <w:t xml:space="preserve">STALNA SLUŽBA </w:t>
      </w:r>
      <w:r w:rsidR="00A17BF9">
        <w:t xml:space="preserve">U </w:t>
      </w:r>
    </w:p>
    <w:p w:rsidRDefault="00A17BF9" w:rsidP="00A17BF9" w:rsidR="00C43432">
      <w:r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453B7A">
        <w:t>St -</w:t>
      </w:r>
      <w:r w:rsidR="00DB0617">
        <w:t>19</w:t>
      </w:r>
      <w:r w:rsidR="00E93482">
        <w:t>72</w:t>
      </w:r>
      <w:r w:rsidR="00572249">
        <w:t>/201</w:t>
      </w:r>
      <w:r w:rsidR="00A17BF9">
        <w:t>6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A17BF9">
        <w:t xml:space="preserve"> </w:t>
      </w:r>
      <w:r w:rsidR="00003EE3">
        <w:t xml:space="preserve">TRGOVAČKOG SUDA U </w:t>
      </w:r>
      <w:r w:rsidR="00A17BF9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</w:t>
      </w:r>
      <w:r w:rsidR="00D13B68">
        <w:t>Zagreb</w:t>
      </w:r>
      <w:r w:rsidR="00003EE3">
        <w:t>,  za pokretanje skraćenog postupka nad dužnikom</w:t>
      </w:r>
      <w:r w:rsidR="006D7E75">
        <w:t xml:space="preserve"> </w:t>
      </w:r>
      <w:r w:rsidR="00E93482">
        <w:t>BLAGO BAKINE ŠKRINJE,</w:t>
      </w:r>
      <w:r w:rsidR="00066826">
        <w:t xml:space="preserve"> OIB: </w:t>
      </w:r>
      <w:r w:rsidR="00E93482">
        <w:t>80558284912</w:t>
      </w:r>
      <w:r w:rsidR="00066826">
        <w:t xml:space="preserve"> sa sjedištem u </w:t>
      </w:r>
      <w:proofErr w:type="spellStart"/>
      <w:r w:rsidR="00E93482">
        <w:t>Vukovinska</w:t>
      </w:r>
      <w:proofErr w:type="spellEnd"/>
      <w:r w:rsidR="00E93482">
        <w:t xml:space="preserve"> 10</w:t>
      </w:r>
      <w:r w:rsidR="00DB0617">
        <w:t>, 10 000 Zagreb</w:t>
      </w:r>
      <w:r w:rsidR="00990ACA">
        <w:t>,</w:t>
      </w:r>
      <w:r w:rsidR="00003EE3">
        <w:t xml:space="preserve"> temeljem članka 430. Stečajnog zakona („Narodne novine „ 71/15), </w:t>
      </w:r>
      <w:r>
        <w:t xml:space="preserve"> dana </w:t>
      </w:r>
      <w:r w:rsidR="006F0076">
        <w:t>2</w:t>
      </w:r>
      <w:r w:rsidR="00DF529C">
        <w:t>9</w:t>
      </w:r>
      <w:r w:rsidR="00A21C8E">
        <w:t xml:space="preserve">. </w:t>
      </w:r>
      <w:r w:rsidR="000B5BDB">
        <w:t>lipnja</w:t>
      </w:r>
      <w:r w:rsidR="00572249">
        <w:t xml:space="preserve"> </w:t>
      </w:r>
      <w:r>
        <w:t>201</w:t>
      </w:r>
      <w:r w:rsidR="00A17BF9">
        <w:t>6</w:t>
      </w:r>
      <w:r>
        <w:t>.g.</w:t>
      </w:r>
      <w:r w:rsidR="00003EE3">
        <w:t>objavljuje slijedeći</w:t>
      </w:r>
    </w:p>
    <w:p w:rsidRDefault="008566F2" w:rsidP="00436883" w:rsidR="008566F2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 xml:space="preserve">Utvrđuje se da ukupni iznos </w:t>
      </w:r>
      <w:r w:rsidR="00E93482">
        <w:t xml:space="preserve">BLAGO BAKINE ŠKRINJE, OIB: 80558284912 sa sjedištem u </w:t>
      </w:r>
      <w:proofErr w:type="spellStart"/>
      <w:r w:rsidR="00E93482">
        <w:t>Vukovinska</w:t>
      </w:r>
      <w:proofErr w:type="spellEnd"/>
      <w:r w:rsidR="00E93482">
        <w:t xml:space="preserve"> 10, 10 000 Zagreb</w:t>
      </w:r>
      <w:r w:rsidR="00DE3830">
        <w:t>,</w:t>
      </w:r>
      <w:r w:rsidR="005D57B1">
        <w:t xml:space="preserve"> </w:t>
      </w:r>
      <w:r w:rsidR="00003EE3">
        <w:t>iznosi</w:t>
      </w:r>
      <w:r w:rsidR="000300EF">
        <w:t xml:space="preserve"> </w:t>
      </w:r>
      <w:r w:rsidR="00E93482">
        <w:rPr>
          <w:b/>
        </w:rPr>
        <w:t>7.244,87 Kn</w:t>
      </w:r>
      <w:r w:rsidR="00003EE3">
        <w:t>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E93482">
        <w:t xml:space="preserve">BLAGO BAKINE ŠKRINJE, OIB: 80558284912 sa sjedištem u </w:t>
      </w:r>
      <w:proofErr w:type="spellStart"/>
      <w:r w:rsidR="00E93482">
        <w:t>Vukovinska</w:t>
      </w:r>
      <w:proofErr w:type="spellEnd"/>
      <w:r w:rsidR="00E93482">
        <w:t xml:space="preserve"> 10, 10 000 Zagreb</w:t>
      </w:r>
      <w:r w:rsidR="006D7E75">
        <w:t>,</w:t>
      </w:r>
      <w:r w:rsidR="00EF4DC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DB0617" w:rsidRPr="00DB0617">
        <w:rPr>
          <w:b/>
        </w:rPr>
        <w:t>19</w:t>
      </w:r>
      <w:r w:rsidR="00E93482">
        <w:rPr>
          <w:b/>
        </w:rPr>
        <w:t>72</w:t>
      </w:r>
      <w:r w:rsidR="005E0434" w:rsidRPr="00A17BF9">
        <w:rPr>
          <w:b/>
        </w:rPr>
        <w:t>-201</w:t>
      </w:r>
      <w:r w:rsidR="00A17BF9" w:rsidRPr="00A17BF9">
        <w:rPr>
          <w:b/>
        </w:rPr>
        <w:t>6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 xml:space="preserve">U Slavonskom Brodu, </w:t>
      </w:r>
      <w:r w:rsidR="00C2026A">
        <w:t>2</w:t>
      </w:r>
      <w:r w:rsidR="00DF529C">
        <w:t>9</w:t>
      </w:r>
      <w:r w:rsidR="00572249">
        <w:t xml:space="preserve">. </w:t>
      </w:r>
      <w:r w:rsidR="003E5F55">
        <w:t>lipnja</w:t>
      </w:r>
      <w:r w:rsidR="00572249">
        <w:t xml:space="preserve"> </w:t>
      </w:r>
      <w:r>
        <w:t>201</w:t>
      </w:r>
      <w:r w:rsidR="00A17BF9">
        <w:t>6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F36BC" w:rsidP="00AF36BC" w:rsidR="00A04686">
      <w:pPr>
        <w:numPr>
          <w:ilvl w:val="0"/>
          <w:numId w:val="6"/>
        </w:numPr>
      </w:pPr>
      <w:r>
        <w:t>zakonskom zastupniku</w:t>
      </w: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C2026A" w:rsidP="00F45F8B" w:rsidR="00F45F8B">
      <w:r>
        <w:t>2</w:t>
      </w:r>
      <w:r w:rsidR="00DF529C">
        <w:t>9</w:t>
      </w:r>
      <w:r w:rsidR="00B02D1A">
        <w:t>.0</w:t>
      </w:r>
      <w:r w:rsidR="003E5F55">
        <w:t>6</w:t>
      </w:r>
      <w:r w:rsidR="00B02D1A">
        <w:t>.2016</w:t>
      </w:r>
      <w:r w:rsidR="00F45F8B">
        <w:t>.                S u d a c:</w:t>
      </w:r>
    </w:p>
    <w:p w:rsidRDefault="007C4FD6" w:rsidR="007C4FD6"/>
    <w:sectPr w:rsidSect="00295846" w:rsidR="007C4FD6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300EF"/>
    <w:rsid w:val="00066826"/>
    <w:rsid w:val="000B5BDB"/>
    <w:rsid w:val="001018F1"/>
    <w:rsid w:val="0012416E"/>
    <w:rsid w:val="00166398"/>
    <w:rsid w:val="0019113A"/>
    <w:rsid w:val="00193A7F"/>
    <w:rsid w:val="00197FF9"/>
    <w:rsid w:val="001B4768"/>
    <w:rsid w:val="001D4F66"/>
    <w:rsid w:val="001D632D"/>
    <w:rsid w:val="001E69C8"/>
    <w:rsid w:val="001E7A3D"/>
    <w:rsid w:val="00234B94"/>
    <w:rsid w:val="00285E37"/>
    <w:rsid w:val="00295846"/>
    <w:rsid w:val="00297B70"/>
    <w:rsid w:val="002B179D"/>
    <w:rsid w:val="002B18B1"/>
    <w:rsid w:val="002B4A4B"/>
    <w:rsid w:val="002C2A9D"/>
    <w:rsid w:val="002E4DB1"/>
    <w:rsid w:val="002E53DE"/>
    <w:rsid w:val="00371842"/>
    <w:rsid w:val="003775B6"/>
    <w:rsid w:val="00386605"/>
    <w:rsid w:val="003C334C"/>
    <w:rsid w:val="003D2697"/>
    <w:rsid w:val="003E5F55"/>
    <w:rsid w:val="00436883"/>
    <w:rsid w:val="00453B7A"/>
    <w:rsid w:val="0047223C"/>
    <w:rsid w:val="004A2D29"/>
    <w:rsid w:val="004D01DC"/>
    <w:rsid w:val="00553F07"/>
    <w:rsid w:val="0056444F"/>
    <w:rsid w:val="00572249"/>
    <w:rsid w:val="00577D32"/>
    <w:rsid w:val="00580769"/>
    <w:rsid w:val="005828E7"/>
    <w:rsid w:val="00584251"/>
    <w:rsid w:val="00585AD3"/>
    <w:rsid w:val="005C0D29"/>
    <w:rsid w:val="005D57B1"/>
    <w:rsid w:val="005E0434"/>
    <w:rsid w:val="005F17A8"/>
    <w:rsid w:val="00604385"/>
    <w:rsid w:val="006157D1"/>
    <w:rsid w:val="00623021"/>
    <w:rsid w:val="0067231C"/>
    <w:rsid w:val="00676865"/>
    <w:rsid w:val="006A25A3"/>
    <w:rsid w:val="006D7E75"/>
    <w:rsid w:val="006F0076"/>
    <w:rsid w:val="007125D6"/>
    <w:rsid w:val="00714395"/>
    <w:rsid w:val="00724003"/>
    <w:rsid w:val="007334FA"/>
    <w:rsid w:val="0073668D"/>
    <w:rsid w:val="00760B9A"/>
    <w:rsid w:val="007705B0"/>
    <w:rsid w:val="00783D1D"/>
    <w:rsid w:val="007846D4"/>
    <w:rsid w:val="007A49C9"/>
    <w:rsid w:val="007C4FD6"/>
    <w:rsid w:val="007D50D1"/>
    <w:rsid w:val="00814A09"/>
    <w:rsid w:val="00837A2F"/>
    <w:rsid w:val="00851636"/>
    <w:rsid w:val="008566F2"/>
    <w:rsid w:val="00876BCE"/>
    <w:rsid w:val="0089497D"/>
    <w:rsid w:val="008A1D89"/>
    <w:rsid w:val="008B2C14"/>
    <w:rsid w:val="009111CD"/>
    <w:rsid w:val="00916116"/>
    <w:rsid w:val="00946742"/>
    <w:rsid w:val="00954A13"/>
    <w:rsid w:val="00954CC2"/>
    <w:rsid w:val="00990ACA"/>
    <w:rsid w:val="009B6C17"/>
    <w:rsid w:val="009D3538"/>
    <w:rsid w:val="00A04686"/>
    <w:rsid w:val="00A17BF9"/>
    <w:rsid w:val="00A21C8E"/>
    <w:rsid w:val="00A36DFF"/>
    <w:rsid w:val="00A66D31"/>
    <w:rsid w:val="00AB4040"/>
    <w:rsid w:val="00AC25AB"/>
    <w:rsid w:val="00AC5923"/>
    <w:rsid w:val="00AF36BC"/>
    <w:rsid w:val="00B02D1A"/>
    <w:rsid w:val="00B31C43"/>
    <w:rsid w:val="00B446A5"/>
    <w:rsid w:val="00B44AD3"/>
    <w:rsid w:val="00B95FBF"/>
    <w:rsid w:val="00B976DA"/>
    <w:rsid w:val="00BA6295"/>
    <w:rsid w:val="00BB3982"/>
    <w:rsid w:val="00BC09A4"/>
    <w:rsid w:val="00C07E31"/>
    <w:rsid w:val="00C2026A"/>
    <w:rsid w:val="00C24120"/>
    <w:rsid w:val="00C43432"/>
    <w:rsid w:val="00C65B5F"/>
    <w:rsid w:val="00C67F60"/>
    <w:rsid w:val="00C76AD4"/>
    <w:rsid w:val="00C802D3"/>
    <w:rsid w:val="00CC420C"/>
    <w:rsid w:val="00CF33B4"/>
    <w:rsid w:val="00D07BB8"/>
    <w:rsid w:val="00D13B68"/>
    <w:rsid w:val="00D422F5"/>
    <w:rsid w:val="00D573CA"/>
    <w:rsid w:val="00D64268"/>
    <w:rsid w:val="00D670A5"/>
    <w:rsid w:val="00D82BC7"/>
    <w:rsid w:val="00D92955"/>
    <w:rsid w:val="00DB0617"/>
    <w:rsid w:val="00DE2BD8"/>
    <w:rsid w:val="00DE3830"/>
    <w:rsid w:val="00DF529C"/>
    <w:rsid w:val="00DF59BB"/>
    <w:rsid w:val="00E017F7"/>
    <w:rsid w:val="00E226F0"/>
    <w:rsid w:val="00E41535"/>
    <w:rsid w:val="00E5657A"/>
    <w:rsid w:val="00E93482"/>
    <w:rsid w:val="00ED42F5"/>
    <w:rsid w:val="00EF0E5E"/>
    <w:rsid w:val="00EF4DCD"/>
    <w:rsid w:val="00F267CB"/>
    <w:rsid w:val="00F45F8B"/>
    <w:rsid w:val="00FA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2B4A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2B4A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2B4A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A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A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2B4A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2B4A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2B4A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A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A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1972</izvorni_sadrzaj>
    <derivirana_varijabla naziv="DomainObject.Predmet.Broj_1">1972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1 SZ</izvorni_sadrzaj>
    <derivirana_varijabla naziv="DomainObject.Predmet.Opis_1">čl.444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St-1972/2016</izvorni_sadrzaj>
    <derivirana_varijabla naziv="DomainObject.Predmet.OznakaBroj_1">St-1972/2016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BLAGO BAKINE ŠKRINJE</izvorni_sadrzaj>
    <derivirana_varijabla naziv="DomainObject.Predmet.ProtustrankaFormated_1">  BLAGO BAKINE ŠKRINJE</derivirana_varijabla>
  </DomainObject.Predmet.ProtustrankaFormated>
  <DomainObject.Predmet.ProtustrankaFormatedOIB>
    <izvorni_sadrzaj>  BLAGO BAKINE ŠKRINJE, OIB 80558284912</izvorni_sadrzaj>
    <derivirana_varijabla naziv="DomainObject.Predmet.ProtustrankaFormatedOIB_1">  BLAGO BAKINE ŠKRINJE, OIB 80558284912</derivirana_varijabla>
  </DomainObject.Predmet.ProtustrankaFormatedOIB>
  <DomainObject.Predmet.ProtustrankaFormatedWithAdress>
    <izvorni_sadrzaj> BLAGO BAKINE ŠKRINJE, Vukovinska 10, 10000 Zagreb</izvorni_sadrzaj>
    <derivirana_varijabla naziv="DomainObject.Predmet.ProtustrankaFormatedWithAdress_1"> BLAGO BAKINE ŠKRINJE, Vukovinska 10, 10000 Zagreb</derivirana_varijabla>
  </DomainObject.Predmet.ProtustrankaFormatedWithAdress>
  <DomainObject.Predmet.ProtustrankaFormatedWithAdressOIB>
    <izvorni_sadrzaj> BLAGO BAKINE ŠKRINJE, OIB 80558284912, Vukovinska 10, 10000 Zagreb</izvorni_sadrzaj>
    <derivirana_varijabla naziv="DomainObject.Predmet.ProtustrankaFormatedWithAdressOIB_1"> BLAGO BAKINE ŠKRINJE, OIB 80558284912, Vukovinska 10, 10000 Zagreb</derivirana_varijabla>
  </DomainObject.Predmet.ProtustrankaFormatedWithAdressOIB>
  <DomainObject.Predmet.ProtustrankaWithAdress>
    <izvorni_sadrzaj>BLAGO BAKINE ŠKRINJE Vukovinska 10, 10000 Zagreb</izvorni_sadrzaj>
    <derivirana_varijabla naziv="DomainObject.Predmet.ProtustrankaWithAdress_1">BLAGO BAKINE ŠKRINJE Vukovinska 10, 10000 Zagreb</derivirana_varijabla>
  </DomainObject.Predmet.ProtustrankaWithAdress>
  <DomainObject.Predmet.ProtustrankaWithAdressOIB>
    <izvorni_sadrzaj>BLAGO BAKINE ŠKRINJE, OIB 80558284912, Vukovinska 10, 10000 Zagreb</izvorni_sadrzaj>
    <derivirana_varijabla naziv="DomainObject.Predmet.ProtustrankaWithAdressOIB_1">BLAGO BAKINE ŠKRINJE, OIB 80558284912, Vukovinska 10, 10000 Zagreb</derivirana_varijabla>
  </DomainObject.Predmet.ProtustrankaWithAdressOIB>
  <DomainObject.Predmet.ProtustrankaNazivFormated>
    <izvorni_sadrzaj>BLAGO BAKINE ŠKRINJE</izvorni_sadrzaj>
    <derivirana_varijabla naziv="DomainObject.Predmet.ProtustrankaNazivFormated_1">BLAGO BAKINE ŠKRINJE</derivirana_varijabla>
  </DomainObject.Predmet.ProtustrankaNazivFormated>
  <DomainObject.Predmet.ProtustrankaNazivFormatedOIB>
    <izvorni_sadrzaj>BLAGO BAKINE ŠKRINJE, OIB 80558284912</izvorni_sadrzaj>
    <derivirana_varijabla naziv="DomainObject.Predmet.ProtustrankaNazivFormatedOIB_1">BLAGO BAKINE ŠKRINJE, OIB 80558284912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7244.87</izvorni_sadrzaj>
    <derivirana_varijabla naziv="DomainObject.Predmet.TrenutnaVrijednost_1">7244.87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BLAGO BAKINE ŠKRINJE</item>
    </izvorni_sadrzaj>
    <derivirana_varijabla naziv="DomainObject.Predmet.ProtuStrankaListFormated_1">
      <item>BLAGO BAKINE ŠKRINJE</item>
    </derivirana_varijabla>
  </DomainObject.Predmet.ProtuStrankaListFormated>
  <DomainObject.Predmet.ProtuStrankaListFormatedOIB>
    <izvorni_sadrzaj>
      <item>BLAGO BAKINE ŠKRINJE, OIB 80558284912</item>
    </izvorni_sadrzaj>
    <derivirana_varijabla naziv="DomainObject.Predmet.ProtuStrankaListFormatedOIB_1">
      <item>BLAGO BAKINE ŠKRINJE, OIB 80558284912</item>
    </derivirana_varijabla>
  </DomainObject.Predmet.ProtuStrankaListFormatedOIB>
  <DomainObject.Predmet.ProtuStrankaListFormatedWithAdress>
    <izvorni_sadrzaj>
      <item>BLAGO BAKINE ŠKRINJE, Vukovinska 10, 10000 Zagreb</item>
    </izvorni_sadrzaj>
    <derivirana_varijabla naziv="DomainObject.Predmet.ProtuStrankaListFormatedWithAdress_1">
      <item>BLAGO BAKINE ŠKRINJE, Vukovinska 10, 10000 Zagreb</item>
    </derivirana_varijabla>
  </DomainObject.Predmet.ProtuStrankaListFormatedWithAdress>
  <DomainObject.Predmet.ProtuStrankaListFormatedWithAdressOIB>
    <izvorni_sadrzaj>
      <item>BLAGO BAKINE ŠKRINJE, OIB 80558284912, Vukovinska 10, 10000 Zagreb</item>
    </izvorni_sadrzaj>
    <derivirana_varijabla naziv="DomainObject.Predmet.ProtuStrankaListFormatedWithAdressOIB_1">
      <item>BLAGO BAKINE ŠKRINJE, OIB 80558284912, Vukovinska 10, 10000 Zagreb</item>
    </derivirana_varijabla>
  </DomainObject.Predmet.ProtuStrankaListFormatedWithAdressOIB>
  <DomainObject.Predmet.ProtuStrankaListNazivFormated>
    <izvorni_sadrzaj>
      <item>BLAGO BAKINE ŠKRINJE</item>
    </izvorni_sadrzaj>
    <derivirana_varijabla naziv="DomainObject.Predmet.ProtuStrankaListNazivFormated_1">
      <item>BLAGO BAKINE ŠKRINJE</item>
    </derivirana_varijabla>
  </DomainObject.Predmet.ProtuStrankaListNazivFormated>
  <DomainObject.Predmet.ProtuStrankaListNazivFormatedOIB>
    <izvorni_sadrzaj>
      <item>BLAGO BAKINE ŠKRINJE, OIB 80558284912</item>
    </izvorni_sadrzaj>
    <derivirana_varijabla naziv="DomainObject.Predmet.ProtuStrankaListNazivFormatedOIB_1">
      <item>BLAGO BAKINE ŠKRINJE, OIB 80558284912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BLAGO BAKINE ŠKRINJE</izvorni_sadrzaj>
    <derivirana_varijabla naziv="DomainObject.Predmet.ProtustrankaIDrugi_1">BLAGO BAKINE ŠKRINJE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BLAGO BAKINE ŠKRINJE, OIB 80558284912, Vukovinska 10, 10000 Zagreb</izvorni_sadrzaj>
    <derivirana_varijabla naziv="DomainObject.Predmet.ProtustrankaIDrugiAdressOIB_1">BLAGO BAKINE ŠKRINJE, OIB 80558284912, Vukovinska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BLAGO BAKINE ŠKRINJE</item>
      <item>FINA Regionalni centar Zagreb</item>
    </izvorni_sadrzaj>
    <derivirana_varijabla naziv="DomainObject.Predmet.SudioniciListNaziv_1">
      <item>BLAGO BAKINE ŠKRINJE</item>
      <item>FINA Regionalni centar Zagreb</item>
    </derivirana_varijabla>
  </DomainObject.Predmet.SudioniciListNaziv>
  <DomainObject.Predmet.SudioniciListAdressOIB>
    <izvorni_sadrzaj>
      <item>BLAGO BAKINE ŠKRINJE, OIB 80558284912, Vukovinska 10,10000 Zagreb</item>
      <item>FINA Regionalni centar Zagreb, OIB 85821130368, Trg svibanjskih žrtava 1995. br. 1,10000 Zagreb</item>
    </izvorni_sadrzaj>
    <derivirana_varijabla naziv="DomainObject.Predmet.SudioniciListAdressOIB_1">
      <item>BLAGO BAKINE ŠKRINJE, OIB 80558284912, Vukovinska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80558284912</item>
      <item>, OIB 85821130368</item>
    </izvorni_sadrzaj>
    <derivirana_varijabla naziv="DomainObject.Predmet.SudioniciListNazivOIB_1">
      <item>, OIB 80558284912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D0DAB1-A481-4F60-B2CA-073E93EE9D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377</properties:Words>
  <properties:Characters>1953</properties:Characters>
  <properties:Lines>58</properties:Lines>
  <properties:Paragraphs>20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2016-06-29T06:38:00Z</dcterms:created>
  <dc:creator>Korisnik</dc:creator>
  <cp:lastModifiedBy>Davorin Pavičić</cp:lastModifiedBy>
  <cp:lastPrinted>2016-06-29T06:38:00Z</cp:lastPrinted>
  <dcterms:modified xmlns:xsi="http://www.w3.org/2001/XMLSchema-instance" xsi:type="dcterms:W3CDTF">2016-06-29T07:10:00Z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