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4042" w14:paraId="2b74042" w:rsidRDefault="00343CBB" w:rsidP="00343CBB" w:rsidR="00343CBB" w:rsidRPr="00343CB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95E9A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Z A P I S N I K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95E9A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343CBB">
        <w:rPr>
          <w:rFonts w:cs="Times New Roman" w:hAnsi="Times New Roman" w:ascii="Times New Roman"/>
          <w:sz w:val="24"/>
          <w:szCs w:val="24"/>
        </w:rPr>
        <w:t xml:space="preserve">  </w:t>
      </w:r>
      <w:r w:rsidR="00195E9A">
        <w:rPr>
          <w:rFonts w:cs="Times New Roman" w:hAnsi="Times New Roman" w:ascii="Times New Roman"/>
          <w:sz w:val="24"/>
          <w:szCs w:val="24"/>
        </w:rPr>
        <w:t>7 St-32/11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sastavljen kod Trgovačkog suda u Zadru, Stalna služba u Šibeniku, dana </w:t>
      </w:r>
      <w:r w:rsidR="00794C8D">
        <w:rPr>
          <w:rFonts w:cs="Times New Roman" w:hAnsi="Times New Roman" w:ascii="Times New Roman"/>
          <w:sz w:val="24"/>
          <w:szCs w:val="24"/>
        </w:rPr>
        <w:t>19. Siječnja 2017</w:t>
      </w:r>
      <w:r w:rsidRPr="00343CBB">
        <w:rPr>
          <w:rFonts w:cs="Times New Roman" w:hAnsi="Times New Roman" w:ascii="Times New Roman"/>
          <w:sz w:val="24"/>
          <w:szCs w:val="24"/>
        </w:rPr>
        <w:t xml:space="preserve">. godine na ročištu radi </w:t>
      </w:r>
      <w:r w:rsidR="00794C8D">
        <w:rPr>
          <w:rFonts w:cs="Times New Roman" w:hAnsi="Times New Roman" w:ascii="Times New Roman"/>
          <w:sz w:val="24"/>
          <w:szCs w:val="24"/>
        </w:rPr>
        <w:t>četrnaeste</w:t>
      </w:r>
      <w:r w:rsidRPr="00343CBB">
        <w:rPr>
          <w:rFonts w:cs="Times New Roman" w:hAnsi="Times New Roman" w:ascii="Times New Roman"/>
          <w:sz w:val="24"/>
          <w:szCs w:val="24"/>
        </w:rPr>
        <w:t xml:space="preserve"> usmene javne dražbe u stečajnom postupku nad stečajnim dužnikom REVIJA d.d., "u stečaju", iz Šibenika, Kral</w:t>
      </w:r>
      <w:r>
        <w:rPr>
          <w:rFonts w:cs="Times New Roman" w:hAnsi="Times New Roman" w:ascii="Times New Roman"/>
          <w:sz w:val="24"/>
          <w:szCs w:val="24"/>
        </w:rPr>
        <w:t>ja Zvonimira 247, MBS 060018880</w:t>
      </w:r>
    </w:p>
    <w:p w:rsidRDefault="00343CBB" w:rsidP="00343CBB" w:rsidR="00343CBB" w:rsidRPr="00343C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Od suda nazočni:         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Pr="00343CBB">
        <w:rPr>
          <w:rFonts w:cs="Times New Roman" w:hAnsi="Times New Roman" w:ascii="Times New Roman"/>
          <w:sz w:val="24"/>
          <w:szCs w:val="24"/>
        </w:rPr>
        <w:t xml:space="preserve">, sudac         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Marina Grgas Bile</w:t>
      </w:r>
      <w:r w:rsidRPr="00343CBB">
        <w:rPr>
          <w:rFonts w:cs="Times New Roman" w:hAnsi="Times New Roman" w:ascii="Times New Roman"/>
          <w:sz w:val="24"/>
          <w:szCs w:val="24"/>
        </w:rPr>
        <w:t>, zapisničar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4C8D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Početak u 11,3</w:t>
      </w:r>
      <w:r w:rsidR="00343CBB" w:rsidRPr="00343CBB">
        <w:rPr>
          <w:rFonts w:cs="Times New Roman" w:hAnsi="Times New Roman" w:ascii="Times New Roman"/>
          <w:sz w:val="24"/>
          <w:szCs w:val="24"/>
        </w:rPr>
        <w:t>0 sati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Utvrđuje se da je ročištu pristupio stečajni upravitelj Ivan Rude, </w:t>
      </w:r>
      <w:proofErr w:type="spellStart"/>
      <w:r w:rsidRPr="00343CBB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343CBB">
        <w:rPr>
          <w:rFonts w:cs="Times New Roman" w:hAnsi="Times New Roman" w:ascii="Times New Roman"/>
          <w:sz w:val="24"/>
          <w:szCs w:val="24"/>
        </w:rPr>
        <w:t xml:space="preserve">. iz Šibenika                   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>Utvrđuje se da su ročištu pristupili:</w:t>
      </w:r>
    </w:p>
    <w:p w:rsidRDefault="00C77908" w:rsidP="00343CBB" w:rsidR="00C77908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 predlagatelja – Vedran </w:t>
      </w:r>
      <w:proofErr w:type="spellStart"/>
      <w:r>
        <w:rPr>
          <w:rFonts w:cs="Times New Roman" w:hAnsi="Times New Roman" w:ascii="Times New Roman"/>
          <w:sz w:val="24"/>
          <w:szCs w:val="24"/>
        </w:rPr>
        <w:t>Uranija</w:t>
      </w:r>
      <w:proofErr w:type="spellEnd"/>
    </w:p>
    <w:p w:rsidRDefault="00343CBB" w:rsidP="00C77908" w:rsidR="00C779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- za stečajne vjerovnike </w:t>
      </w:r>
      <w:r w:rsidR="00C77908">
        <w:rPr>
          <w:rFonts w:cs="Times New Roman" w:hAnsi="Times New Roman" w:ascii="Times New Roman"/>
          <w:sz w:val="24"/>
          <w:szCs w:val="24"/>
        </w:rPr>
        <w:t xml:space="preserve">- </w:t>
      </w:r>
      <w:r w:rsidR="00C77908" w:rsidRPr="00343CBB">
        <w:rPr>
          <w:rFonts w:cs="Times New Roman" w:hAnsi="Times New Roman" w:ascii="Times New Roman"/>
          <w:sz w:val="24"/>
          <w:szCs w:val="24"/>
        </w:rPr>
        <w:t xml:space="preserve">za RH Ministarstvo financija, </w:t>
      </w:r>
      <w:proofErr w:type="spellStart"/>
      <w:r w:rsidR="00C77908" w:rsidRPr="00343CBB">
        <w:rPr>
          <w:rFonts w:cs="Times New Roman" w:hAnsi="Times New Roman" w:ascii="Times New Roman"/>
          <w:sz w:val="24"/>
          <w:szCs w:val="24"/>
        </w:rPr>
        <w:t>Igranka</w:t>
      </w:r>
      <w:proofErr w:type="spellEnd"/>
      <w:r w:rsidR="00C77908" w:rsidRPr="00343CB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7908" w:rsidRPr="00343CBB">
        <w:rPr>
          <w:rFonts w:cs="Times New Roman" w:hAnsi="Times New Roman" w:ascii="Times New Roman"/>
          <w:sz w:val="24"/>
          <w:szCs w:val="24"/>
        </w:rPr>
        <w:t>Šumera</w:t>
      </w:r>
      <w:proofErr w:type="spellEnd"/>
      <w:r w:rsidR="00C77908" w:rsidRPr="00343CBB">
        <w:rPr>
          <w:rFonts w:cs="Times New Roman" w:hAnsi="Times New Roman" w:ascii="Times New Roman"/>
          <w:sz w:val="24"/>
          <w:szCs w:val="24"/>
        </w:rPr>
        <w:t>, zamjenica Županijskog državnog odvjetnika u Županijskom državnom odvjetništvu u Šibeniku</w:t>
      </w:r>
    </w:p>
    <w:p w:rsidRDefault="00C77908" w:rsidP="00C77908" w:rsidR="00C7790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 vjerovnika radnice: Blaženka Parat, </w:t>
      </w:r>
      <w:r w:rsidR="00EF38A5">
        <w:rPr>
          <w:rFonts w:cs="Times New Roman" w:hAnsi="Times New Roman" w:ascii="Times New Roman"/>
          <w:sz w:val="24"/>
          <w:szCs w:val="24"/>
        </w:rPr>
        <w:t xml:space="preserve">Marija Banić, Jasminka Lučev, Radojka </w:t>
      </w:r>
      <w:proofErr w:type="spellStart"/>
      <w:r w:rsidR="00EF38A5">
        <w:rPr>
          <w:rFonts w:cs="Times New Roman" w:hAnsi="Times New Roman" w:ascii="Times New Roman"/>
          <w:sz w:val="24"/>
          <w:szCs w:val="24"/>
        </w:rPr>
        <w:t>Pekas</w:t>
      </w:r>
      <w:proofErr w:type="spellEnd"/>
      <w:r w:rsidR="00EF38A5">
        <w:rPr>
          <w:rFonts w:cs="Times New Roman" w:hAnsi="Times New Roman" w:ascii="Times New Roman"/>
          <w:sz w:val="24"/>
          <w:szCs w:val="24"/>
        </w:rPr>
        <w:t xml:space="preserve">, Jadranka </w:t>
      </w:r>
      <w:proofErr w:type="spellStart"/>
      <w:r w:rsidR="00EF38A5">
        <w:rPr>
          <w:rFonts w:cs="Times New Roman" w:hAnsi="Times New Roman" w:ascii="Times New Roman"/>
          <w:sz w:val="24"/>
          <w:szCs w:val="24"/>
        </w:rPr>
        <w:t>Košarić</w:t>
      </w:r>
      <w:proofErr w:type="spellEnd"/>
    </w:p>
    <w:p w:rsidRDefault="00EF38A5" w:rsidP="00C77908" w:rsidR="00EF38A5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 javnost -  Ivana Bulat za TV Šibenik, Ksenija Jurković za Radio Ritam, Hrvoje </w:t>
      </w:r>
      <w:proofErr w:type="spellStart"/>
      <w:r>
        <w:rPr>
          <w:rFonts w:cs="Times New Roman" w:hAnsi="Times New Roman" w:ascii="Times New Roman"/>
          <w:sz w:val="24"/>
          <w:szCs w:val="24"/>
        </w:rPr>
        <w:t>Gunjača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HRT, K</w:t>
      </w:r>
      <w:r w:rsidR="00602900">
        <w:rPr>
          <w:rFonts w:cs="Times New Roman" w:hAnsi="Times New Roman" w:ascii="Times New Roman"/>
          <w:sz w:val="24"/>
          <w:szCs w:val="24"/>
        </w:rPr>
        <w:t xml:space="preserve">senija </w:t>
      </w:r>
      <w:proofErr w:type="spellStart"/>
      <w:r w:rsidR="00602900">
        <w:rPr>
          <w:rFonts w:cs="Times New Roman" w:hAnsi="Times New Roman" w:ascii="Times New Roman"/>
          <w:sz w:val="24"/>
          <w:szCs w:val="24"/>
        </w:rPr>
        <w:t>Bilan</w:t>
      </w:r>
      <w:proofErr w:type="spellEnd"/>
      <w:r w:rsidR="00602900">
        <w:rPr>
          <w:rFonts w:cs="Times New Roman" w:hAnsi="Times New Roman" w:ascii="Times New Roman"/>
          <w:sz w:val="24"/>
          <w:szCs w:val="24"/>
        </w:rPr>
        <w:t xml:space="preserve"> za Šibenski portal, Goran Pauk, za portal Šibenik </w:t>
      </w:r>
      <w:proofErr w:type="spellStart"/>
      <w:r w:rsidR="00602900">
        <w:rPr>
          <w:rFonts w:cs="Times New Roman" w:hAnsi="Times New Roman" w:ascii="Times New Roman"/>
          <w:sz w:val="24"/>
          <w:szCs w:val="24"/>
        </w:rPr>
        <w:t>in</w:t>
      </w:r>
      <w:proofErr w:type="spellEnd"/>
      <w:r w:rsidR="00602900">
        <w:rPr>
          <w:rFonts w:cs="Times New Roman" w:hAnsi="Times New Roman" w:ascii="Times New Roman"/>
          <w:sz w:val="24"/>
          <w:szCs w:val="24"/>
        </w:rPr>
        <w:t xml:space="preserve">, Marija Lončar, za Šibenski list, Slobodna Dalmacija i dr.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CBB">
        <w:rPr>
          <w:rFonts w:cs="Times New Roman" w:hAnsi="Times New Roman" w:ascii="Times New Roman"/>
          <w:sz w:val="24"/>
          <w:szCs w:val="24"/>
        </w:rPr>
        <w:t xml:space="preserve">Utvrđuje se da je ročište radi </w:t>
      </w:r>
      <w:r w:rsidR="00794C8D">
        <w:rPr>
          <w:rFonts w:cs="Times New Roman" w:hAnsi="Times New Roman" w:ascii="Times New Roman"/>
          <w:sz w:val="24"/>
          <w:szCs w:val="24"/>
        </w:rPr>
        <w:t>četrnaeste</w:t>
      </w:r>
      <w:r w:rsidRPr="00343CBB">
        <w:rPr>
          <w:rFonts w:cs="Times New Roman" w:hAnsi="Times New Roman" w:ascii="Times New Roman"/>
          <w:sz w:val="24"/>
          <w:szCs w:val="24"/>
        </w:rPr>
        <w:t xml:space="preserve"> usmene javne dražbe zakazano zaključkom Trgovačkog suda u Zadru, Stalne službe u Šibeniku od dana </w:t>
      </w:r>
      <w:r w:rsidR="00794C8D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343CBB">
        <w:rPr>
          <w:rFonts w:cs="Times New Roman" w:hAnsi="Times New Roman" w:ascii="Times New Roman"/>
          <w:sz w:val="24"/>
          <w:szCs w:val="24"/>
        </w:rPr>
        <w:t>. godine pod p</w:t>
      </w:r>
      <w:r>
        <w:rPr>
          <w:rFonts w:cs="Times New Roman" w:hAnsi="Times New Roman" w:ascii="Times New Roman"/>
          <w:sz w:val="24"/>
          <w:szCs w:val="24"/>
        </w:rPr>
        <w:t>oslovnim brojem 7 St-32/2011-601</w:t>
      </w:r>
      <w:r w:rsidRPr="00343CBB">
        <w:rPr>
          <w:rFonts w:cs="Times New Roman" w:hAnsi="Times New Roman" w:ascii="Times New Roman"/>
          <w:sz w:val="24"/>
          <w:szCs w:val="24"/>
        </w:rPr>
        <w:t xml:space="preserve"> te da je isti zaključak istaknut na oglasnoj ploči Trgovačkog suda u Zadru, Stalne službe u Šibeniku dana </w:t>
      </w:r>
      <w:r w:rsidR="00794C8D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343CBB">
        <w:rPr>
          <w:rFonts w:cs="Times New Roman" w:hAnsi="Times New Roman" w:ascii="Times New Roman"/>
          <w:sz w:val="24"/>
          <w:szCs w:val="24"/>
        </w:rPr>
        <w:t xml:space="preserve">. godine, te na </w:t>
      </w:r>
      <w:r w:rsidR="00703113">
        <w:rPr>
          <w:rFonts w:cs="Times New Roman" w:hAnsi="Times New Roman" w:ascii="Times New Roman"/>
          <w:sz w:val="24"/>
          <w:szCs w:val="24"/>
        </w:rPr>
        <w:t>e-</w:t>
      </w:r>
      <w:r w:rsidRPr="00343CBB">
        <w:rPr>
          <w:rFonts w:cs="Times New Roman" w:hAnsi="Times New Roman" w:ascii="Times New Roman"/>
          <w:sz w:val="24"/>
          <w:szCs w:val="24"/>
        </w:rPr>
        <w:t xml:space="preserve">oglasnoj ploči, dana </w:t>
      </w:r>
      <w:r w:rsidR="00C77908">
        <w:rPr>
          <w:rFonts w:cs="Times New Roman" w:hAnsi="Times New Roman" w:ascii="Times New Roman"/>
          <w:sz w:val="24"/>
          <w:szCs w:val="24"/>
        </w:rPr>
        <w:t>16. Studenog 2016.g.</w:t>
      </w:r>
      <w:r w:rsidRPr="00343CBB">
        <w:rPr>
          <w:rFonts w:cs="Times New Roman" w:hAnsi="Times New Roman" w:ascii="Times New Roman"/>
          <w:sz w:val="24"/>
          <w:szCs w:val="24"/>
        </w:rPr>
        <w:t xml:space="preserve"> te je oglas objavljen na web stranicama VTS Republike Hrvatske i na web stranicama HGK i na web stranici Trgovačkog suda u Zadru.</w:t>
      </w:r>
    </w:p>
    <w:p w:rsidRDefault="00703113" w:rsidP="00343CBB" w:rsidR="007031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4C8D" w:rsidP="00703113" w:rsidR="0070311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Utvrđuje se da na četrnaesto</w:t>
      </w:r>
      <w:r w:rsidR="00703113">
        <w:rPr>
          <w:rFonts w:cs="Times New Roman" w:eastAsia="Calibri" w:hAnsi="Times New Roman" w:ascii="Times New Roman"/>
          <w:sz w:val="24"/>
          <w:szCs w:val="24"/>
        </w:rPr>
        <w:t xml:space="preserve"> ročište usmene javne dražbe nije pristupila niti jedna zainteresirana osoba te da nema uvjeta za održavanje javne dražbe obzirom da nije uplaćena jamčevina niti je pristupio niti jedan ponuđač.</w:t>
      </w:r>
    </w:p>
    <w:p w:rsidRDefault="00C77908" w:rsidP="00703113" w:rsidR="00C7790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3113" w:rsidP="00703113" w:rsidR="0060290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Stečajni upravitelj ovog trenutka predlaže da se cijena istaknuta u zadnjem oglasu odnosno zaključku za 14. </w:t>
      </w:r>
      <w:r w:rsidR="00602900">
        <w:rPr>
          <w:rFonts w:cs="Times New Roman" w:eastAsia="Calibri" w:hAnsi="Times New Roman" w:ascii="Times New Roman"/>
          <w:sz w:val="24"/>
          <w:szCs w:val="24"/>
        </w:rPr>
        <w:t>javnu dražbu snizi za iznos od 3</w:t>
      </w:r>
      <w:r>
        <w:rPr>
          <w:rFonts w:cs="Times New Roman" w:eastAsia="Calibri" w:hAnsi="Times New Roman" w:ascii="Times New Roman"/>
          <w:sz w:val="24"/>
          <w:szCs w:val="24"/>
        </w:rPr>
        <w:t xml:space="preserve">0 %, </w:t>
      </w:r>
      <w:r w:rsidR="00602900">
        <w:rPr>
          <w:rFonts w:cs="Times New Roman" w:eastAsia="Calibri" w:hAnsi="Times New Roman" w:ascii="Times New Roman"/>
          <w:sz w:val="24"/>
          <w:szCs w:val="24"/>
        </w:rPr>
        <w:t xml:space="preserve">odnosno da država već preuzme fiducijalno vlasništvo, te konzumira svoje vlasništvo. </w:t>
      </w:r>
    </w:p>
    <w:p w:rsidRDefault="00602900" w:rsidP="00602900" w:rsidR="0070311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Nadalje, st. Upravitelj navodi da je očito da je istaknuta cijena za 14. Ročište javne dražbe previsoka, </w:t>
      </w:r>
      <w:r w:rsidR="00703113">
        <w:rPr>
          <w:rFonts w:cs="Times New Roman" w:eastAsia="Calibri" w:hAnsi="Times New Roman" w:ascii="Times New Roman"/>
          <w:sz w:val="24"/>
          <w:szCs w:val="24"/>
        </w:rPr>
        <w:t xml:space="preserve">i nema zainteresiranih a nekretnina i dalje stoji neiskorištena i stvaraju se daljnji troškovi stečajnog postupka, a sve uvažavajući činjenicu da se radi </w:t>
      </w:r>
      <w:r>
        <w:rPr>
          <w:rFonts w:cs="Times New Roman" w:eastAsia="Calibri" w:hAnsi="Times New Roman" w:ascii="Times New Roman"/>
          <w:sz w:val="24"/>
          <w:szCs w:val="24"/>
        </w:rPr>
        <w:t>o četrnaestom</w:t>
      </w:r>
      <w:r w:rsidR="00703113">
        <w:rPr>
          <w:rFonts w:cs="Times New Roman" w:eastAsia="Calibri" w:hAnsi="Times New Roman" w:ascii="Times New Roman"/>
          <w:sz w:val="24"/>
          <w:szCs w:val="24"/>
        </w:rPr>
        <w:t xml:space="preserve"> ročištu javne dražbe, te predlaže </w:t>
      </w:r>
      <w:r>
        <w:rPr>
          <w:rFonts w:cs="Times New Roman" w:eastAsia="Calibri" w:hAnsi="Times New Roman" w:ascii="Times New Roman"/>
          <w:sz w:val="24"/>
          <w:szCs w:val="24"/>
        </w:rPr>
        <w:t xml:space="preserve">smanjenje cijene pokretnina za 30 %, na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cca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9.000.000,00 kn ali preferira da država preuzme nekretninu.</w:t>
      </w:r>
    </w:p>
    <w:p w:rsidRDefault="00602900" w:rsidP="00602900" w:rsidR="0060290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2900" w:rsidP="00602900" w:rsidR="0060290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Pun. predlagatelja te nazočne radnice se protive sniženju cijene kako je predložio st. Upravitelj, iz razloga što smatraju da nije dovoljno samo objava na Internetu, da treba uspostaviti i druge kontakte kako bi se prvenstveno riješilo potraživanje radnika u ovom stečajnom postupku, te eventualno našao kupac, osim toga</w:t>
      </w:r>
      <w:r w:rsidR="00097E4E">
        <w:rPr>
          <w:rFonts w:cs="Times New Roman" w:eastAsia="Calibri" w:hAnsi="Times New Roman" w:ascii="Times New Roman"/>
          <w:sz w:val="24"/>
          <w:szCs w:val="24"/>
        </w:rPr>
        <w:t xml:space="preserve"> pun. predlagatelja i nazočne </w:t>
      </w:r>
      <w:r w:rsidR="00097E4E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radnice predlažu a kako je već uspostavljen neki dogovor sa novom Vladom i novim resornim ministarstvima u pravcu rješavanja jednog od najdugotrajnijih postupaka u RH, da se slijedeća javna dražba odgodi za najmanje 60 dana, kako bi se postigao dogovor s resornim ministarstvom, odnosno sa RH kao vjerovnikom. </w:t>
      </w:r>
    </w:p>
    <w:p w:rsidRDefault="00703113" w:rsidP="00703113" w:rsidR="0070311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3113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Nazočni zakonski zastupnik vjerovnika RH ističe da </w:t>
      </w:r>
      <w:r w:rsidR="00097E4E">
        <w:rPr>
          <w:rFonts w:cs="Times New Roman" w:eastAsia="Calibri" w:hAnsi="Times New Roman" w:ascii="Times New Roman"/>
          <w:sz w:val="24"/>
          <w:szCs w:val="24"/>
        </w:rPr>
        <w:t xml:space="preserve">prima na znanje prijedlog odnosno navode </w:t>
      </w:r>
      <w:proofErr w:type="spellStart"/>
      <w:r w:rsidR="00097E4E">
        <w:rPr>
          <w:rFonts w:cs="Times New Roman" w:eastAsia="Calibri" w:hAnsi="Times New Roman" w:ascii="Times New Roman"/>
          <w:sz w:val="24"/>
          <w:szCs w:val="24"/>
        </w:rPr>
        <w:t>st.upravitelja</w:t>
      </w:r>
      <w:proofErr w:type="spellEnd"/>
      <w:r w:rsidR="00097E4E">
        <w:rPr>
          <w:rFonts w:cs="Times New Roman" w:eastAsia="Calibri" w:hAnsi="Times New Roman" w:ascii="Times New Roman"/>
          <w:sz w:val="24"/>
          <w:szCs w:val="24"/>
        </w:rPr>
        <w:t xml:space="preserve"> da predmetne nekretnine preuzme RH, a u čemu je iskazani </w:t>
      </w:r>
      <w:proofErr w:type="spellStart"/>
      <w:r w:rsidR="00097E4E">
        <w:rPr>
          <w:rFonts w:cs="Times New Roman" w:eastAsia="Calibri" w:hAnsi="Times New Roman" w:ascii="Times New Roman"/>
          <w:sz w:val="24"/>
          <w:szCs w:val="24"/>
        </w:rPr>
        <w:t>zzz</w:t>
      </w:r>
      <w:proofErr w:type="spellEnd"/>
      <w:r w:rsidR="00097E4E">
        <w:rPr>
          <w:rFonts w:cs="Times New Roman" w:eastAsia="Calibri" w:hAnsi="Times New Roman" w:ascii="Times New Roman"/>
          <w:sz w:val="24"/>
          <w:szCs w:val="24"/>
        </w:rPr>
        <w:t xml:space="preserve"> stečajnog i </w:t>
      </w:r>
      <w:proofErr w:type="spellStart"/>
      <w:r w:rsidR="00097E4E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="00097E4E">
        <w:rPr>
          <w:rFonts w:cs="Times New Roman" w:eastAsia="Calibri" w:hAnsi="Times New Roman" w:ascii="Times New Roman"/>
          <w:sz w:val="24"/>
          <w:szCs w:val="24"/>
        </w:rPr>
        <w:t xml:space="preserve"> vjerovnika tijekom ovog postupka već izvijestio nadležna državna tijela.</w:t>
      </w: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Iskazani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zzz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nema saznanja da je pun. bivših radnika kontaktirao ministarstvo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drž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Imovine te se u tom smislu ne protivi prijedlogu pun. bivših radnika da se zakazivanje nove javne dražbe odgodi za 60ak dana.</w:t>
      </w: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 tom smislu ne protivi se ni prijedlogu da se na slijedećoj javnoj dražbi ne spušta cijena po kojoj su se nekretnine prodavale i za današnjoj javnoj dražbi. </w:t>
      </w: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Stečajni upravitelj navodi da se ne protivi da ukoliko ne dođe do dogovora sa RH da se za petnaestu javnu dražbu odredi cijena kako je bila i za ovo ročište. </w:t>
      </w: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E4E" w:rsidP="00703113" w:rsidR="00097E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3113" w:rsidP="00703113" w:rsidR="0070311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3113" w:rsidP="00703113" w:rsidR="0070311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sudac donosi</w:t>
      </w:r>
    </w:p>
    <w:p w:rsidRDefault="00703113" w:rsidP="00703113" w:rsidR="0070311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3113" w:rsidP="00703113" w:rsidR="0070311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703113" w:rsidP="00703113" w:rsidR="0070311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7E4E" w:rsidP="00703113" w:rsidR="00703113" w:rsidRPr="00343C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Novo ročište javne dražbe zakazat će se po proteku roka od 60 dana, nakon što stečajni upravitelj, odnosno predlagatelj izvijeste sud o rezultatima pregovora sa vjerovnikom RH, a koje ročište dražbe će se odrediti po cijeni koja je prodavana na četrnaestoj javnoj dražbi.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Dovršeno u </w:t>
      </w:r>
      <w:r w:rsidRPr="00343CBB">
        <w:rPr>
          <w:rFonts w:cs="Times New Roman" w:hAnsi="Times New Roman" w:ascii="Times New Roman"/>
          <w:sz w:val="24"/>
          <w:szCs w:val="24"/>
        </w:rPr>
        <w:t xml:space="preserve"> </w:t>
      </w:r>
      <w:r w:rsidR="00097E4E">
        <w:rPr>
          <w:rFonts w:cs="Times New Roman" w:hAnsi="Times New Roman" w:ascii="Times New Roman"/>
          <w:sz w:val="24"/>
          <w:szCs w:val="24"/>
        </w:rPr>
        <w:t>11.45</w:t>
      </w:r>
      <w:r w:rsidR="00703113">
        <w:rPr>
          <w:rFonts w:cs="Times New Roman" w:hAnsi="Times New Roman" w:ascii="Times New Roman"/>
          <w:sz w:val="24"/>
          <w:szCs w:val="24"/>
        </w:rPr>
        <w:t xml:space="preserve"> </w:t>
      </w:r>
      <w:r w:rsidRPr="00343CBB">
        <w:rPr>
          <w:rFonts w:cs="Times New Roman" w:hAnsi="Times New Roman" w:ascii="Times New Roman"/>
          <w:sz w:val="24"/>
          <w:szCs w:val="24"/>
        </w:rPr>
        <w:t>sati.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3113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ab/>
      </w:r>
      <w:r w:rsidR="00343CBB">
        <w:rPr>
          <w:rFonts w:cs="Times New Roman" w:hAnsi="Times New Roman" w:ascii="Times New Roman"/>
          <w:sz w:val="24"/>
          <w:szCs w:val="24"/>
        </w:rPr>
        <w:tab/>
      </w:r>
      <w:r w:rsidR="00343CBB">
        <w:rPr>
          <w:rFonts w:cs="Times New Roman" w:hAnsi="Times New Roman" w:ascii="Times New Roman"/>
          <w:sz w:val="24"/>
          <w:szCs w:val="24"/>
        </w:rPr>
        <w:tab/>
        <w:t>Sudac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</w:t>
      </w:r>
      <w:r w:rsidR="00097E4E">
        <w:rPr>
          <w:rFonts w:cs="Times New Roman" w:hAnsi="Times New Roman" w:ascii="Times New Roman"/>
          <w:sz w:val="24"/>
          <w:szCs w:val="24"/>
        </w:rPr>
        <w:t xml:space="preserve">                Pun. predlagatelja </w:t>
      </w:r>
    </w:p>
    <w:p w:rsidRDefault="00703113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43CB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343CBB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097E4E">
        <w:rPr>
          <w:rFonts w:cs="Times New Roman" w:hAnsi="Times New Roman" w:ascii="Times New Roman"/>
          <w:sz w:val="24"/>
          <w:szCs w:val="24"/>
        </w:rPr>
        <w:t xml:space="preserve">                                     Vedran </w:t>
      </w:r>
      <w:proofErr w:type="spellStart"/>
      <w:r w:rsidR="00097E4E">
        <w:rPr>
          <w:rFonts w:cs="Times New Roman" w:hAnsi="Times New Roman" w:ascii="Times New Roman"/>
          <w:sz w:val="24"/>
          <w:szCs w:val="24"/>
        </w:rPr>
        <w:t>Uranija</w:t>
      </w:r>
      <w:proofErr w:type="spellEnd"/>
      <w:r w:rsidR="00097E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E4E" w:rsidP="00097E4E" w:rsidR="007031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RH, ŽDO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Igranka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Šumera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3113" w:rsidP="00343CBB" w:rsidR="007031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097E4E" w:rsidR="00343CBB" w:rsidRPr="00343C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343CBB" w:rsidP="00097E4E" w:rsidR="00343C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Marina Grgas Bile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Blaženka Parat,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Marija Banić,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Jasminka Lučev, 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Radojka </w:t>
      </w:r>
      <w:proofErr w:type="spellStart"/>
      <w:r>
        <w:rPr>
          <w:rFonts w:cs="Times New Roman" w:hAnsi="Times New Roman" w:ascii="Times New Roman"/>
          <w:sz w:val="24"/>
          <w:szCs w:val="24"/>
        </w:rPr>
        <w:t>Pekas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E4E" w:rsidP="00097E4E" w:rsidR="00097E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Jadranka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Košarić</w:t>
      </w:r>
      <w:proofErr w:type="spellEnd"/>
    </w:p>
    <w:p w:rsidRDefault="00097E4E" w:rsidP="00097E4E" w:rsidR="00097E4E" w:rsidRPr="00343C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CBB" w:rsidP="00703113" w:rsidR="00343CBB" w:rsidRPr="00343C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3CBB" w:rsidP="00343CBB" w:rsidR="00343CBB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33C" w:rsidP="00343CBB" w:rsidR="007B633C" w:rsidRPr="00343C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7B633C" w:rsidRPr="00343C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498C"/>
    <w:rsid w:val="00097E4E"/>
    <w:rsid w:val="00195E9A"/>
    <w:rsid w:val="00343CBB"/>
    <w:rsid w:val="00602900"/>
    <w:rsid w:val="00703113"/>
    <w:rsid w:val="00794C8D"/>
    <w:rsid w:val="007B633C"/>
    <w:rsid w:val="00C124BF"/>
    <w:rsid w:val="00C77908"/>
    <w:rsid w:val="00D9498C"/>
    <w:rsid w:val="00EF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311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3CB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5E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5E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311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3CB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5E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5E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2017.</izvorni_sadrzaj>
    <derivirana_varijabla naziv="DomainObject.StvarniPocetakDatum_1">19. siječnja 2017.</derivirana_varijabla>
  </DomainObject.StvarniPocetakDatum>
  <DomainObject.StvarniZavrsetakDatum>
    <izvorni_sadrzaj>19. siječnja 2017.</izvorni_sadrzaj>
    <derivirana_varijabla naziv="DomainObject.StvarniZavrsetakDatum_1">19. siječnja 2017.</derivirana_varijabla>
  </DomainObject.StvarniZavrsetakDatum>
  <DomainObject.PlaniraniZavrsetakDatum>
    <izvorni_sadrzaj>19. siječnja 2017.</izvorni_sadrzaj>
    <derivirana_varijabla naziv="DomainObject.PlaniraniZavrsetakDatum_1">19. siječnja 2017.</derivirana_varijabla>
  </DomainObject.PlaniraniZavrsetakDatum>
  <DomainObject.PlaniraniPocetakDatum>
    <izvorni_sadrzaj>19. siječnja 2017.</izvorni_sadrzaj>
    <derivirana_varijabla naziv="DomainObject.PlaniraniPocetakDatum_1">19. siječnja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 SVEZAKA
12., 13., 14 svezak kod suca, a ostali u steč.
pisarnici u vitrini</izvorni_sadrzaj>
    <derivirana_varijabla naziv="DomainObject.Predmet.Opis_1">14 SVEZAKA
12., 13., 14 svezak kod suca, a ostali u steč.
pisarnici u vitrini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St-32/2011</izvorni_sadrzaj>
    <derivirana_varijabla naziv="DomainObject.Predmet.OznakaBroj_1">St-32/2011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- 06.05.16. - Ustavni sud traži spis
         - 29.12.16. - Izvj. st. upravitelja</izvorni_sadrzaj>
    <derivirana_varijabla naziv="DomainObject.Predmet.PrimjedbaSuca_1">uvid - 06.05.16. - Ustavni sud traži spis
         - 29.12.16. - Izvj. st.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REVIJA modna konfekcija d.d., u stečaju</izvorni_sadrzaj>
    <derivirana_varijabla naziv="DomainObject.Predmet.ProtustrankaFormated_1">  REVIJA modna konfekcija d.d., u stečaju</derivirana_varijabla>
  </DomainObject.Predmet.ProtustrankaFormated>
  <DomainObject.Predmet.ProtustrankaFormatedOIB>
    <izvorni_sadrzaj>  REVIJA modna konfekcija d.d., u stečaju, OIB 91320900976</izvorni_sadrzaj>
    <derivirana_varijabla naziv="DomainObject.Predmet.ProtustrankaFormatedOIB_1">  REVIJA modna konfekcija d.d., u stečaju, OIB 91320900976</derivirana_varijabla>
  </DomainObject.Predmet.ProtustrankaFormatedOIB>
  <DomainObject.Predmet.ProtustrankaFormatedWithAdress>
    <izvorni_sadrzaj> REVIJA modna konfekcija d.d., u stečaju, Kralja Zvonimira 247, Šibenik</izvorni_sadrzaj>
    <derivirana_varijabla naziv="DomainObject.Predmet.ProtustrankaFormatedWithAdress_1"> REVIJA modna konfekcija d.d., u stečaju, Kralja Zvonimira 247, Šibenik</derivirana_varijabla>
  </DomainObject.Predmet.ProtustrankaFormatedWithAdress>
  <DomainObject.Predmet.ProtustrankaFormatedWithAdressOIB>
    <izvorni_sadrzaj> REVIJA modna konfekcija d.d., u stečaju, OIB 91320900976, Kralja Zvonimira 247, Šibenik</izvorni_sadrzaj>
    <derivirana_varijabla naziv="DomainObject.Predmet.ProtustrankaFormatedWithAdressOIB_1"> REVIJA modna konfekcija d.d., u stečaju, OIB 91320900976, Kralja Zvonimira 247, Šibenik</derivirana_varijabla>
  </DomainObject.Predmet.ProtustrankaFormatedWithAdressOIB>
  <DomainObject.Predmet.ProtustrankaWithAdress>
    <izvorni_sadrzaj>REVIJA modna konfekcija d.d., u stečaju Kralja Zvonimira 247, Šibenik</izvorni_sadrzaj>
    <derivirana_varijabla naziv="DomainObject.Predmet.ProtustrankaWithAdress_1">REVIJA modna konfekcija d.d., u stečaju Kralja Zvonimira 247, Šibenik</derivirana_varijabla>
  </DomainObject.Predmet.ProtustrankaWithAdress>
  <DomainObject.Predmet.ProtustrankaWithAdressOIB>
    <izvorni_sadrzaj>REVIJA modna konfekcija d.d., u stečaju, OIB 91320900976, Kralja Zvonimira 247, Šibenik</izvorni_sadrzaj>
    <derivirana_varijabla naziv="DomainObject.Predmet.ProtustrankaWithAdressOIB_1">REVIJA modna konfekcija d.d., u stečaju, OIB 91320900976, Kralja Zvonimira 247, Šibenik</derivirana_varijabla>
  </DomainObject.Predmet.ProtustrankaWithAdressOIB>
  <DomainObject.Predmet.ProtustrankaNazivFormated>
    <izvorni_sadrzaj>REVIJA modna konfekcija d.d., u stečaju</izvorni_sadrzaj>
    <derivirana_varijabla naziv="DomainObject.Predmet.ProtustrankaNazivFormated_1">REVIJA modna konfekcija d.d., u stečaju</derivirana_varijabla>
  </DomainObject.Predmet.ProtustrankaNazivFormated>
  <DomainObject.Predmet.ProtustrankaNazivFormatedOIB>
    <izvorni_sadrzaj>REVIJA modna konfekcija d.d., u stečaju, OIB 91320900976</izvorni_sadrzaj>
    <derivirana_varijabla naziv="DomainObject.Predmet.ProtustrankaNazivFormatedOIB_1">REVIJA modna konfekcija d.d., u stečaju, OIB 91320900976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SINDIKAT TOKG,ZAGREB</izvorni_sadrzaj>
    <derivirana_varijabla naziv="DomainObject.Predmet.StrankaFormated_1">  SINDIKAT TOKG,ZAGREB</derivirana_varijabla>
  </DomainObject.Predmet.StrankaFormated>
  <DomainObject.Predmet.StrankaFormatedOIB>
    <izvorni_sadrzaj>  SINDIKAT TOKG,ZAGREB, OIB 14273924910</izvorni_sadrzaj>
    <derivirana_varijabla naziv="DomainObject.Predmet.StrankaFormatedOIB_1">  SINDIKAT TOKG,ZAGREB, OIB 14273924910</derivirana_varijabla>
  </DomainObject.Predmet.StrankaFormatedOIB>
  <DomainObject.Predmet.StrankaFormatedWithAdress>
    <izvorni_sadrzaj> SINDIKAT TOKG,ZAGREB, 10000 Zagreb</izvorni_sadrzaj>
    <derivirana_varijabla naziv="DomainObject.Predmet.StrankaFormatedWithAdress_1"> SINDIKAT TOKG,ZAGREB, 10000 Zagreb</derivirana_varijabla>
  </DomainObject.Predmet.StrankaFormatedWithAdress>
  <DomainObject.Predmet.StrankaFormatedWithAdressOIB>
    <izvorni_sadrzaj> SINDIKAT TOKG,ZAGREB, OIB 14273924910, 10000 Zagreb</izvorni_sadrzaj>
    <derivirana_varijabla naziv="DomainObject.Predmet.StrankaFormatedWithAdressOIB_1"> SINDIKAT TOKG,ZAGREB, OIB 14273924910, 10000 Zagreb</derivirana_varijabla>
  </DomainObject.Predmet.StrankaFormatedWithAdressOIB>
  <DomainObject.Predmet.StrankaWithAdress>
    <izvorni_sadrzaj>SINDIKAT TOKG,ZAGREB 10000 Zagreb</izvorni_sadrzaj>
    <derivirana_varijabla naziv="DomainObject.Predmet.StrankaWithAdress_1">SINDIKAT TOKG,ZAGREB 10000 Zagreb</derivirana_varijabla>
  </DomainObject.Predmet.StrankaWithAdress>
  <DomainObject.Predmet.StrankaWithAdressOIB>
    <izvorni_sadrzaj>SINDIKAT TOKG,ZAGREB, OIB 14273924910, 10000 Zagreb</izvorni_sadrzaj>
    <derivirana_varijabla naziv="DomainObject.Predmet.StrankaWithAdressOIB_1">SINDIKAT TOKG,ZAGREB, OIB 14273924910, 10000 Zagreb</derivirana_varijabla>
  </DomainObject.Predmet.StrankaWithAdressOIB>
  <DomainObject.Predmet.StrankaNazivFormated>
    <izvorni_sadrzaj>SINDIKAT TOKG,ZAGREB</izvorni_sadrzaj>
    <derivirana_varijabla naziv="DomainObject.Predmet.StrankaNazivFormated_1">SINDIKAT TOKG,ZAGREB</derivirana_varijabla>
  </DomainObject.Predmet.StrankaNazivFormated>
  <DomainObject.Predmet.StrankaNazivFormatedOIB>
    <izvorni_sadrzaj>SINDIKAT TOKG,ZAGREB, OIB 14273924910</izvorni_sadrzaj>
    <derivirana_varijabla naziv="DomainObject.Predmet.StrankaNazivFormatedOIB_1">SINDIKAT TOKG,ZAGREB, OIB 14273924910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SINDIKAT TOKG,ZAGREB</item>
    </izvorni_sadrzaj>
    <derivirana_varijabla naziv="DomainObject.Predmet.StrankaListFormated_1">
      <item>SINDIKAT TOKG,ZAGREB</item>
    </derivirana_varijabla>
  </DomainObject.Predmet.StrankaListFormated>
  <DomainObject.Predmet.StrankaListFormatedOIB>
    <izvorni_sadrzaj>
      <item>SINDIKAT TOKG,ZAGREB, OIB 14273924910</item>
    </izvorni_sadrzaj>
    <derivirana_varijabla naziv="DomainObject.Predmet.StrankaListFormatedOIB_1">
      <item>SINDIKAT TOKG,ZAGREB, OIB 14273924910</item>
    </derivirana_varijabla>
  </DomainObject.Predmet.StrankaListFormatedOIB>
  <DomainObject.Predmet.StrankaListFormatedWithAdress>
    <izvorni_sadrzaj>
      <item>SINDIKAT TOKG,ZAGREB, 10000 Zagreb</item>
    </izvorni_sadrzaj>
    <derivirana_varijabla naziv="DomainObject.Predmet.StrankaListFormatedWithAdress_1">
      <item>SINDIKAT TOKG,ZAGREB, 10000 Zagreb</item>
    </derivirana_varijabla>
  </DomainObject.Predmet.StrankaListFormatedWithAdress>
  <DomainObject.Predmet.StrankaListFormatedWithAdressOIB>
    <izvorni_sadrzaj>
      <item>SINDIKAT TOKG,ZAGREB, OIB 14273924910, 10000 Zagreb</item>
    </izvorni_sadrzaj>
    <derivirana_varijabla naziv="DomainObject.Predmet.StrankaListFormatedWithAdressOIB_1">
      <item>SINDIKAT TOKG,ZAGREB, OIB 14273924910, 10000 Zagreb</item>
    </derivirana_varijabla>
  </DomainObject.Predmet.StrankaListFormatedWithAdressOIB>
  <DomainObject.Predmet.StrankaListNazivFormated>
    <izvorni_sadrzaj>
      <item>SINDIKAT TOKG,ZAGREB</item>
    </izvorni_sadrzaj>
    <derivirana_varijabla naziv="DomainObject.Predmet.StrankaListNazivFormated_1">
      <item>SINDIKAT TOKG,ZAGREB</item>
    </derivirana_varijabla>
  </DomainObject.Predmet.StrankaListNazivFormated>
  <DomainObject.Predmet.StrankaListNazivFormatedOIB>
    <izvorni_sadrzaj>
      <item>SINDIKAT TOKG,ZAGREB, OIB 14273924910</item>
    </izvorni_sadrzaj>
    <derivirana_varijabla naziv="DomainObject.Predmet.StrankaListNazivFormatedOIB_1">
      <item>SINDIKAT TOKG,ZAGREB, OIB 14273924910</item>
    </derivirana_varijabla>
  </DomainObject.Predmet.StrankaListNazivFormatedOIB>
  <DomainObject.Predmet.ProtuStrankaListFormated>
    <izvorni_sadrzaj>
      <item>REVIJA modna konfekcija d.d., u stečaju</item>
    </izvorni_sadrzaj>
    <derivirana_varijabla naziv="DomainObject.Predmet.ProtuStrankaListFormated_1">
      <item>REVIJA modna konfekcija d.d., u stečaju</item>
    </derivirana_varijabla>
  </DomainObject.Predmet.ProtuStrankaListFormated>
  <DomainObject.Predmet.ProtuStrankaListFormatedOIB>
    <izvorni_sadrzaj>
      <item>REVIJA modna konfekcija d.d., u stečaju, OIB 91320900976</item>
    </izvorni_sadrzaj>
    <derivirana_varijabla naziv="DomainObject.Predmet.ProtuStrankaListFormatedOIB_1">
      <item>REVIJA modna konfekcija d.d., u stečaju, OIB 91320900976</item>
    </derivirana_varijabla>
  </DomainObject.Predmet.ProtuStrankaListFormatedOIB>
  <DomainObject.Predmet.ProtuStrankaListFormatedWithAdress>
    <izvorni_sadrzaj>
      <item>REVIJA modna konfekcija d.d., u stečaju, Kralja Zvonimira 247, Šibenik</item>
    </izvorni_sadrzaj>
    <derivirana_varijabla naziv="DomainObject.Predmet.ProtuStrankaListFormatedWithAdress_1">
      <item>REVIJA modna konfekcija d.d., u stečaju, Kralja Zvonimira 247, Šibenik</item>
    </derivirana_varijabla>
  </DomainObject.Predmet.ProtuStrankaListFormatedWithAdress>
  <DomainObject.Predmet.ProtuStrankaListFormatedWithAdressOIB>
    <izvorni_sadrzaj>
      <item>REVIJA modna konfekcija d.d., u stečaju, OIB 91320900976, Kralja Zvonimira 247, Šibenik</item>
    </izvorni_sadrzaj>
    <derivirana_varijabla naziv="DomainObject.Predmet.ProtuStrankaListFormatedWithAdressOIB_1">
      <item>REVIJA modna konfekcija d.d., u stečaju, OIB 91320900976, Kralja Zvonimira 247, Šibenik</item>
    </derivirana_varijabla>
  </DomainObject.Predmet.ProtuStrankaListFormatedWithAdressOIB>
  <DomainObject.Predmet.ProtuStrankaListNazivFormated>
    <izvorni_sadrzaj>
      <item>REVIJA modna konfekcija d.d., u stečaju</item>
    </izvorni_sadrzaj>
    <derivirana_varijabla naziv="DomainObject.Predmet.ProtuStrankaListNazivFormated_1">
      <item>REVIJA modna konfekcija d.d., u stečaju</item>
    </derivirana_varijabla>
  </DomainObject.Predmet.ProtuStrankaListNazivFormated>
  <DomainObject.Predmet.ProtuStrankaListNazivFormatedOIB>
    <izvorni_sadrzaj>
      <item>REVIJA modna konfekcija d.d., u stečaju, OIB 91320900976</item>
    </izvorni_sadrzaj>
    <derivirana_varijabla naziv="DomainObject.Predmet.ProtuStrankaListNazivFormatedOIB_1">
      <item>REVIJA modna konfekcija d.d., u stečaju, OIB 91320900976</item>
    </derivirana_varijabla>
  </DomainObject.Predmet.ProtuStrankaListNazivFormatedOIB>
  <DomainObject.Predmet.OstaliListFormated>
    <izvorni_sadrzaj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OstaliListFormated_1"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OstaliListFormated>
  <DomainObject.Predmet.OstaliListFormatedOIB>
    <izvorni_sadrzaj>
      <item>ANĐELKA LEMAC</item>
      <item>ŽDO U ŠIBENIKU, Građansko-upravni odjel -  Igranka Šumera, zamjenik ŽDO, OIB 62915793914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izvorni_sadrzaj>
    <derivirana_varijabla naziv="DomainObject.Predmet.OstaliListFormatedOIB_1">
      <item>ANĐELKA LEMAC</item>
      <item>ŽDO U ŠIBENIKU, Građansko-upravni odjel -  Igranka Šumera, zamjenik ŽDO, OIB 62915793914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derivirana_varijabla>
  </DomainObject.Predmet.OstaliListFormatedOIB>
  <DomainObject.Predmet.OstaliListFormatedWithAdress>
    <izvorni_sadrzaj>
      <item>ANĐELKA LEMAC</item>
      <item>ŽDO U ŠIBENIKU, Građansko-upravni odjel -  Igranka Šumera, zamjenik ŽDO, Petra Grubišića 3, 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 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Martićeva 31c, 10000 Zagreb</item>
      <item>SAVEZ SAMOSTALNIH SINDIKATA, Županijski ured Zadar, C.F. Bianchija 2, 23000 Zadar</item>
      <item>Ivan Rude, S.Radića 6/II, 22000 Šibenik</item>
    </izvorni_sadrzaj>
    <derivirana_varijabla naziv="DomainObject.Predmet.OstaliListFormatedWithAdress_1">
      <item>ANĐELKA LEMAC</item>
      <item>ŽDO U ŠIBENIKU, Građansko-upravni odjel -  Igranka Šumera, zamjenik ŽDO, Petra Grubišića 3, 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 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Martićeva 31c, 10000 Zagreb</item>
      <item>SAVEZ SAMOSTALNIH SINDIKATA, Županijski ured Zadar, C.F. Bianchija 2, 23000 Zadar</item>
      <item>Ivan Rude, S.Radića 6/II, 22000 Šibenik</item>
    </derivirana_varijabla>
  </DomainObject.Predmet.OstaliListFormatedWithAdress>
  <DomainObject.Predmet.OstaliListFormatedWithAdressOIB>
    <izvorni_sadrzaj>
      <item>ANĐELKA LEMAC</item>
      <item>ŽDO U ŠIBENIKU, Građansko-upravni odjel -  Igranka Šumera, zamjenik ŽDO, OIB 62915793914, Petra Grubišića 3, 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 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OIB 62915793914,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 10000 Zagreb</item>
      <item>SAVEZ SAMOSTALNIH SINDIKATA, Županijski ured Zadar, OIB 85167032587, C.F. Bianchija 2, 23000 Zadar</item>
      <item>Ivan Rude, OIB 47128883453, S.Radića 6/II, 22000 Šibenik</item>
    </izvorni_sadrzaj>
    <derivirana_varijabla naziv="DomainObject.Predmet.OstaliListFormatedWithAdressOIB_1">
      <item>ANĐELKA LEMAC</item>
      <item>ŽDO U ŠIBENIKU, Građansko-upravni odjel -  Igranka Šumera, zamjenik ŽDO, OIB 62915793914, Petra Grubišića 3, 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 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 22000 Šibenik</item>
      <item>HERMIONA KOPAS</item>
      <item>BURAZER IVANKA</item>
      <item>IGRANKA ŠUMERA, zamj. ŽDO U ŠIBENIKU, Građansko-upr.odjel, OIB 62915793914, P. Grubišića 3, 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 10000 Zagreb</item>
      <item>SAVEZ SAMOSTALNIH SINDIKATA, Županijski ured Zadar, OIB 85167032587, C.F. Bianchija 2, 23000 Zadar</item>
      <item>Ivan Rude, OIB 47128883453, S.Radića 6/II, 22000 Šibenik</item>
    </derivirana_varijabla>
  </DomainObject.Predmet.OstaliListFormatedWithAdressOIB>
  <DomainObject.Predmet.OstaliListNazivFormated>
    <izvorni_sadrzaj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OstaliListNazivFormated_1"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OstaliListNazivFormated>
  <DomainObject.Predmet.OstaliListNazivFormatedOIB>
    <izvorni_sadrzaj>
      <item>ANĐELKA LEMAC</item>
      <item>ŽDO U ŠIBENIKU, Građansko-upravni odjel -  Igranka Šumera, zamjenik ŽDO, OIB 62915793914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izvorni_sadrzaj>
    <derivirana_varijabla naziv="DomainObject.Predmet.OstaliListNazivFormatedOIB_1">
      <item>ANĐELKA LEMAC</item>
      <item>ŽDO U ŠIBENIKU, Građansko-upravni odjel -  Igranka Šumera, zamjenik ŽDO, OIB 62915793914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Građansko-upr.odjel, OIB 62915793914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</item>
      <item>SAVEZ SAMOSTALNIH SINDIKATA, Županijski ured Zadar, OIB 85167032587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SINDIKAT TOKG,ZAGREB</izvorni_sadrzaj>
    <derivirana_varijabla naziv="DomainObject.Predmet.StrankaIDrugi_1">SINDIKAT TOKG,ZAGREB</derivirana_varijabla>
  </DomainObject.Predmet.StrankaIDrugi>
  <DomainObject.Predmet.ProtustrankaIDrugi>
    <izvorni_sadrzaj>REVIJA modna konfekcija d.d., u stečaju</izvorni_sadrzaj>
    <derivirana_varijabla naziv="DomainObject.Predmet.ProtustrankaIDrugi_1">REVIJA modna konfekcija d.d., u stečaju</derivirana_varijabla>
  </DomainObject.Predmet.ProtustrankaIDrugi>
  <DomainObject.Predmet.StrankaIDrugiAdressOIB>
    <izvorni_sadrzaj>SINDIKAT TOKG,ZAGREB, OIB 14273924910, 10000 Zagreb</izvorni_sadrzaj>
    <derivirana_varijabla naziv="DomainObject.Predmet.StrankaIDrugiAdressOIB_1">SINDIKAT TOKG,ZAGREB, OIB 14273924910, 10000 Zagreb</derivirana_varijabla>
  </DomainObject.Predmet.StrankaIDrugiAdressOIB>
  <DomainObject.Predmet.ProtustrankaIDrugiAdressOIB>
    <izvorni_sadrzaj>REVIJA modna konfekcija d.d., u stečaju, OIB 91320900976, Kralja Zvonimira 247, Šibenik</izvorni_sadrzaj>
    <derivirana_varijabla naziv="DomainObject.Predmet.ProtustrankaIDrugiAdressOIB_1">REVIJA modna konfekcija d.d., u stečaju, OIB 91320900976, Kralja Zvonimira 247,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REVIJA modna konfekcija d.d., u stečaju</item>
      <item>SINDIKAT TOKG,ZAGREB</item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izvorni_sadrzaj>
    <derivirana_varijabla naziv="DomainObject.Predmet.SudioniciListNaziv_1">
      <item>REVIJA modna konfekcija d.d., u stečaju</item>
      <item>SINDIKAT TOKG,ZAGREB</item>
      <item>ANĐELKA LEMAC</item>
      <item>ŽDO U ŠIBENIKU, Građansko-upravni odjel -  Igranka Šumera, zamjenik ŽDO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</item>
      <item>BLAŽENKA PARAT</item>
      <item>KSENIJA BILAN</item>
      <item>NADA MAKARIN</item>
      <item>MILAN BAČIĆ</item>
      <item>SLAVKA SPAHIJA</item>
      <item>RADOJKA PEKAS</item>
      <item>SLAVICA KALIK</item>
      <item>NEVENKA VLAHOV</item>
      <item>DANIJELA SLAVICA, za RADIO RITAM</item>
      <item>KATARINA RUDAN, za ŠIBENSKI LIST i RADIO ŠIBENIK</item>
      <item>JASMINKA LUČEV</item>
      <item>MARINA MUČIĆ</item>
      <item>NIKOLA DORBIĆ</item>
      <item>HERMIONA KOPAS</item>
      <item>BURAZER IVANKA</item>
      <item>IGRANKA ŠUMERA, zamj. ŽDO U ŠIBENIKU, Građansko-upr.odjel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</item>
      <item>SAVEZ SAMOSTALNIH SINDIKATA, Županijski ured Zadar</item>
      <item>Ivan Rude</item>
    </derivirana_varijabla>
  </DomainObject.Predmet.SudioniciListNaziv>
  <DomainObject.Predmet.SudioniciListAdressOIB>
    <izvorni_sadrzaj>
      <item>REVIJA modna konfekcija d.d., u stečaju, OIB 91320900976, Kralja Zvonimira 247,Šibenik</item>
      <item>SINDIKAT TOKG,ZAGREB, OIB 14273924910, 10000 Zagreb</item>
      <item>ANĐELKA LEMAC</item>
      <item>ŽDO U ŠIBENIKU, Građansko-upravni odjel -  Igranka Šumera, zamjenik ŽDO, OIB 62915793914, Petra Grubišića 3,22000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4,22000 Šibenik</item>
      <item>HERMIONA KOPAS</item>
      <item>BURAZER IVANKA</item>
      <item>IGRANKA ŠUMERA, zamj. ŽDO U ŠIBENIKU, Građansko-upr.odjel, OIB 62915793914, P. Grubišića 3,22000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31c,10000 Zagreb</item>
      <item>SAVEZ SAMOSTALNIH SINDIKATA, Županijski ured Zadar, OIB 85167032587, C.F. Bianchija 2,23000 Zadar</item>
      <item>Ivan Rude, OIB 47128883453, S.Radića 6/II,22000 Šibenik</item>
    </izvorni_sadrzaj>
    <derivirana_varijabla naziv="DomainObject.Predmet.SudioniciListAdressOIB_1">
      <item>REVIJA modna konfekcija d.d., u stečaju, OIB 91320900976, Kralja Zvonimira 247,Šibenik</item>
      <item>SINDIKAT TOKG,ZAGREB, OIB 14273924910, 10000 Zagreb</item>
      <item>ANĐELKA LEMAC</item>
      <item>ŽDO U ŠIBENIKU, Građansko-upravni odjel -  Igranka Šumera, zamjenik ŽDO, OIB 62915793914, Petra Grubišića 3,22000 Šibenik</item>
      <item>VINKA NIKOLIĆ</item>
      <item>MARTA KOTUR</item>
      <item>JADRANKA KOŠARIĆ</item>
      <item>KSENIJA JURKOVIĆ</item>
      <item>SLAVENKA KRNIĆ</item>
      <item>SANJA JURIŠIĆ</item>
      <item>ANTE BAGIĆ</item>
      <item>RUŽICA KOŠTAN</item>
      <item>Josipa Petrina, za HRVATSKI RADIO</item>
      <item>JADRANKA BOLANČA</item>
      <item>SVETISLAV DŽALE, PETRA GRUBIŠIĆA 6,22000 Šibenik</item>
      <item>DRAGICA FRIGANOVIĆ</item>
      <item>STANKA KULAŠ</item>
      <item>ANTONIJA MRŠA</item>
      <item>DAVORKA BLAŽEVIĆ</item>
      <item>MARIJA BANIĆ</item>
      <item>JADRANKA KLISOVIĆ</item>
      <item>MLADEN KNEŽEVIĆ, pravni zastupnik SSSH Šibenik</item>
      <item>POREZNA UPRAVA, Marija Lončar, dipl.iur., OIB 18683136487, 22000 Šibenik</item>
      <item>BLAŽENKA PARAT</item>
      <item>KSENIJA BILAN</item>
      <item>NADA MAKARIN</item>
      <item>MILAN BAČIĆ</item>
      <item>SLAVKA SPAHIJA</item>
      <item>RADOJKA PEKAS</item>
      <item>SLAVICA KALIK, 22000 Šibenik</item>
      <item>NEVENKA VLAHOV, 22000 Šibenik</item>
      <item>DANIJELA SLAVICA, za RADIO RITAM, 22000 Šibenik</item>
      <item>KATARINA RUDAN, za ŠIBENSKI LIST i RADIO ŠIBENIK, 22000 Šibenik</item>
      <item>JASMINKA LUČEV, 22000 Šibenik</item>
      <item>MARINA MUČIĆ, 22000 Šibenik</item>
      <item>NIKOLA DORBIĆ, Riječka 4,22000 Šibenik</item>
      <item>HERMIONA KOPAS</item>
      <item>BURAZER IVANKA</item>
      <item>IGRANKA ŠUMERA, zamj. ŽDO U ŠIBENIKU, Građansko-upr.odjel, OIB 62915793914, P. Grubišića 3,22000 Šibenik</item>
      <item>MARINA DESANIĆ</item>
      <item>KSENIJA ŽIVKOVIĆ</item>
      <item>KATA LUGOVIĆ</item>
      <item>JOSO JELIĆ</item>
      <item>ANTULA ORLOV</item>
      <item>NEVENKA VLAHOV</item>
      <item>VINKA BRATIĆ</item>
      <item>VESA GNJIDIĆ</item>
      <item>ANKICA MILOVAC</item>
      <item>DRAGICA SLAVICA</item>
      <item>DORA ŽGANJER, ŠIBENIK NEWS portal</item>
      <item>Odv.društvo Beloša &amp; Jukić, OIB 84682050680, Martićeva 31c,10000 Zagreb</item>
      <item>SAVEZ SAMOSTALNIH SINDIKATA, Županijski ured Zadar, OIB 85167032587, C.F. Bianchija 2,23000 Zadar</item>
      <item>Ivan Rude, OIB 47128883453, S.Radića 6/II,22000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91320900976</item>
      <item>, OIB 14273924910</item>
      <item>, OIB null</item>
      <item>, OIB 62915793914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62915793914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84682050680</item>
      <item>, OIB 85167032587</item>
      <item>, OIB 47128883453</item>
    </izvorni_sadrzaj>
    <derivirana_varijabla naziv="DomainObject.Predmet.SudioniciListNazivOIB_1">
      <item>, OIB 91320900976</item>
      <item>, OIB 14273924910</item>
      <item>, OIB null</item>
      <item>, OIB 62915793914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62915793914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84682050680</item>
      <item>, OIB 85167032587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3704</properties:Characters>
  <properties:Lines>106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2017-01-18T12:27:00Z</dcterms:created>
  <dc:creator>Marina Gulin</dc:creator>
  <cp:lastModifiedBy>Marina Gulin</cp:lastModifiedBy>
  <cp:lastPrinted>2017-01-19T10:47:00Z</cp:lastPrinted>
  <dcterms:modified xmlns:xsi="http://www.w3.org/2001/XMLSchema-instance" xsi:type="dcterms:W3CDTF">2017-01-19T10:48:00Z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