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e91f" w14:paraId="7ffe91f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8D6000">
        <w:t>7</w:t>
      </w:r>
      <w:r w:rsidR="007C1BF8">
        <w:t>1</w:t>
      </w:r>
      <w:r w:rsidR="00EC701F">
        <w:t>48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EC701F">
        <w:t>MOLINARI STUDIO</w:t>
      </w:r>
      <w:r w:rsidR="00F63573">
        <w:t xml:space="preserve"> d.o.o., </w:t>
      </w:r>
      <w:r w:rsidR="00597917">
        <w:t xml:space="preserve">Zagreb, </w:t>
      </w:r>
      <w:r w:rsidR="00EC701F">
        <w:t>Ivanjska 18 A</w:t>
      </w:r>
      <w:r w:rsidR="00B63D6A">
        <w:t xml:space="preserve">, MBS: </w:t>
      </w:r>
      <w:r w:rsidR="00F63573">
        <w:t>080</w:t>
      </w:r>
      <w:r w:rsidR="00EC701F">
        <w:t>800367</w:t>
      </w:r>
      <w:r w:rsidR="00F63573">
        <w:t>, OIB:</w:t>
      </w:r>
      <w:r w:rsidR="00B63D6A">
        <w:t xml:space="preserve"> </w:t>
      </w:r>
      <w:r w:rsidR="00EC701F">
        <w:t>44140221134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BA1FE2">
        <w:t>8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EC701F">
        <w:t>MOLINARI STUDIO d.o.o., Zagreb, Ivanjska 18 A, MBS: 080800367, OIB: 44140221134</w:t>
      </w:r>
      <w:r w:rsidR="007C1BF8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EC701F">
        <w:t>MOLINARI STUDIO d.o.o., Zagreb, Ivanjska 18 A, MBS: 080800367, OIB: 44140221134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BA1FE2">
        <w:t>28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A1FE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15501B"/>
    <w:rsid w:val="00230306"/>
    <w:rsid w:val="002328E4"/>
    <w:rsid w:val="002477A3"/>
    <w:rsid w:val="002803B5"/>
    <w:rsid w:val="002B2B78"/>
    <w:rsid w:val="00397989"/>
    <w:rsid w:val="003D29EC"/>
    <w:rsid w:val="003E62B2"/>
    <w:rsid w:val="00403F4E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A0D42"/>
    <w:rsid w:val="006C248D"/>
    <w:rsid w:val="006E1039"/>
    <w:rsid w:val="006F0F6E"/>
    <w:rsid w:val="00745717"/>
    <w:rsid w:val="00762966"/>
    <w:rsid w:val="007C1BF8"/>
    <w:rsid w:val="007E739E"/>
    <w:rsid w:val="007F2E7E"/>
    <w:rsid w:val="0086725E"/>
    <w:rsid w:val="00870788"/>
    <w:rsid w:val="008849DE"/>
    <w:rsid w:val="008D6000"/>
    <w:rsid w:val="008D7265"/>
    <w:rsid w:val="008F1709"/>
    <w:rsid w:val="0092290B"/>
    <w:rsid w:val="00A167C6"/>
    <w:rsid w:val="00A34E7F"/>
    <w:rsid w:val="00A42DC4"/>
    <w:rsid w:val="00B63D6A"/>
    <w:rsid w:val="00BA1FE2"/>
    <w:rsid w:val="00BB2CE8"/>
    <w:rsid w:val="00BE3823"/>
    <w:rsid w:val="00C0310C"/>
    <w:rsid w:val="00C250D0"/>
    <w:rsid w:val="00C32EAE"/>
    <w:rsid w:val="00C54D6F"/>
    <w:rsid w:val="00C57B19"/>
    <w:rsid w:val="00C90CF3"/>
    <w:rsid w:val="00CA77F2"/>
    <w:rsid w:val="00CD4925"/>
    <w:rsid w:val="00D11158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EC701F"/>
    <w:rsid w:val="00F10EFC"/>
    <w:rsid w:val="00F63573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70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7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7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7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7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870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7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7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7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7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6617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7148</izvorni_sadrzaj>
    <derivirana_varijabla naziv="DomainObject.Predmet.Broj_1">7148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St-7148/2015</izvorni_sadrzaj>
    <derivirana_varijabla naziv="DomainObject.Predmet.OznakaBroj_1">St-7148/2015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MOLINARI STUDIO d.o.o. zastupanog po punomoćniku Nikica Ivezić</izvorni_sadrzaj>
    <derivirana_varijabla naziv="DomainObject.Predmet.ProtustrankaFormated_1">  MOLINARI STUDIO d.o.o. zastupanog po punomoćniku Nikica Ivezić</derivirana_varijabla>
  </DomainObject.Predmet.ProtustrankaFormated>
  <DomainObject.Predmet.ProtustrankaFormatedOIB>
    <izvorni_sadrzaj>  MOLINARI STUDIO d.o.o., OIB 44140221134 zastupanog po punomoćniku Nikica Ivezić</izvorni_sadrzaj>
    <derivirana_varijabla naziv="DomainObject.Predmet.ProtustrankaFormatedOIB_1">  MOLINARI STUDIO d.o.o., OIB 44140221134 zastupanog po punomoćniku Nikica Ivezić</derivirana_varijabla>
  </DomainObject.Predmet.ProtustrankaFormatedOIB>
  <DomainObject.Predmet.ProtustrankaFormatedWithAdress>
    <izvorni_sadrzaj> MOLINARI STUDIO d.o.o., Ivanjska 18 A, 10000 Zagreb zastupanog po punomoćniku Nikica Ivezić</izvorni_sadrzaj>
    <derivirana_varijabla naziv="DomainObject.Predmet.ProtustrankaFormatedWithAdress_1"> MOLINARI STUDIO d.o.o., Ivanjska 18 A, 10000 Zagreb zastupanog po punomoćniku Nikica Ivezić</derivirana_varijabla>
  </DomainObject.Predmet.ProtustrankaFormatedWithAdress>
  <DomainObject.Predmet.ProtustrankaFormatedWithAdressOIB>
    <izvorni_sadrzaj> MOLINARI STUDIO d.o.o., OIB 44140221134, Ivanjska 18 A, 10000 Zagreb zastupanog po punomoćniku Nikica Ivezić</izvorni_sadrzaj>
    <derivirana_varijabla naziv="DomainObject.Predmet.ProtustrankaFormatedWithAdressOIB_1"> MOLINARI STUDIO d.o.o., OIB 44140221134, Ivanjska 18 A, 10000 Zagreb zastupanog po punomoćniku Nikica Ivezić</derivirana_varijabla>
  </DomainObject.Predmet.ProtustrankaFormatedWithAdressOIB>
  <DomainObject.Predmet.ProtustrankaWithAdress>
    <izvorni_sadrzaj>MOLINARI STUDIO d.o.o. Ivanjska 18 A, 10000 Zagreb</izvorni_sadrzaj>
    <derivirana_varijabla naziv="DomainObject.Predmet.ProtustrankaWithAdress_1">MOLINARI STUDIO d.o.o. Ivanjska 18 A, 10000 Zagreb</derivirana_varijabla>
  </DomainObject.Predmet.ProtustrankaWithAdress>
  <DomainObject.Predmet.ProtustrankaWithAdressOIB>
    <izvorni_sadrzaj>MOLINARI STUDIO d.o.o., OIB 44140221134, Ivanjska 18 A, 10000 Zagreb</izvorni_sadrzaj>
    <derivirana_varijabla naziv="DomainObject.Predmet.ProtustrankaWithAdressOIB_1">MOLINARI STUDIO d.o.o., OIB 44140221134, Ivanjska 18 A, 10000 Zagreb</derivirana_varijabla>
  </DomainObject.Predmet.ProtustrankaWithAdressOIB>
  <DomainObject.Predmet.ProtustrankaNazivFormated>
    <izvorni_sadrzaj>MOLINARI STUDIO d.o.o.</izvorni_sadrzaj>
    <derivirana_varijabla naziv="DomainObject.Predmet.ProtustrankaNazivFormated_1">MOLINARI STUDIO d.o.o.</derivirana_varijabla>
  </DomainObject.Predmet.ProtustrankaNazivFormated>
  <DomainObject.Predmet.ProtustrankaNazivFormatedOIB>
    <izvorni_sadrzaj>MOLINARI STUDIO d.o.o., OIB 44140221134</izvorni_sadrzaj>
    <derivirana_varijabla naziv="DomainObject.Predmet.ProtustrankaNazivFormatedOIB_1">MOLINARI STUDIO d.o.o., OIB 44140221134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MOLINARI STUDIO d.o.o. zastupanog po punomoćniku Nikica Ivezić</item>
    </izvorni_sadrzaj>
    <derivirana_varijabla naziv="DomainObject.Predmet.ProtuStrankaListFormated_1">
      <item>MOLINARI STUDIO d.o.o. zastupanog po punomoćniku Nikica Ivezić</item>
    </derivirana_varijabla>
  </DomainObject.Predmet.ProtuStrankaListFormated>
  <DomainObject.Predmet.ProtuStrankaListFormatedOIB>
    <izvorni_sadrzaj>
      <item>MOLINARI STUDIO d.o.o., OIB 44140221134 zastupanog po punomoćniku Nikica Ivezić</item>
    </izvorni_sadrzaj>
    <derivirana_varijabla naziv="DomainObject.Predmet.ProtuStrankaListFormatedOIB_1">
      <item>MOLINARI STUDIO d.o.o., OIB 44140221134 zastupanog po punomoćniku Nikica Ivezić</item>
    </derivirana_varijabla>
  </DomainObject.Predmet.ProtuStrankaListFormatedOIB>
  <DomainObject.Predmet.ProtuStrankaListFormatedWithAdress>
    <izvorni_sadrzaj>
      <item>MOLINARI STUDIO d.o.o., Ivanjska 18 A, 10000 Zagreb zastupanog po punomoćniku Nikica Ivezić</item>
    </izvorni_sadrzaj>
    <derivirana_varijabla naziv="DomainObject.Predmet.ProtuStrankaListFormatedWithAdress_1">
      <item>MOLINARI STUDIO d.o.o., Ivanjska 18 A, 10000 Zagreb zastupanog po punomoćniku Nikica Ivezić</item>
    </derivirana_varijabla>
  </DomainObject.Predmet.ProtuStrankaListFormatedWithAdress>
  <DomainObject.Predmet.ProtuStrankaListFormatedWithAdressOIB>
    <izvorni_sadrzaj>
      <item>MOLINARI STUDIO d.o.o., OIB 44140221134, Ivanjska 18 A, 10000 Zagreb zastupanog po punomoćniku Nikica Ivezić</item>
    </izvorni_sadrzaj>
    <derivirana_varijabla naziv="DomainObject.Predmet.ProtuStrankaListFormatedWithAdressOIB_1">
      <item>MOLINARI STUDIO d.o.o., OIB 44140221134, Ivanjska 18 A, 10000 Zagreb zastupanog po punomoćniku Nikica Ivezić</item>
    </derivirana_varijabla>
  </DomainObject.Predmet.ProtuStrankaListFormatedWithAdressOIB>
  <DomainObject.Predmet.ProtuStrankaListNazivFormated>
    <izvorni_sadrzaj>
      <item>MOLINARI STUDIO d.o.o.</item>
    </izvorni_sadrzaj>
    <derivirana_varijabla naziv="DomainObject.Predmet.ProtuStrankaListNazivFormated_1">
      <item>MOLINARI STUDIO d.o.o.</item>
    </derivirana_varijabla>
  </DomainObject.Predmet.ProtuStrankaListNazivFormated>
  <DomainObject.Predmet.ProtuStrankaListNazivFormatedOIB>
    <izvorni_sadrzaj>
      <item>MOLINARI STUDIO d.o.o., OIB 44140221134</item>
    </izvorni_sadrzaj>
    <derivirana_varijabla naziv="DomainObject.Predmet.ProtuStrankaListNazivFormatedOIB_1">
      <item>MOLINARI STUDIO d.o.o., OIB 44140221134</item>
    </derivirana_varijabla>
  </DomainObject.Predmet.ProtuStrankaListNazivFormatedOIB>
  <DomainObject.Predmet.OstaliListFormated>
    <izvorni_sadrzaj>
      <item>Nikica Ivezić punomoćnik sudionika u postupku MOLINARI STUDIO d.o.o.</item>
    </izvorni_sadrzaj>
    <derivirana_varijabla naziv="DomainObject.Predmet.OstaliListFormated_1">
      <item>Nikica Ivezić punomoćnik sudionika u postupku MOLINARI STUDIO d.o.o.</item>
    </derivirana_varijabla>
  </DomainObject.Predmet.OstaliListFormated>
  <DomainObject.Predmet.OstaliListFormatedOIB>
    <izvorni_sadrzaj>
      <item>Nikica Ivezić, OIB 43120411248 punomoćnik sudionika u postupku MOLINARI STUDIO d.o.o.</item>
    </izvorni_sadrzaj>
    <derivirana_varijabla naziv="DomainObject.Predmet.OstaliListFormatedOIB_1">
      <item>Nikica Ivezić, OIB 43120411248 punomoćnik sudionika u postupku MOLINARI STUDIO d.o.o.</item>
    </derivirana_varijabla>
  </DomainObject.Predmet.OstaliListFormatedOIB>
  <DomainObject.Predmet.OstaliListFormatedWithAdress>
    <izvorni_sadrzaj>
      <item>Nikica Ivezić, Ivanjska Ulica 18 A, 10000 Zagreb punomoćnik sudionika u postupku MOLINARI STUDIO d.o.o.</item>
    </izvorni_sadrzaj>
    <derivirana_varijabla naziv="DomainObject.Predmet.OstaliListFormatedWithAdress_1">
      <item>Nikica Ivezić, Ivanjska Ulica 18 A, 10000 Zagreb punomoćnik sudionika u postupku MOLINARI STUDIO d.o.o.</item>
    </derivirana_varijabla>
  </DomainObject.Predmet.OstaliListFormatedWithAdress>
  <DomainObject.Predmet.OstaliListFormatedWithAdressOIB>
    <izvorni_sadrzaj>
      <item>Nikica Ivezić, OIB 43120411248, Ivanjska Ulica 18 A, 10000 Zagreb punomoćnik sudionika u postupku MOLINARI STUDIO d.o.o.</item>
    </izvorni_sadrzaj>
    <derivirana_varijabla naziv="DomainObject.Predmet.OstaliListFormatedWithAdressOIB_1">
      <item>Nikica Ivezić, OIB 43120411248, Ivanjska Ulica 18 A, 10000 Zagreb punomoćnik sudionika u postupku MOLINARI STUDIO d.o.o.</item>
    </derivirana_varijabla>
  </DomainObject.Predmet.OstaliListFormatedWithAdressOIB>
  <DomainObject.Predmet.OstaliListNazivFormated>
    <izvorni_sadrzaj>
      <item>Nikica Ivezić</item>
    </izvorni_sadrzaj>
    <derivirana_varijabla naziv="DomainObject.Predmet.OstaliListNazivFormated_1">
      <item>Nikica Ivezić</item>
    </derivirana_varijabla>
  </DomainObject.Predmet.OstaliListNazivFormated>
  <DomainObject.Predmet.OstaliListNazivFormatedOIB>
    <izvorni_sadrzaj>
      <item>Nikica Ivezić, OIB 43120411248</item>
    </izvorni_sadrzaj>
    <derivirana_varijabla naziv="DomainObject.Predmet.OstaliListNazivFormatedOIB_1">
      <item>Nikica Ivezić, OIB 43120411248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MOLINARI STUDIO d.o.o.</izvorni_sadrzaj>
    <derivirana_varijabla naziv="DomainObject.Predmet.ProtustrankaIDrugi_1">MOLINARI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MOLINARI STUDIO d.o.o., OIB 44140221134, Ivanjska 18 A, 10000 Zagreb</izvorni_sadrzaj>
    <derivirana_varijabla naziv="DomainObject.Predmet.ProtustrankaIDrugiAdressOIB_1">MOLINARI STUDIO d.o.o., OIB 44140221134, Ivanjska 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MOLINARI STUDIO d.o.o.</item>
      <item>Nikica Ivezić</item>
    </izvorni_sadrzaj>
    <derivirana_varijabla naziv="DomainObject.Predmet.SudioniciListNaziv_1">
      <item>FINA Regionalni centar Zagreb</item>
      <item>MOLINARI STUDIO d.o.o.</item>
      <item>Nikica Ivezić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MOLINARI STUDIO d.o.o., OIB 44140221134, Ivanjska 18 A,10000 Zagreb</item>
      <item>Nikica Ivezić, OIB 43120411248, Ivanjska Ulica 18 A,10000 Zagreb</item>
    </izvorni_sadrzaj>
    <derivirana_varijabla naziv="DomainObject.Predmet.SudioniciListAdressOIB_1">
      <item>FINA Regionalni centar Zagreb, OIB 85821130368, Trg svibanjskih žrtava 1995. br. 1,10000 Zagreb</item>
      <item>MOLINARI STUDIO d.o.o., OIB 44140221134, Ivanjska 18 A,10000 Zagreb</item>
      <item>Nikica Ivezić, OIB 43120411248, Ivanjska Ulica 18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44140221134</item>
      <item>, OIB 43120411248</item>
    </izvorni_sadrzaj>
    <derivirana_varijabla naziv="DomainObject.Predmet.SudioniciListNazivOIB_1">
      <item>, OIB 85821130368</item>
      <item>, OIB 44140221134</item>
      <item>, OIB 43120411248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1760</properties:Characters>
  <properties:Lines>48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2016-01-21T14:13:00Z</dcterms:created>
  <dc:creator>Maja Jurovicki</dc:creator>
  <cp:lastModifiedBy>Ksenija Nol</cp:lastModifiedBy>
  <cp:lastPrinted>2016-01-28T08:55:00Z</cp:lastPrinted>
  <dcterms:modified xmlns:xsi="http://www.w3.org/2001/XMLSchema-instance" xsi:type="dcterms:W3CDTF">2016-01-28T09:55:00Z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