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99c1" w14:paraId="d2399c1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3363A4">
        <w:rPr>
          <w:szCs w:val="24"/>
        </w:rPr>
        <w:t xml:space="preserve">Zadar, </w:t>
      </w:r>
      <w:r>
        <w:rPr>
          <w:szCs w:val="24"/>
        </w:rPr>
        <w:t xml:space="preserve">od </w:t>
      </w:r>
      <w:r w:rsidR="003363A4">
        <w:rPr>
          <w:szCs w:val="24"/>
        </w:rPr>
        <w:t>27</w:t>
      </w:r>
      <w:r w:rsidR="0090293D">
        <w:rPr>
          <w:szCs w:val="24"/>
        </w:rPr>
        <w:t xml:space="preserve">. </w:t>
      </w:r>
      <w:r w:rsidR="003363A4">
        <w:rPr>
          <w:szCs w:val="24"/>
        </w:rPr>
        <w:t xml:space="preserve">listopada </w:t>
      </w:r>
      <w:r>
        <w:rPr>
          <w:szCs w:val="24"/>
        </w:rPr>
        <w:t xml:space="preserve">2016. za provedbu skraćenog stečajnoga postupka nad dužnikom </w:t>
      </w:r>
      <w:r w:rsidR="003363A4" w:rsidRPr="00F67E36">
        <w:t>STARA VOŠTARNICA d.o.o.,</w:t>
      </w:r>
      <w:r w:rsidR="003363A4">
        <w:t xml:space="preserve"> sa sjedištem u </w:t>
      </w:r>
      <w:r w:rsidR="003363A4" w:rsidRPr="00F67E36">
        <w:t>Zadr</w:t>
      </w:r>
      <w:r w:rsidR="003363A4">
        <w:t>u</w:t>
      </w:r>
      <w:r w:rsidR="003363A4" w:rsidRPr="00F67E36">
        <w:t>, Šibenska ulica 3/c, OIB: 04319091193</w:t>
      </w:r>
      <w:r w:rsidR="0090293D">
        <w:rPr>
          <w:szCs w:val="24"/>
        </w:rPr>
        <w:t xml:space="preserve">, </w:t>
      </w:r>
      <w:r w:rsidR="00901178">
        <w:rPr>
          <w:szCs w:val="24"/>
        </w:rPr>
        <w:t>1</w:t>
      </w:r>
      <w:r w:rsidR="003363A4">
        <w:rPr>
          <w:szCs w:val="24"/>
        </w:rPr>
        <w:t>0</w:t>
      </w:r>
      <w:r>
        <w:rPr>
          <w:szCs w:val="24"/>
        </w:rPr>
        <w:t xml:space="preserve">. </w:t>
      </w:r>
      <w:r w:rsidR="003363A4">
        <w:rPr>
          <w:szCs w:val="24"/>
        </w:rPr>
        <w:t xml:space="preserve">siječnja </w:t>
      </w:r>
      <w:r>
        <w:rPr>
          <w:szCs w:val="24"/>
        </w:rPr>
        <w:t>201</w:t>
      </w:r>
      <w:r w:rsidR="003363A4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3363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363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3363A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3363A4" w:rsidR="00255E5D" w:rsidRPr="00CF66E1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3363A4" w:rsidP="003363A4" w:rsidR="00255E5D" w:rsidRPr="0008549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Merlina Klišmanić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3A4" w:rsidP="00255E5D" w:rsidR="003363A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3363A4">
        <w:rPr>
          <w:rFonts w:cs="Times New Roman" w:eastAsia="Times New Roman" w:hAnsi="Times New Roman" w:ascii="Times New Roman"/>
          <w:sz w:val="24"/>
          <w:szCs w:val="24"/>
          <w:lang w:eastAsia="hr-HR"/>
        </w:rPr>
        <w:t>Zadar i</w:t>
      </w:r>
      <w:r w:rsid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3363A4">
      <w:rPr>
        <w:rFonts w:cs="Times New Roman" w:eastAsia="Times New Roman" w:hAnsi="Times New Roman" w:ascii="Times New Roman"/>
        <w:sz w:val="24"/>
        <w:szCs w:val="24"/>
        <w:lang w:eastAsia="hr-HR"/>
      </w:rPr>
      <w:t>1105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3363A4">
      <w:rPr>
        <w:rFonts w:cs="Times New Roman" w:eastAsia="Times New Roman" w:hAnsi="Times New Roman" w:ascii="Times New Roman"/>
        <w:sz w:val="24"/>
        <w:szCs w:val="24"/>
        <w:lang w:eastAsia="hr-HR"/>
      </w:rPr>
      <w:t>10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E2A8D"/>
    <w:rsid w:val="00223D57"/>
    <w:rsid w:val="00255E5D"/>
    <w:rsid w:val="00302F28"/>
    <w:rsid w:val="003363A4"/>
    <w:rsid w:val="003C5A7A"/>
    <w:rsid w:val="00462226"/>
    <w:rsid w:val="0058023C"/>
    <w:rsid w:val="00850DC5"/>
    <w:rsid w:val="00901178"/>
    <w:rsid w:val="0090293D"/>
    <w:rsid w:val="00CE25E2"/>
    <w:rsid w:val="00DB5451"/>
    <w:rsid w:val="00EC6B64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rezerviranogmjesta" w:type="character">
    <w:name w:val="Placeholder Text"/>
    <w:basedOn w:val="Zadanifontodlomka"/>
    <w:uiPriority w:val="99"/>
    <w:semiHidden/>
    <w:rsid w:val="00EC6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B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6B6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6B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6B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rezerviranogmjesta" w:type="character">
    <w:name w:val="Placeholder Text"/>
    <w:basedOn w:val="Zadanifontodlomka"/>
    <w:uiPriority w:val="99"/>
    <w:semiHidden/>
    <w:rsid w:val="00EC6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B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6B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6B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6B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VOŠTARNICA društvo s ograničenom odgovornošću za trgovinu, proizvodnju, usluge i savjetovanje</izvorni_sadrzaj>
    <derivirana_varijabla naziv="DomainObject.Predmet.ProtustrankaFormated_1">  STARA VOŠTARNICA društvo s ograničenom odgovornošću za trgovinu, proizvodnju, usluge i savjetovanje</derivirana_varijabla>
  </DomainObject.Predmet.ProtustrankaFormated>
  <DomainObject.Predmet.ProtustrankaFormatedOIB>
    <izvorni_sadrzaj>  STARA VOŠTARNICA društvo s ograničenom odgovornošću za trgovinu, proizvodnju, usluge i savjetovanje, OIB 04319091193</izvorni_sadrzaj>
    <derivirana_varijabla naziv="DomainObject.Predmet.ProtustrankaFormatedOIB_1">  STARA VOŠTARNICA društvo s ograničenom odgovornošću za trgovinu, proizvodnju, usluge i savjetovanje, OIB 04319091193</derivirana_varijabla>
  </DomainObject.Predmet.ProtustrankaFormatedOIB>
  <DomainObject.Predmet.ProtustrankaFormatedWithAdress>
    <izvorni_sadrzaj> STARA VOŠTARNICA društvo s ograničenom odgovornošću za trgovinu, proizvodnju, usluge i savjetovanje, Šibenska ulica 3/c, 23000 Zadar</izvorni_sadrzaj>
    <derivirana_varijabla naziv="DomainObject.Predmet.ProtustrankaFormatedWithAdress_1"> STARA VOŠTARNICA društvo s ograničenom odgovornošću za trgovinu, proizvodnju, usluge i savjetovanje, Šibenska ulica 3/c, 23000 Zadar</derivirana_varijabla>
  </DomainObject.Predmet.ProtustrankaFormatedWithAdress>
  <DomainObject.Predmet.ProtustrankaFormatedWithAdressOIB>
    <izvorni_sadrzaj> STARA VOŠTARNICA društvo s ograničenom odgovornošću za trgovinu, proizvodnju, usluge i savjetovanje, OIB 04319091193, Šibenska ulica 3/c, 23000 Zadar</izvorni_sadrzaj>
    <derivirana_varijabla naziv="DomainObject.Predmet.ProtustrankaFormatedWithAdressOIB_1"> STARA VOŠTARNICA društvo s ograničenom odgovornošću za trgovinu, proizvodnju, usluge i savjetovanje, OIB 04319091193, Šibenska ulica 3/c, 23000 Zadar</derivirana_varijabla>
  </DomainObject.Predmet.ProtustrankaFormatedWithAdressOIB>
  <DomainObject.Predmet.ProtustrankaWithAdress>
    <izvorni_sadrzaj>STARA VOŠTARNICA društvo s ograničenom odgovornošću za trgovinu, proizvodnju, usluge i savjetovanje Šibenska ulica 3/c, 23000 Zadar</izvorni_sadrzaj>
    <derivirana_varijabla naziv="DomainObject.Predmet.ProtustrankaWithAdress_1">STARA VOŠTARNICA društvo s ograničenom odgovornošću za trgovinu, proizvodnju, usluge i savjetovanje Šibenska ulica 3/c, 23000 Zadar</derivirana_varijabla>
  </DomainObject.Predmet.ProtustrankaWithAdress>
  <DomainObject.Predmet.ProtustrankaWithAdressOIB>
    <izvorni_sadrzaj>STARA VOŠTARNICA društvo s ograničenom odgovornošću za trgovinu, proizvodnju, usluge i savjetovanje, OIB 04319091193, Šibenska ulica 3/c, 23000 Zadar</izvorni_sadrzaj>
    <derivirana_varijabla naziv="DomainObject.Predmet.ProtustrankaWithAdressOIB_1">STARA VOŠTARNICA društvo s ograničenom odgovornošću za trgovinu, proizvodnju, usluge i savjetovanje, OIB 04319091193, Šibenska ulica 3/c, 23000 Zadar</derivirana_varijabla>
  </DomainObject.Predmet.ProtustrankaWithAdressOIB>
  <DomainObject.Predmet.ProtustrankaNazivFormated>
    <izvorni_sadrzaj>STARA VOŠTARNICA društvo s ograničenom odgovornošću za trgovinu, proizvodnju, usluge i savjetovanje</izvorni_sadrzaj>
    <derivirana_varijabla naziv="DomainObject.Predmet.ProtustrankaNazivFormated_1">STARA VOŠTARNICA društvo s ograničenom odgovornošću za trgovinu, proizvodnju, usluge i savjetovanje</derivirana_varijabla>
  </DomainObject.Predmet.ProtustrankaNazivFormated>
  <DomainObject.Predmet.ProtustrankaNazivFormatedOIB>
    <izvorni_sadrzaj>STARA VOŠTARNICA društvo s ograničenom odgovornošću za trgovinu, proizvodnju, usluge i savjetovanje, OIB 04319091193</izvorni_sadrzaj>
    <derivirana_varijabla naziv="DomainObject.Predmet.ProtustrankaNazivFormatedOIB_1">STARA VOŠTARNICA društvo s ograničenom odgovornošću za trgovinu, proizvodnju, usluge i savjetovanje, OIB 04319091193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STARA VOŠTARNICA društvo s ograničenom odgovornošću za trgovinu, proizvodnju, usluge i savjetovanje</item>
    </izvorni_sadrzaj>
    <derivirana_varijabla naziv="DomainObject.Predmet.ProtuStrankaListFormated_1">
      <item>STARA VOŠTARNICA društvo s ograničenom odgovornošću za trgovinu, proizvodnju, usluge i savjetovanje</item>
    </derivirana_varijabla>
  </DomainObject.Predmet.ProtuStrankaListFormated>
  <DomainObject.Predmet.ProtuStrankaListFormatedOIB>
    <izvorni_sadrzaj>
      <item>STARA VOŠTARNICA društvo s ograničenom odgovornošću za trgovinu, proizvodnju, usluge i savjetovanje, OIB 04319091193</item>
    </izvorni_sadrzaj>
    <derivirana_varijabla naziv="DomainObject.Predmet.ProtuStrankaListFormatedOIB_1">
      <item>STARA VOŠTARNICA društvo s ograničenom odgovornošću za trgovinu, proizvodnju, usluge i savjetovanje, OIB 04319091193</item>
    </derivirana_varijabla>
  </DomainObject.Predmet.ProtuStrankaListFormatedOIB>
  <DomainObject.Predmet.ProtuStrankaListFormatedWithAdress>
    <izvorni_sadrzaj>
      <item>STARA VOŠTARNICA društvo s ograničenom odgovornošću za trgovinu, proizvodnju, usluge i savjetovanje, Šibenska ulica 3/c, 23000 Zadar</item>
    </izvorni_sadrzaj>
    <derivirana_varijabla naziv="DomainObject.Predmet.ProtuStrankaListFormatedWithAdress_1">
      <item>STARA VOŠTARNICA društvo s ograničenom odgovornošću za trgovinu, proizvodnju, usluge i savjetovanje, Šibenska ulica 3/c, 23000 Zadar</item>
    </derivirana_varijabla>
  </DomainObject.Predmet.ProtuStrankaListFormatedWithAdress>
  <DomainObject.Predmet.ProtuStrankaListFormatedWithAdressOIB>
    <izvorni_sadrzaj>
      <item>STARA VOŠTARNICA društvo s ograničenom odgovornošću za trgovinu, proizvodnju, usluge i savjetovanje, OIB 04319091193, Šibenska ulica 3/c, 23000 Zadar</item>
    </izvorni_sadrzaj>
    <derivirana_varijabla naziv="DomainObject.Predmet.ProtuStrankaListFormatedWithAdressOIB_1">
      <item>STARA VOŠTARNICA društvo s ograničenom odgovornošću za trgovinu, proizvodnju, usluge i savjetovanje, OIB 04319091193, Šibenska ulica 3/c, 23000 Zadar</item>
    </derivirana_varijabla>
  </DomainObject.Predmet.ProtuStrankaListFormatedWithAdressOIB>
  <DomainObject.Predmet.ProtuStrankaListNazivFormated>
    <izvorni_sadrzaj>
      <item>STARA VOŠTARNICA društvo s ograničenom odgovornošću za trgovinu, proizvodnju, usluge i savjetovanje</item>
    </izvorni_sadrzaj>
    <derivirana_varijabla naziv="DomainObject.Predmet.ProtuStrankaListNazivFormated_1">
      <item>STARA VOŠTARNICA društvo s ograničenom odgovornošću za trgovinu, proizvodnju, usluge i savjetovanje</item>
    </derivirana_varijabla>
  </DomainObject.Predmet.ProtuStrankaListNazivFormated>
  <DomainObject.Predmet.ProtuStrankaListNazivFormatedOIB>
    <izvorni_sadrzaj>
      <item>STARA VOŠTARNICA društvo s ograničenom odgovornošću za trgovinu, proizvodnju, usluge i savjetovanje, OIB 04319091193</item>
    </izvorni_sadrzaj>
    <derivirana_varijabla naziv="DomainObject.Predmet.ProtuStrankaListNazivFormatedOIB_1">
      <item>STARA VOŠTARNICA društvo s ograničenom odgovornošću za trgovinu, proizvodnju, usluge i savjetovanje, OIB 04319091193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STARA VOŠTARNICA društvo s ograničenom odgovornošću za trgovinu, proizvodnju, usluge i savjetovanje</izvorni_sadrzaj>
    <derivirana_varijabla naziv="DomainObject.Predmet.ProtustrankaIDrugi_1">STARA VOŠTARNICA društvo s ograničenom odgovornošću za trgovinu, proizvodnju, usluge i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STARA VOŠTARNICA društvo s ograničenom odgovornošću za trgovinu, proizvodnju, usluge i savjetovanje, OIB 04319091193, Šibenska ulica 3/c, 23000 Zadar</izvorni_sadrzaj>
    <derivirana_varijabla naziv="DomainObject.Predmet.ProtustrankaIDrugiAdressOIB_1">STARA VOŠTARNICA društvo s ograničenom odgovornošću za trgovinu, proizvodnju, usluge i savjetovanje, OIB 04319091193, Šibenska ulica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STARA VOŠTARNICA društvo s ograničenom odgovornošću za trgovinu, proizvodnju, usluge i savjetovanje</item>
    </izvorni_sadrzaj>
    <derivirana_varijabla naziv="DomainObject.Predmet.SudioniciListNaziv_1">
      <item>FINA</item>
      <item>STARA VOŠTARNICA društvo s ograničenom odgovornošću za trgovinu, proizvodnju, usluge i savjetovanje</item>
    </derivirana_varijabla>
  </DomainObject.Predmet.SudioniciListNaziv>
  <DomainObject.Predmet.SudioniciListAdressOIB>
    <izvorni_sadrzaj>
      <item>FINA, OIB 85821130368</item>
      <item>STARA VOŠTARNICA društvo s ograničenom odgovornošću za trgovinu, proizvodnju, usluge i savjetovanje, OIB 04319091193, Šibenska ulica 3/c,23000 Zadar</item>
    </izvorni_sadrzaj>
    <derivirana_varijabla naziv="DomainObject.Predmet.SudioniciListAdressOIB_1">
      <item>FINA, OIB 85821130368</item>
      <item>STARA VOŠTARNICA društvo s ograničenom odgovornošću za trgovinu, proizvodnju, usluge i savjetovanje, OIB 04319091193, Šibenska ulica 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04319091193</item>
    </izvorni_sadrzaj>
    <derivirana_varijabla naziv="DomainObject.Predmet.SudioniciListNazivOIB_1">
      <item>, OIB 85821130368</item>
      <item>, OIB 04319091193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1091</properties:Characters>
  <properties:Lines>62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2017-01-10T09:19:00Z</dcterms:created>
  <dc:creator>Krešimir Torbarina</dc:creator>
  <cp:lastModifiedBy>Merlina Klišmanić</cp:lastModifiedBy>
  <cp:lastPrinted>2017-01-10T09:18:00Z</cp:lastPrinted>
  <dcterms:modified xmlns:xsi="http://www.w3.org/2001/XMLSchema-instance" xsi:type="dcterms:W3CDTF">2017-01-11T06:57:00Z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