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a1d6" w14:paraId="518a1d6" w:rsidRDefault="00C92471" w:rsidP="00C92471" w:rsidR="00C92471">
      <w:pPr>
        <w:jc w:val="both"/>
        <w15:collapsed w:val="false"/>
        <w:rPr>
          <w:rFonts w:hAnsi="Times New Roman" w:ascii="Times New Roman"/>
          <w:noProof/>
          <w:snapToGrid/>
          <w:szCs w:val="24"/>
          <w:lang w:eastAsia="hr-HR"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7F9E" w:rsidR="00C92471" w:rsidRPr="00C92471">
        <w:tc>
          <w:tcPr>
            <w:tcW w:type="dxa" w:w="2985"/>
            <w:shd w:fill="auto" w:color="auto" w:val="clear"/>
          </w:tcPr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Republika Hrvatska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Trgovački sud u Varaždinu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Varaždin, Braće Radić 2</w:t>
            </w:r>
          </w:p>
        </w:tc>
      </w:tr>
    </w:tbl>
    <w:p w:rsidRDefault="00C92471" w:rsidP="00C92471" w:rsidR="00C92471" w:rsidRPr="00C92471">
      <w:pPr>
        <w:widowControl/>
        <w:jc w:val="right"/>
        <w:rPr>
          <w:rFonts w:hAnsi="Times New Roman" w:ascii="Times New Roman"/>
          <w:snapToGrid/>
          <w:sz w:val="12"/>
          <w:szCs w:val="24"/>
          <w:lang w:eastAsia="hr-HR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7F9E" w:rsidR="00C92471" w:rsidRPr="00C92471">
        <w:trPr>
          <w:jc w:val="right"/>
        </w:trPr>
        <w:tc>
          <w:tcPr>
            <w:tcW w:type="dxa" w:w="4320"/>
          </w:tcPr>
          <w:p w:rsidRDefault="00C92471" w:rsidP="005B486F" w:rsidR="00C92471" w:rsidRPr="00C92471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St-</w:t>
            </w:r>
            <w:r w:rsidR="005B486F">
              <w:rPr>
                <w:rFonts w:hAnsi="Times New Roman" w:ascii="Times New Roman"/>
                <w:snapToGrid/>
                <w:szCs w:val="24"/>
                <w:lang w:eastAsia="hr-HR" w:val="hr-HR"/>
              </w:rPr>
              <w:t>357/13-94</w:t>
            </w:r>
          </w:p>
        </w:tc>
      </w:tr>
    </w:tbl>
    <w:p w:rsidRDefault="00C92471" w:rsidP="00C92471" w:rsidR="00C92471" w:rsidRPr="00C92471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C92471" w:rsidP="00C92471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CB774E" w:rsidR="009E3821" w:rsidRPr="00CB774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A7693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1A7693">
        <w:rPr>
          <w:rFonts w:hAnsi="Times New Roman" w:ascii="Times New Roman"/>
          <w:szCs w:val="24"/>
          <w:lang w:val="hr-HR"/>
        </w:rPr>
        <w:t xml:space="preserve">u stečajnom postupku koji se vodi </w:t>
      </w:r>
      <w:r w:rsidR="00C76909" w:rsidRPr="00C76909">
        <w:rPr>
          <w:rFonts w:hAnsi="Times New Roman" w:ascii="Times New Roman"/>
          <w:szCs w:val="24"/>
          <w:lang w:val="hr-HR"/>
        </w:rPr>
        <w:t>nad</w:t>
      </w:r>
      <w:r w:rsidR="00D91FFE">
        <w:rPr>
          <w:rFonts w:hAnsi="Times New Roman" w:ascii="Times New Roman"/>
          <w:szCs w:val="24"/>
          <w:lang w:val="hr-HR"/>
        </w:rPr>
        <w:t xml:space="preserve"> </w:t>
      </w:r>
      <w:r w:rsidR="005B486F">
        <w:rPr>
          <w:rFonts w:hAnsi="Times New Roman" w:ascii="Times New Roman"/>
          <w:szCs w:val="24"/>
          <w:lang w:val="hr-HR"/>
        </w:rPr>
        <w:t xml:space="preserve">stečajnim dužnikom </w:t>
      </w:r>
      <w:r w:rsidR="005B486F" w:rsidRPr="00F922BD">
        <w:rPr>
          <w:rFonts w:hAnsi="Times New Roman" w:ascii="Times New Roman"/>
          <w:szCs w:val="24"/>
          <w:lang w:val="hr-HR"/>
        </w:rPr>
        <w:t>KUTINA PROJEKT d.o.o. u stečaju, Varaždin, Zagrebačka 51, OIB: 52629264653</w:t>
      </w:r>
      <w:r w:rsidR="00D91FFE">
        <w:rPr>
          <w:rFonts w:hAnsi="Times New Roman" w:ascii="Times New Roman"/>
          <w:szCs w:val="24"/>
          <w:lang w:val="hr-HR"/>
        </w:rPr>
        <w:t xml:space="preserve">, </w:t>
      </w:r>
      <w:r w:rsidR="005B486F">
        <w:rPr>
          <w:rFonts w:hAnsi="Times New Roman" w:ascii="Times New Roman"/>
          <w:szCs w:val="24"/>
          <w:lang w:val="hr-HR"/>
        </w:rPr>
        <w:t xml:space="preserve">9. svibnja </w:t>
      </w:r>
      <w:r w:rsidR="001C15BF" w:rsidRPr="001C15BF">
        <w:rPr>
          <w:rFonts w:hAnsi="Times New Roman" w:ascii="Times New Roman"/>
          <w:szCs w:val="24"/>
          <w:lang w:val="hr-HR"/>
        </w:rPr>
        <w:t>2018.,</w:t>
      </w:r>
    </w:p>
    <w:p w:rsidRDefault="009E3821" w:rsidP="00D361E1" w:rsidR="009E3821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1C15BF">
        <w:rPr>
          <w:rFonts w:hAnsi="Times New Roman" w:ascii="Times New Roman"/>
          <w:szCs w:val="24"/>
          <w:lang w:val="hr-HR"/>
        </w:rPr>
        <w:t xml:space="preserve">završno ročište </w:t>
      </w:r>
      <w:r w:rsidR="00273580" w:rsidRPr="001C15BF">
        <w:rPr>
          <w:rFonts w:hAnsi="Times New Roman" w:ascii="Times New Roman"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5B486F" w:rsidR="00273580" w:rsidRPr="005B486F">
      <w:pPr>
        <w:pStyle w:val="Odlomakpopisa"/>
        <w:numPr>
          <w:ilvl w:val="0"/>
          <w:numId w:val="16"/>
        </w:numPr>
        <w:jc w:val="center"/>
        <w:rPr>
          <w:rFonts w:hAnsi="Times New Roman" w:ascii="Times New Roman"/>
          <w:szCs w:val="24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lipnja</w:t>
      </w:r>
      <w:r w:rsidR="00C92471" w:rsidRPr="005B486F">
        <w:rPr>
          <w:rFonts w:hAnsi="Times New Roman" w:ascii="Times New Roman"/>
          <w:szCs w:val="24"/>
          <w:lang w:val="hr-HR"/>
        </w:rPr>
        <w:t xml:space="preserve"> 2018</w:t>
      </w:r>
      <w:r w:rsidR="00FA6542" w:rsidRPr="005B486F">
        <w:rPr>
          <w:rFonts w:hAnsi="Times New Roman" w:ascii="Times New Roman"/>
          <w:szCs w:val="24"/>
          <w:lang w:val="hr-HR"/>
        </w:rPr>
        <w:t xml:space="preserve">. godine u </w:t>
      </w:r>
      <w:r w:rsidR="005B486F">
        <w:rPr>
          <w:rFonts w:hAnsi="Times New Roman" w:ascii="Times New Roman"/>
          <w:szCs w:val="24"/>
          <w:lang w:val="hr-HR"/>
        </w:rPr>
        <w:t>08,00</w:t>
      </w:r>
      <w:r w:rsidR="00C92471" w:rsidRPr="005B486F">
        <w:rPr>
          <w:rFonts w:hAnsi="Times New Roman" w:ascii="Times New Roman"/>
          <w:szCs w:val="24"/>
          <w:lang w:val="hr-HR"/>
        </w:rPr>
        <w:t xml:space="preserve"> </w:t>
      </w:r>
      <w:r w:rsidR="00FA6542" w:rsidRPr="005B486F">
        <w:rPr>
          <w:rFonts w:hAnsi="Times New Roman" w:ascii="Times New Roman"/>
          <w:szCs w:val="24"/>
          <w:lang w:val="hr-HR"/>
        </w:rPr>
        <w:t>sati</w:t>
      </w:r>
      <w:r w:rsidR="00BD5344" w:rsidRPr="005B486F">
        <w:rPr>
          <w:rFonts w:hAnsi="Times New Roman" w:ascii="Times New Roman"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1C15BF">
      <w:pPr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Odlučivanje o neunovčivim predmetima stečajne mase,</w:t>
      </w:r>
    </w:p>
    <w:p w:rsidRDefault="000B7315" w:rsidP="000B7315" w:rsidR="000B7315" w:rsidRPr="000B7315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EB6388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A15A92" w:rsidP="009C30B4" w:rsidR="009C30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</w:t>
      </w:r>
      <w:r w:rsidR="00CE050F" w:rsidRPr="00DF7444">
        <w:rPr>
          <w:rFonts w:hAnsi="Times New Roman" w:ascii="Times New Roman"/>
          <w:szCs w:val="24"/>
          <w:lang w:val="hr-HR"/>
        </w:rPr>
        <w:t xml:space="preserve">jerovnici se na ovo završno ročište pozivaju objavom oglasa na </w:t>
      </w:r>
      <w:r w:rsidR="00CE050F">
        <w:rPr>
          <w:rFonts w:hAnsi="Times New Roman" w:ascii="Times New Roman"/>
          <w:szCs w:val="24"/>
          <w:lang w:val="hr-HR"/>
        </w:rPr>
        <w:t>e-Oglasnoj</w:t>
      </w:r>
      <w:r w:rsidR="00CE050F"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D9493D" w:rsidP="009C30B4" w:rsidR="00D9493D" w:rsidRPr="009C30B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1A7693" w:rsidR="00FA6542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U Varaždinu</w:t>
      </w:r>
      <w:r w:rsidR="00D91FFE">
        <w:rPr>
          <w:rFonts w:hAnsi="Times New Roman" w:ascii="Times New Roman"/>
          <w:szCs w:val="24"/>
          <w:lang w:val="hr-HR"/>
        </w:rPr>
        <w:t xml:space="preserve">, </w:t>
      </w:r>
      <w:r w:rsidR="005B486F">
        <w:rPr>
          <w:rFonts w:hAnsi="Times New Roman" w:ascii="Times New Roman"/>
          <w:szCs w:val="24"/>
          <w:lang w:val="hr-HR"/>
        </w:rPr>
        <w:t>9. svibnja</w:t>
      </w:r>
      <w:r w:rsidR="001C15BF">
        <w:rPr>
          <w:rFonts w:hAnsi="Times New Roman" w:ascii="Times New Roman"/>
          <w:szCs w:val="24"/>
          <w:lang w:val="hr-HR"/>
        </w:rPr>
        <w:t xml:space="preserve"> 2018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D9493D" w:rsidP="001A7693" w:rsidR="00D9493D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Sudac: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Ksenija Flack-Makitan, v. r.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A15A92" w:rsidP="00CE050F" w:rsidR="00A15A92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P="00CE050F" w:rsidR="00D91FFE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R="00D91FFE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jc w:val="both"/>
        <w:rPr>
          <w:rFonts w:hAnsi="Times New Roman" w:ascii="Times New Roman"/>
          <w:szCs w:val="24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DNA:</w:t>
      </w:r>
    </w:p>
    <w:p w:rsidRDefault="005B486F" w:rsidP="005B486F" w:rsidR="005B486F" w:rsidRPr="005B486F">
      <w:pPr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pStyle w:val="Odlomakpopisa"/>
        <w:widowControl/>
        <w:numPr>
          <w:ilvl w:val="0"/>
          <w:numId w:val="17"/>
        </w:numPr>
        <w:contextualSpacing/>
        <w:jc w:val="both"/>
        <w:rPr>
          <w:rFonts w:hAnsi="Times New Roman" w:ascii="Times New Roman"/>
          <w:szCs w:val="24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 xml:space="preserve">E-Oglasna ploča kao dostava za: </w:t>
      </w:r>
    </w:p>
    <w:p w:rsidRDefault="005B486F" w:rsidP="005B486F" w:rsidR="005B486F" w:rsidRPr="005B486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-Stečajna upraviteljica, Katarina Conar-Brod, Varaždin, Križanićeva 92,</w:t>
      </w:r>
    </w:p>
    <w:p w:rsidRDefault="005B486F" w:rsidP="005B486F" w:rsidR="005B486F" w:rsidRPr="005B486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-Razlučni vjerovnik Zagrebačka banka d.d. Zagreb, Trg bana Josipa Jelačića 10,</w:t>
      </w:r>
    </w:p>
    <w:p w:rsidRDefault="005B486F" w:rsidP="005B486F" w:rsidR="005B486F" w:rsidRPr="005B486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-Razlučni vjerovnik Republika Hrvatska, zastupana po Županijskom državnom odvjetništvu u Varaždinu, Građansko-upravni odjel, B. Radić 2,</w:t>
      </w:r>
    </w:p>
    <w:p w:rsidRDefault="005B486F" w:rsidP="005B486F" w:rsidR="005B486F" w:rsidRPr="005B486F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7457DD" w:rsidP="007457DD" w:rsidR="007457DD" w:rsidRPr="005B486F">
      <w:pPr>
        <w:jc w:val="both"/>
        <w:rPr>
          <w:rFonts w:hAnsi="Times New Roman" w:ascii="Times New Roman"/>
          <w:color w:val="000000"/>
          <w:lang w:val="hr-HR"/>
        </w:rPr>
      </w:pPr>
    </w:p>
    <w:p w:rsidRDefault="00CB774E" w:rsidP="00CB774E" w:rsidR="00CB774E" w:rsidRPr="005B486F">
      <w:pPr>
        <w:jc w:val="both"/>
        <w:rPr>
          <w:rFonts w:hAnsi="Times New Roman" w:ascii="Times New Roman"/>
          <w:color w:val="000000"/>
          <w:lang w:val="hr-HR"/>
        </w:rPr>
      </w:pPr>
    </w:p>
    <w:p w:rsidRDefault="009C30B4" w:rsidP="00C92471" w:rsidR="009C30B4" w:rsidRPr="001C15BF">
      <w:pPr>
        <w:jc w:val="both"/>
        <w:rPr>
          <w:rFonts w:hAnsi="Times New Roman" w:ascii="Times New Roman"/>
          <w:szCs w:val="24"/>
          <w:lang w:val="hr-HR"/>
        </w:rPr>
      </w:pPr>
    </w:p>
    <w:sectPr w:rsidSect="00C92471" w:rsidR="009C30B4" w:rsidRPr="001C15B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60C" w:rsidP="00162604" w:rsidR="007D260C">
      <w:r>
        <w:separator/>
      </w:r>
    </w:p>
  </w:endnote>
  <w:endnote w:id="0" w:type="continuationSeparator">
    <w:p w:rsidRDefault="007D260C" w:rsidP="00162604" w:rsidR="007D26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60C" w:rsidP="00162604" w:rsidR="007D260C">
      <w:r>
        <w:separator/>
      </w:r>
    </w:p>
  </w:footnote>
  <w:footnote w:id="0" w:type="continuationSeparator">
    <w:p w:rsidRDefault="007D260C" w:rsidP="00162604" w:rsidR="007D26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97796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92471" w:rsidR="00C92471" w:rsidRPr="00C92471">
        <w:pPr>
          <w:pStyle w:val="Zaglavlje"/>
          <w:jc w:val="center"/>
          <w:rPr>
            <w:rFonts w:hAnsi="Times New Roman" w:ascii="Times New Roman"/>
          </w:rPr>
        </w:pPr>
        <w:r w:rsidRPr="00C92471">
          <w:rPr>
            <w:rFonts w:hAnsi="Times New Roman" w:ascii="Times New Roman"/>
          </w:rPr>
          <w:fldChar w:fldCharType="begin"/>
        </w:r>
        <w:r w:rsidRPr="00C92471">
          <w:rPr>
            <w:rFonts w:hAnsi="Times New Roman" w:ascii="Times New Roman"/>
          </w:rPr>
          <w:instrText>PAGE   \* MERGEFORMAT</w:instrText>
        </w:r>
        <w:r w:rsidRPr="00C92471">
          <w:rPr>
            <w:rFonts w:hAnsi="Times New Roman" w:ascii="Times New Roman"/>
          </w:rPr>
          <w:fldChar w:fldCharType="separate"/>
        </w:r>
        <w:r w:rsidR="00903E05" w:rsidRPr="00903E05">
          <w:rPr>
            <w:rFonts w:hAnsi="Times New Roman" w:ascii="Times New Roman"/>
            <w:noProof/>
            <w:lang w:val="hr-HR"/>
          </w:rPr>
          <w:t>2</w:t>
        </w:r>
        <w:r w:rsidRPr="00C92471">
          <w:rPr>
            <w:rFonts w:hAnsi="Times New Roman" w:ascii="Times New Roman"/>
          </w:rPr>
          <w:fldChar w:fldCharType="end"/>
        </w:r>
      </w:p>
    </w:sdtContent>
  </w:sdt>
  <w:p w:rsidRDefault="00C92471" w:rsidR="00C92471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C92471">
      <w:rPr>
        <w:rFonts w:hAnsi="Times New Roman" w:ascii="Times New Roman"/>
      </w:rPr>
      <w:t>Poslovni broj: 5 St</w:t>
    </w:r>
    <w:r w:rsidR="00D91FFE">
      <w:rPr>
        <w:rFonts w:hAnsi="Times New Roman" w:ascii="Times New Roman"/>
      </w:rPr>
      <w:t>-</w:t>
    </w:r>
    <w:r w:rsidR="005B486F">
      <w:rPr>
        <w:rFonts w:hAnsi="Times New Roman" w:ascii="Times New Roman"/>
      </w:rPr>
      <w:t>357/13-94</w:t>
    </w:r>
  </w:p>
  <w:p w:rsidRDefault="00C92471" w:rsidR="00C92471" w:rsidRPr="00C92471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B694157"/>
    <w:multiLevelType w:val="hybridMultilevel"/>
    <w:tmpl w:val="A9829264"/>
    <w:lvl w:tplc="B49071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E090590"/>
    <w:multiLevelType w:val="hybridMultilevel"/>
    <w:tmpl w:val="962CAD8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AFF467E"/>
    <w:multiLevelType w:val="hybridMultilevel"/>
    <w:tmpl w:val="2598B186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3602A90"/>
    <w:multiLevelType w:val="hybridMultilevel"/>
    <w:tmpl w:val="13B0B790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CED1C18"/>
    <w:multiLevelType w:val="hybridMultilevel"/>
    <w:tmpl w:val="9782CE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B81059D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86C1B75"/>
    <w:multiLevelType w:val="hybridMultilevel"/>
    <w:tmpl w:val="A3F0D0C8"/>
    <w:lvl w:tplc="041A000F" w:ilvl="0">
      <w:start w:val="2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BAD7670"/>
    <w:multiLevelType w:val="hybridMultilevel"/>
    <w:tmpl w:val="BB7274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BCC0DB4"/>
    <w:multiLevelType w:val="hybridMultilevel"/>
    <w:tmpl w:val="1CEE424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14"/>
  </w:num>
  <w:num w:numId="9">
    <w:abstractNumId w:val="4"/>
  </w:num>
  <w:num w:numId="10">
    <w:abstractNumId w:val="1"/>
  </w:num>
  <w:num w:numId="11">
    <w:abstractNumId w:val="9"/>
  </w:num>
  <w:num w:numId="12">
    <w:abstractNumId w:val="11"/>
  </w:num>
  <w:num w:numId="13">
    <w:abstractNumId w:val="5"/>
  </w:num>
  <w:num w:numId="14">
    <w:abstractNumId w:val="15"/>
  </w:num>
  <w:num w:numId="15">
    <w:abstractNumId w:val="13"/>
  </w:num>
  <w:num w:numId="16">
    <w:abstractNumId w:val="8"/>
  </w:num>
  <w:num w:numId="17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0F1583"/>
    <w:rsid w:val="00162604"/>
    <w:rsid w:val="001A7693"/>
    <w:rsid w:val="001C15BF"/>
    <w:rsid w:val="001E11D2"/>
    <w:rsid w:val="001F02E5"/>
    <w:rsid w:val="00273580"/>
    <w:rsid w:val="002920AA"/>
    <w:rsid w:val="002E6240"/>
    <w:rsid w:val="003747FA"/>
    <w:rsid w:val="00403B1A"/>
    <w:rsid w:val="00420CD4"/>
    <w:rsid w:val="00460F4C"/>
    <w:rsid w:val="0046187D"/>
    <w:rsid w:val="00467D96"/>
    <w:rsid w:val="004D796C"/>
    <w:rsid w:val="0050170C"/>
    <w:rsid w:val="00514513"/>
    <w:rsid w:val="00563267"/>
    <w:rsid w:val="005878C1"/>
    <w:rsid w:val="005B486F"/>
    <w:rsid w:val="005D1CB3"/>
    <w:rsid w:val="005F64A0"/>
    <w:rsid w:val="00610265"/>
    <w:rsid w:val="00656FF7"/>
    <w:rsid w:val="0067456B"/>
    <w:rsid w:val="006F354F"/>
    <w:rsid w:val="006F4440"/>
    <w:rsid w:val="00732414"/>
    <w:rsid w:val="007457DD"/>
    <w:rsid w:val="0079321F"/>
    <w:rsid w:val="00797C0C"/>
    <w:rsid w:val="007B4AEB"/>
    <w:rsid w:val="007D260C"/>
    <w:rsid w:val="007E300D"/>
    <w:rsid w:val="007E4F50"/>
    <w:rsid w:val="00803258"/>
    <w:rsid w:val="0081196F"/>
    <w:rsid w:val="00897415"/>
    <w:rsid w:val="00903E05"/>
    <w:rsid w:val="00913FF8"/>
    <w:rsid w:val="009147A4"/>
    <w:rsid w:val="0094237A"/>
    <w:rsid w:val="00943C34"/>
    <w:rsid w:val="009577E9"/>
    <w:rsid w:val="00975BED"/>
    <w:rsid w:val="00976DF4"/>
    <w:rsid w:val="009B06F1"/>
    <w:rsid w:val="009C30B4"/>
    <w:rsid w:val="009E3821"/>
    <w:rsid w:val="00A15A92"/>
    <w:rsid w:val="00A15BDB"/>
    <w:rsid w:val="00A243D4"/>
    <w:rsid w:val="00A3468B"/>
    <w:rsid w:val="00A4239C"/>
    <w:rsid w:val="00A50CCE"/>
    <w:rsid w:val="00AC681C"/>
    <w:rsid w:val="00B46A2F"/>
    <w:rsid w:val="00BD5344"/>
    <w:rsid w:val="00C17280"/>
    <w:rsid w:val="00C20B7F"/>
    <w:rsid w:val="00C306D8"/>
    <w:rsid w:val="00C76909"/>
    <w:rsid w:val="00C91717"/>
    <w:rsid w:val="00C92471"/>
    <w:rsid w:val="00C9577A"/>
    <w:rsid w:val="00CB774E"/>
    <w:rsid w:val="00CC0E87"/>
    <w:rsid w:val="00CE050F"/>
    <w:rsid w:val="00CF774C"/>
    <w:rsid w:val="00D24B58"/>
    <w:rsid w:val="00D361E1"/>
    <w:rsid w:val="00D465DD"/>
    <w:rsid w:val="00D84932"/>
    <w:rsid w:val="00D91FFE"/>
    <w:rsid w:val="00D9493D"/>
    <w:rsid w:val="00D949EC"/>
    <w:rsid w:val="00DF7444"/>
    <w:rsid w:val="00DF7F8F"/>
    <w:rsid w:val="00E110BA"/>
    <w:rsid w:val="00E803EF"/>
    <w:rsid w:val="00F36917"/>
    <w:rsid w:val="00FA6542"/>
    <w:rsid w:val="00FC08C1"/>
    <w:rsid w:val="00FD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03E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E05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03E05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03E05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03E05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03E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E05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03E05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03E05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03E05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St-357/2013</izvorni_sadrzaj>
    <derivirana_varijabla naziv="DomainObject.Predmet.OznakaBroj_1">St-357/2013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REVIZIJA 24.11.2017</izvorni_sadrzaj>
    <derivirana_varijabla naziv="DomainObject.Predmet.PrimjedbaSuca_1">REVIZIJA 24.11.2017</derivirana_varijabla>
  </DomainObject.Predmet.PrimjedbaSuca>
  <DomainObject.Predmet.ProtustrankaFormated>
    <izvorni_sadrzaj>  KUTINA PROJEKT, društvo s ograničenom odgovornošću za građenje, projektiranje i trgovinu u stečaju</izvorni_sadrzaj>
    <derivirana_varijabla naziv="DomainObject.Predmet.ProtustrankaFormated_1">  KUTINA PROJEKT, društvo s ograničenom odgovornošću za građenje, projektiranje i trgovinu u stečaju</derivirana_varijabla>
  </DomainObject.Predmet.ProtustrankaFormated>
  <DomainObject.Predmet.ProtustrankaFormatedOIB>
    <izvorni_sadrzaj>  KUTINA PROJEKT, društvo s ograničenom odgovornošću za građenje, projektiranje i trgovinu u stečaju, OIB 52629264653</izvorni_sadrzaj>
    <derivirana_varijabla naziv="DomainObject.Predmet.ProtustrankaFormatedOIB_1">  KUTINA PROJEKT, društvo s ograničenom odgovornošću za građenje, projektiranje i trgovinu u stečaju, OIB 52629264653</derivirana_varijabla>
  </DomainObject.Predmet.ProtustrankaFormatedOIB>
  <DomainObject.Predmet.ProtustrankaFormatedWithAdress>
    <izvorni_sadrzaj> KUTINA PROJEKT, društvo s ograničenom odgovornošću za građenje, projektiranje i trgovinu u stečaju, Zagrebačka 51, 42000 Varaždin</izvorni_sadrzaj>
    <derivirana_varijabla naziv="DomainObject.Predmet.ProtustrankaFormatedWithAdress_1"> KUTINA PROJEKT, društvo s ograničenom odgovornošću za građenje, projektiranje i trgovinu u stečaju, Zagrebačka 51, 42000 Varaždin</derivirana_varijabla>
  </DomainObject.Predmet.ProtustrankaFormatedWithAdress>
  <DomainObject.Predmet.ProtustrankaFormatedWithAdressOIB>
    <izvorni_sadrzaj> KUTINA PROJEKT, društvo s ograničenom odgovornošću za građenje, projektiranje i trgovinu u stečaju, OIB 52629264653, Zagrebačka 51, 42000 Varaždin</izvorni_sadrzaj>
    <derivirana_varijabla naziv="DomainObject.Predmet.ProtustrankaFormatedWithAdressOIB_1"> KUTINA PROJEKT, društvo s ograničenom odgovornošću za građenje, projektiranje i trgovinu u stečaju, OIB 52629264653, Zagrebačka 51, 42000 Varaždin</derivirana_varijabla>
  </DomainObject.Predmet.ProtustrankaFormatedWithAdressOIB>
  <DomainObject.Predmet.ProtustrankaWithAdress>
    <izvorni_sadrzaj>KUTINA PROJEKT, društvo s ograničenom odgovornošću za građenje, projektiranje i trgovinu u stečaju Zagrebačka 51, 42000 Varaždin</izvorni_sadrzaj>
    <derivirana_varijabla naziv="DomainObject.Predmet.ProtustrankaWithAdress_1">KUTINA PROJEKT, društvo s ograničenom odgovornošću za građenje, projektiranje i trgovinu u stečaju Zagrebačka 51, 42000 Varaždin</derivirana_varijabla>
  </DomainObject.Predmet.ProtustrankaWithAdress>
  <DomainObject.Predmet.ProtustrankaWithAdressOIB>
    <izvorni_sadrzaj>KUTINA PROJEKT, društvo s ograničenom odgovornošću za građenje, projektiranje i trgovinu u stečaju, OIB 52629264653, Zagrebačka 51, 42000 Varaždin</izvorni_sadrzaj>
    <derivirana_varijabla naziv="DomainObject.Predmet.ProtustrankaWithAdressOIB_1">KUTINA PROJEKT, društvo s ograničenom odgovornošću za građenje, projektiranje i trgovinu u stečaju, OIB 52629264653, Zagrebačka 51, 42000 Varaždin</derivirana_varijabla>
  </DomainObject.Predmet.ProtustrankaWithAdressOIB>
  <DomainObject.Predmet.ProtustrankaNazivFormated>
    <izvorni_sadrzaj>KUTINA PROJEKT, društvo s ograničenom odgovornošću za građenje, projektiranje i trgovinu u stečaju</izvorni_sadrzaj>
    <derivirana_varijabla naziv="DomainObject.Predmet.ProtustrankaNazivFormated_1">KUTINA PROJEKT, društvo s ograničenom odgovornošću za građenje, projektiranje i trgovinu u stečaju</derivirana_varijabla>
  </DomainObject.Predmet.ProtustrankaNazivFormated>
  <DomainObject.Predmet.ProtustrankaNazivFormatedOIB>
    <izvorni_sadrzaj>KUTINA PROJEKT, društvo s ograničenom odgovornošću za građenje, projektiranje i trgovinu u stečaju, OIB 52629264653</izvorni_sadrzaj>
    <derivirana_varijabla naziv="DomainObject.Predmet.ProtustrankaNazivFormatedOIB_1">KUTINA PROJEKT, društvo s ograničenom odgovornošću za građenje, projektiranje i trgovinu u stečaju, OIB 52629264653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KUTINA PROJEKT, društvo s ograničenom odgovornošću za građenje, projektiranje i trgovinu u stečaju</item>
    </izvorni_sadrzaj>
    <derivirana_varijabla naziv="DomainObject.Predmet.ProtuStrankaListFormated_1">
      <item>KUTINA PROJEKT, društvo s ograničenom odgovornošću za građenje, projektiranje i trgovinu u stečaju</item>
    </derivirana_varijabla>
  </DomainObject.Predmet.ProtuStrankaListFormated>
  <DomainObject.Predmet.ProtuStrankaListFormatedOIB>
    <izvorni_sadrzaj>
      <item>KUTINA PROJEKT, društvo s ograničenom odgovornošću za građenje, projektiranje i trgovinu u stečaju, OIB 52629264653</item>
    </izvorni_sadrzaj>
    <derivirana_varijabla naziv="DomainObject.Predmet.ProtuStrankaListFormatedOIB_1">
      <item>KUTINA PROJEKT, društvo s ograničenom odgovornošću za građenje, projektiranje i trgovinu u stečaju, OIB 52629264653</item>
    </derivirana_varijabla>
  </DomainObject.Predmet.ProtuStrankaListFormatedOIB>
  <DomainObject.Predmet.ProtuStrankaListFormatedWithAdress>
    <izvorni_sadrzaj>
      <item>KUTINA PROJEKT, društvo s ograničenom odgovornošću za građenje, projektiranje i trgovinu u stečaju, Zagrebačka 51, 42000 Varaždin</item>
    </izvorni_sadrzaj>
    <derivirana_varijabla naziv="DomainObject.Predmet.ProtuStrankaListFormatedWithAdress_1">
      <item>KUTINA PROJEKT, društvo s ograničenom odgovornošću za građenje, projektiranje i trgovinu u stečaju, Zagrebačka 51, 42000 Varaždin</item>
    </derivirana_varijabla>
  </DomainObject.Predmet.ProtuStrankaListFormatedWithAdress>
  <DomainObject.Predmet.ProtuStrankaListFormatedWithAdressOIB>
    <izvorni_sadrzaj>
      <item>KUTINA PROJEKT, društvo s ograničenom odgovornošću za građenje, projektiranje i trgovinu u stečaju, OIB 52629264653, Zagrebačka 51, 42000 Varaždin</item>
    </izvorni_sadrzaj>
    <derivirana_varijabla naziv="DomainObject.Predmet.ProtuStrankaListFormatedWithAdressOIB_1">
      <item>KUTINA PROJEKT, društvo s ograničenom odgovornošću za građenje, projektiranje i trgovinu u stečaju, OIB 52629264653, Zagrebačka 51, 42000 Varaždin</item>
    </derivirana_varijabla>
  </DomainObject.Predmet.ProtuStrankaListFormatedWithAdressOIB>
  <DomainObject.Predmet.ProtuStrankaListNazivFormated>
    <izvorni_sadrzaj>
      <item>KUTINA PROJEKT, društvo s ograničenom odgovornošću za građenje, projektiranje i trgovinu u stečaju</item>
    </izvorni_sadrzaj>
    <derivirana_varijabla naziv="DomainObject.Predmet.ProtuStrankaListNazivFormated_1">
      <item>KUTINA PROJEKT, društvo s ograničenom odgovornošću za građenje, projektiranje i trgovinu u stečaju</item>
    </derivirana_varijabla>
  </DomainObject.Predmet.ProtuStrankaListNazivFormated>
  <DomainObject.Predmet.ProtuStrankaListNazivFormatedOIB>
    <izvorni_sadrzaj>
      <item>KUTINA PROJEKT, društvo s ograničenom odgovornošću za građenje, projektiranje i trgovinu u stečaju, OIB 52629264653</item>
    </izvorni_sadrzaj>
    <derivirana_varijabla naziv="DomainObject.Predmet.ProtuStrankaListNazivFormatedOIB_1">
      <item>KUTINA PROJEKT, društvo s ograničenom odgovornošću za građenje, projektiranje i trgovinu u stečaju, OIB 52629264653</item>
    </derivirana_varijabla>
  </DomainObject.Predmet.ProtuStrankaListNazivFormatedOIB>
  <DomainObject.Predmet.OstaliListFormated>
    <izvorni_sadrzaj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izvorni_sadrzaj>
    <derivirana_varijabla naziv="DomainObject.Predmet.OstaliListFormated_1"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derivirana_varijabla>
  </DomainObject.Predmet.OstaliListFormated>
  <DomainObject.Predmet.OstaliListFormatedOIB>
    <izvorni_sadrzaj>
      <item>Katarina Conar-brod, OIB 45444178361</item>
      <item>AGRONOMUS društvo s ograničenom odgovornošću za poljoprivredu i trgovinu, OIB 68661963917</item>
      <item>Matija Lampert, OIB 26584767340</item>
      <item>POLO društvo s ograničenom odgovornošću za trgovinu i usluge, OIB 02004748304</item>
      <item>Sanja Mihalić, odvjetnica</item>
      <item>FLAMTRON d.o.o. za proizvodnju i usluge, OIB 57903066772</item>
      <item>LAMPERT društvo s ograničenom odgovornošću za promet, trgovinu i usluge, OIB 25197822885</item>
    </izvorni_sadrzaj>
    <derivirana_varijabla naziv="DomainObject.Predmet.OstaliListFormatedOIB_1">
      <item>Katarina Conar-brod, OIB 45444178361</item>
      <item>AGRONOMUS društvo s ograničenom odgovornošću za poljoprivredu i trgovinu, OIB 68661963917</item>
      <item>Matija Lampert, OIB 26584767340</item>
      <item>POLO društvo s ograničenom odgovornošću za trgovinu i usluge, OIB 02004748304</item>
      <item>Sanja Mihalić, odvjetnica</item>
      <item>FLAMTRON d.o.o. za proizvodnju i usluge, OIB 57903066772</item>
      <item>LAMPERT društvo s ograničenom odgovornošću za promet, trgovinu i usluge, OIB 25197822885</item>
    </derivirana_varijabla>
  </DomainObject.Predmet.OstaliListFormatedOIB>
  <DomainObject.Predmet.OstaliListFormatedWithAdress>
    <izvorni_sadrzaj>
      <item>Katarina Conar-brod, Juraja Križanića 92, 42000 Varaždin</item>
      <item>AGRONOMUS društvo s ograničenom odgovornošću za poljoprivredu i trgovinu, Janka Jurkovića 9, 42000 Varaždin</item>
      <item>Matija Lampert, Kneza Ljudevita Posavskog 11, 44320 Kutina</item>
      <item>POLO društvo s ograničenom odgovornošću za trgovinu i usluge, Trg dr. Franje Tuđmana 2c, 42204 Turčin</item>
      <item>Sanja Mihalić, odvjetnica, A. Stepinca 1, 42000 Varaždin</item>
      <item>FLAMTRON d.o.o. za proizvodnju i usluge, Ulica kralja Petra Krešimira IV br. 1 , 44320 Kutina</item>
      <item>LAMPERT društvo s ograničenom odgovornošću za promet, trgovinu i usluge, Kneza Ljudevita Posavskog 11, 44320 Kutina</item>
    </izvorni_sadrzaj>
    <derivirana_varijabla naziv="DomainObject.Predmet.OstaliListFormatedWithAdress_1">
      <item>Katarina Conar-brod, Juraja Križanića 92, 42000 Varaždin</item>
      <item>AGRONOMUS društvo s ograničenom odgovornošću za poljoprivredu i trgovinu, Janka Jurkovića 9, 42000 Varaždin</item>
      <item>Matija Lampert, Kneza Ljudevita Posavskog 11, 44320 Kutina</item>
      <item>POLO društvo s ograničenom odgovornošću za trgovinu i usluge, Trg dr. Franje Tuđmana 2c, 42204 Turčin</item>
      <item>Sanja Mihalić, odvjetnica, A. Stepinca 1, 42000 Varaždin</item>
      <item>FLAMTRON d.o.o. za proizvodnju i usluge, Ulica kralja Petra Krešimira IV br. 1 , 44320 Kutina</item>
      <item>LAMPERT društvo s ograničenom odgovornošću za promet, trgovinu i usluge, Kneza Ljudevita Posavskog 11, 44320 Kutina</item>
    </derivirana_varijabla>
  </DomainObject.Predmet.OstaliListFormatedWithAdress>
  <DomainObject.Predmet.OstaliListFormatedWithAdressOIB>
    <izvorni_sadrzaj>
      <item>Katarina Conar-brod, OIB 45444178361, Juraja Križanića 92, 42000 Varaždin</item>
      <item>AGRONOMUS društvo s ograničenom odgovornošću za poljoprivredu i trgovinu, OIB 68661963917, Janka Jurkovića 9, 42000 Varaždin</item>
      <item>Matija Lampert, OIB 26584767340, Kneza Ljudevita Posavskog 11, 44320 Kutina</item>
      <item>POLO društvo s ograničenom odgovornošću za trgovinu i usluge, OIB 02004748304, Trg dr. Franje Tuđmana 2c, 42204 Turčin</item>
      <item>Sanja Mihalić, odvjetnica, A. Stepinca 1, 42000 Varaždin</item>
      <item>FLAMTRON d.o.o. za proizvodnju i usluge, OIB 57903066772, Ulica kralja Petra Krešimira IV br. 1 , 44320 Kutina</item>
      <item>LAMPERT društvo s ograničenom odgovornošću za promet, trgovinu i usluge, OIB 25197822885, Kneza Ljudevita Posavskog 11, 44320 Kutina</item>
    </izvorni_sadrzaj>
    <derivirana_varijabla naziv="DomainObject.Predmet.OstaliListFormatedWithAdressOIB_1">
      <item>Katarina Conar-brod, OIB 45444178361, Juraja Križanića 92, 42000 Varaždin</item>
      <item>AGRONOMUS društvo s ograničenom odgovornošću za poljoprivredu i trgovinu, OIB 68661963917, Janka Jurkovića 9, 42000 Varaždin</item>
      <item>Matija Lampert, OIB 26584767340, Kneza Ljudevita Posavskog 11, 44320 Kutina</item>
      <item>POLO društvo s ograničenom odgovornošću za trgovinu i usluge, OIB 02004748304, Trg dr. Franje Tuđmana 2c, 42204 Turčin</item>
      <item>Sanja Mihalić, odvjetnica, A. Stepinca 1, 42000 Varaždin</item>
      <item>FLAMTRON d.o.o. za proizvodnju i usluge, OIB 57903066772, Ulica kralja Petra Krešimira IV br. 1 , 44320 Kutina</item>
      <item>LAMPERT društvo s ograničenom odgovornošću za promet, trgovinu i usluge, OIB 25197822885, Kneza Ljudevita Posavskog 11, 44320 Kutina</item>
    </derivirana_varijabla>
  </DomainObject.Predmet.OstaliListFormatedWithAdressOIB>
  <DomainObject.Predmet.OstaliListNazivFormated>
    <izvorni_sadrzaj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izvorni_sadrzaj>
    <derivirana_varijabla naziv="DomainObject.Predmet.OstaliListNazivFormated_1"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derivirana_varijabla>
  </DomainObject.Predmet.OstaliListNazivFormated>
  <DomainObject.Predmet.OstaliListNazivFormatedOIB>
    <izvorni_sadrzaj>
      <item>Katarina Conar-brod, OIB 45444178361</item>
      <item>AGRONOMUS društvo s ograničenom odgovornošću za poljoprivredu i trgovinu, OIB 68661963917</item>
      <item>Matija Lampert, OIB 26584767340</item>
      <item>POLO društvo s ograničenom odgovornošću za trgovinu i usluge, OIB 02004748304</item>
      <item>Sanja Mihalić, odvjetnica</item>
      <item>FLAMTRON d.o.o. za proizvodnju i usluge, OIB 57903066772</item>
      <item>LAMPERT društvo s ograničenom odgovornošću za promet, trgovinu i usluge, OIB 25197822885</item>
    </izvorni_sadrzaj>
    <derivirana_varijabla naziv="DomainObject.Predmet.OstaliListNazivFormatedOIB_1">
      <item>Katarina Conar-brod, OIB 45444178361</item>
      <item>AGRONOMUS društvo s ograničenom odgovornošću za poljoprivredu i trgovinu, OIB 68661963917</item>
      <item>Matija Lampert, OIB 26584767340</item>
      <item>POLO društvo s ograničenom odgovornošću za trgovinu i usluge, OIB 02004748304</item>
      <item>Sanja Mihalić, odvjetnica</item>
      <item>FLAMTRON d.o.o. za proizvodnju i usluge, OIB 57903066772</item>
      <item>LAMPERT društvo s ograničenom odgovornošću za promet, trgovinu i usluge, OIB 25197822885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KUTINA PROJEKT, društvo s ograničenom odgovornošću za građenje, projektiranje i trgovinu u stečaju</izvorni_sadrzaj>
    <derivirana_varijabla naziv="DomainObject.Predmet.ProtustrankaIDrugi_1">KUTINA PROJEKT, društvo s ograničenom odgovornošću za građenje, projektiranje i trgovinu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KUTINA PROJEKT, društvo s ograničenom odgovornošću za građenje, projektiranje i trgovinu u stečaju, OIB 52629264653, Zagrebačka 51, 42000 Varaždin</izvorni_sadrzaj>
    <derivirana_varijabla naziv="DomainObject.Predmet.ProtustrankaIDrugiAdressOIB_1">KUTINA PROJEKT, društvo s ograničenom odgovornošću za građenje, projektiranje i trgovinu u stečaju, OIB 52629264653, Zagrebačka 51,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KUTINA PROJEKT, društvo s ograničenom odgovornošću za građenje, projektiranje i trgovinu u stečaju</item>
      <item>Financijska agencija</item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izvorni_sadrzaj>
    <derivirana_varijabla naziv="DomainObject.Predmet.SudioniciListNaziv_1">
      <item>KUTINA PROJEKT, društvo s ograničenom odgovornošću za građenje, projektiranje i trgovinu u stečaju</item>
      <item>Financijska agencija</item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derivirana_varijabla>
  </DomainObject.Predmet.SudioniciListNaziv>
  <DomainObject.Predmet.SudioniciListAdressOIB>
    <izvorni_sadrzaj>
      <item>KUTINA PROJEKT, društvo s ograničenom odgovornošću za građenje, projektiranje i trgovinu u stečaju, OIB 52629264653, Zagrebačka 51,42000 Varaždin</item>
      <item>Financijska agencija, OIB 85821130368</item>
      <item>Katarina Conar-brod, OIB 45444178361, Juraja Križanića 92,42000 Varaždin</item>
      <item>AGRONOMUS društvo s ograničenom odgovornošću za poljoprivredu i trgovinu, OIB 68661963917, Janka Jurkovića 9,42000 Varaždin</item>
      <item>Matija Lampert, OIB 26584767340, Kneza Ljudevita Posavskog 11,44320 Kutina</item>
      <item>POLO društvo s ograničenom odgovornošću za trgovinu i usluge, OIB 02004748304, Trg dr. Franje Tuđmana 2c,42204 Turčin</item>
      <item>Sanja Mihalić, odvjetnica, A. Stepinca 1,42000 Varaždin</item>
      <item>FLAMTRON d.o.o. za proizvodnju i usluge, OIB 57903066772, Ulica kralja Petra Krešimira IV br. 1 ,44320 Kutina</item>
      <item>LAMPERT društvo s ograničenom odgovornošću za promet, trgovinu i usluge, OIB 25197822885, Kneza Ljudevita Posavskog 11,44320 Kutina</item>
    </izvorni_sadrzaj>
    <derivirana_varijabla naziv="DomainObject.Predmet.SudioniciListAdressOIB_1">
      <item>KUTINA PROJEKT, društvo s ograničenom odgovornošću za građenje, projektiranje i trgovinu u stečaju, OIB 52629264653, Zagrebačka 51,42000 Varaždin</item>
      <item>Financijska agencija, OIB 85821130368</item>
      <item>Katarina Conar-brod, OIB 45444178361, Juraja Križanića 92,42000 Varaždin</item>
      <item>AGRONOMUS društvo s ograničenom odgovornošću za poljoprivredu i trgovinu, OIB 68661963917, Janka Jurkovića 9,42000 Varaždin</item>
      <item>Matija Lampert, OIB 26584767340, Kneza Ljudevita Posavskog 11,44320 Kutina</item>
      <item>POLO društvo s ograničenom odgovornošću za trgovinu i usluge, OIB 02004748304, Trg dr. Franje Tuđmana 2c,42204 Turčin</item>
      <item>Sanja Mihalić, odvjetnica, A. Stepinca 1,42000 Varaždin</item>
      <item>FLAMTRON d.o.o. za proizvodnju i usluge, OIB 57903066772, Ulica kralja Petra Krešimira IV br. 1 ,44320 Kutina</item>
      <item>LAMPERT društvo s ograničenom odgovornošću za promet, trgovinu i usluge, OIB 25197822885, Kneza Ljudevita Posavskog 11,44320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52629264653</item>
      <item>, OIB 85821130368</item>
      <item>, OIB 45444178361</item>
      <item>, OIB 68661963917</item>
      <item>, OIB 26584767340</item>
      <item>, OIB 02004748304</item>
      <item>, OIB null</item>
      <item>, OIB 57903066772</item>
      <item>, OIB 25197822885</item>
    </izvorni_sadrzaj>
    <derivirana_varijabla naziv="DomainObject.Predmet.SudioniciListNazivOIB_1">
      <item>, OIB 52629264653</item>
      <item>, OIB 85821130368</item>
      <item>, OIB 45444178361</item>
      <item>, OIB 68661963917</item>
      <item>, OIB 26584767340</item>
      <item>, OIB 02004748304</item>
      <item>, OIB null</item>
      <item>, OIB 57903066772</item>
      <item>, OIB 25197822885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239</properties:Words>
  <properties:Characters>1190</properties:Characters>
  <properties:Lines>67</properties:Lines>
  <properties:Paragraphs>28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2018-05-08T13:23:00Z</cp:lastPrinted>
  <dcterms:modified xmlns:xsi="http://www.w3.org/2001/XMLSchema-instance" xsi:type="dcterms:W3CDTF">2018-05-09T05:52:00Z</dcterms:modified>
  <cp:revision>45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(ST-357-13-94 RJEŠENJE-ZAVRŠNO ROČIŠTE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