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16e0" w14:paraId="3b816e0" w:rsidRDefault="00717FB5" w:rsidP="00717FB5" w:rsidR="00717FB5">
      <w:pPr>
        <w:ind w:firstLine="708"/>
        <w:jc w:val="center"/>
        <w15:collapsed w:val="false"/>
        <w:rPr>
          <w:noProof/>
          <w:lang w:eastAsia="hr-HR" w:val="hr-HR"/>
        </w:rPr>
      </w:pPr>
      <w:bookmarkStart w:name="_GoBack" w:id="0"/>
      <w:bookmarkEnd w:id="0"/>
    </w:p>
    <w:p w:rsidRDefault="00717FB5" w:rsidP="00524127" w:rsidR="00717FB5" w:rsidRPr="00524127">
      <w:pPr>
        <w:rPr>
          <w:noProof/>
          <w:lang w:eastAsia="hr-HR"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</w:p>
    <w:p w:rsidRDefault="00717FB5" w:rsidP="009003DC" w:rsidR="009003DC">
      <w:pPr>
        <w:pStyle w:val="Zaglavlje"/>
        <w:jc w:val="right"/>
      </w:pPr>
      <w:r w:rsidRPr="00B25EAD">
        <w:t>REPUBLIKA HRVATSKA</w:t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rPr>
          <w:b/>
        </w:rPr>
        <w:tab/>
      </w:r>
      <w:r w:rsidR="009003DC">
        <w:t>8.St-1549/2016</w:t>
      </w:r>
    </w:p>
    <w:p w:rsidRDefault="00717FB5" w:rsidP="009003DC" w:rsidR="00717FB5" w:rsidRPr="009003DC">
      <w:pPr>
        <w:pStyle w:val="Zaglavlje"/>
        <w:jc w:val="center"/>
      </w:pPr>
      <w:r w:rsidRPr="00B25EAD">
        <w:rPr>
          <w:lang w:val="hr-HR"/>
        </w:rPr>
        <w:t>TR</w:t>
      </w:r>
      <w:r w:rsidR="009003DC">
        <w:rPr>
          <w:lang w:val="hr-HR"/>
        </w:rPr>
        <w:t xml:space="preserve">GOVAČKI SUD U SPLITU           </w:t>
      </w:r>
      <w:r w:rsidR="009003DC">
        <w:rPr>
          <w:lang w:val="hr-HR"/>
        </w:rPr>
        <w:tab/>
      </w:r>
      <w:r w:rsidR="009003DC">
        <w:rPr>
          <w:lang w:val="hr-HR"/>
        </w:rPr>
        <w:tab/>
      </w:r>
      <w:r w:rsidR="007911AD">
        <w:t>8.St-1995</w:t>
      </w:r>
      <w:r w:rsidR="009003DC">
        <w:t>/2016</w:t>
      </w:r>
      <w:r w:rsidRPr="00B25EAD">
        <w:rPr>
          <w:lang w:val="hr-HR"/>
        </w:rPr>
        <w:tab/>
      </w:r>
      <w:r w:rsidRPr="00B25EAD">
        <w:rPr>
          <w:lang w:val="hr-HR"/>
        </w:rPr>
        <w:tab/>
        <w:t xml:space="preserve">      </w:t>
      </w:r>
    </w:p>
    <w:p w:rsidRDefault="00717FB5" w:rsidP="00717FB5" w:rsidR="00717FB5" w:rsidRPr="00B25EAD">
      <w:pPr>
        <w:rPr>
          <w:lang w:val="hr-HR"/>
        </w:rPr>
      </w:pPr>
      <w:r w:rsidRPr="00B25EAD">
        <w:rPr>
          <w:lang w:val="hr-HR"/>
        </w:rPr>
        <w:t>Split, Sukoišanska br. 6</w:t>
      </w:r>
    </w:p>
    <w:p w:rsidRDefault="00717FB5" w:rsidP="00524127" w:rsidR="00717FB5">
      <w:pPr>
        <w:pStyle w:val="Naslov1"/>
        <w:jc w:val="left"/>
        <w:rPr>
          <w:b w:val="false"/>
        </w:rPr>
      </w:pPr>
    </w:p>
    <w:p w:rsidRDefault="00717FB5" w:rsidP="00717FB5" w:rsidR="00717FB5" w:rsidRPr="00B25EAD">
      <w:pPr>
        <w:pStyle w:val="Naslov1"/>
        <w:rPr>
          <w:b w:val="false"/>
        </w:rPr>
      </w:pPr>
      <w:r w:rsidRPr="00B25EAD">
        <w:rPr>
          <w:b w:val="false"/>
        </w:rPr>
        <w:t>U   I M E   R E P U B L I K E   H R V A T S K E</w:t>
      </w:r>
    </w:p>
    <w:p w:rsidRDefault="00717FB5" w:rsidP="00717FB5" w:rsidR="00717FB5" w:rsidRPr="00B25EAD">
      <w:pPr>
        <w:rPr>
          <w:lang w:eastAsia="hr-HR" w:val="hr-HR"/>
        </w:rPr>
      </w:pPr>
    </w:p>
    <w:p w:rsidRDefault="00717FB5" w:rsidP="00717FB5" w:rsidR="00717FB5" w:rsidRPr="00B25EAD">
      <w:pPr>
        <w:pStyle w:val="Naslov2"/>
        <w:rPr>
          <w:bCs/>
          <w:szCs w:val="24"/>
        </w:rPr>
      </w:pPr>
      <w:r w:rsidRPr="00B25EAD">
        <w:rPr>
          <w:bCs/>
          <w:szCs w:val="24"/>
        </w:rPr>
        <w:t>R J E Š E NJ E</w:t>
      </w:r>
    </w:p>
    <w:p w:rsidRDefault="00717FB5" w:rsidP="00717FB5" w:rsidR="00717FB5" w:rsidRPr="00B25EAD">
      <w:pPr>
        <w:rPr>
          <w:lang w:val="hr-HR"/>
        </w:rPr>
      </w:pPr>
    </w:p>
    <w:p w:rsidRDefault="00717FB5" w:rsidP="00524127" w:rsidR="00717FB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="00AA6E7A">
        <w:rPr>
          <w:lang w:val="hr-HR"/>
        </w:rPr>
        <w:t xml:space="preserve"> Mariji Balić Jurišić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>, OIB: 85821130368, za provedbu skraćenog stečajnog postupka nad dužnikom</w:t>
      </w:r>
      <w:r w:rsidR="00D203E6">
        <w:t xml:space="preserve"> </w:t>
      </w:r>
      <w:r w:rsidR="009003DC">
        <w:t xml:space="preserve">  </w:t>
      </w:r>
      <w:r w:rsidR="007911AD">
        <w:t>VALISE j.d.o.o.</w:t>
      </w:r>
      <w:r w:rsidR="00623282">
        <w:t>,</w:t>
      </w:r>
      <w:r w:rsidR="009003DC">
        <w:t xml:space="preserve"> </w:t>
      </w:r>
      <w:r w:rsidR="007911AD">
        <w:t xml:space="preserve">Put Skalica 20, Omiš, OIB:24977718840, </w:t>
      </w:r>
      <w:r w:rsidR="007911AD">
        <w:rPr>
          <w:lang w:val="hr-HR"/>
        </w:rPr>
        <w:t>19</w:t>
      </w:r>
      <w:r w:rsidR="005455DD">
        <w:rPr>
          <w:lang w:val="hr-HR"/>
        </w:rPr>
        <w:t xml:space="preserve">.prosinca </w:t>
      </w:r>
      <w:r w:rsidR="001451E8">
        <w:rPr>
          <w:lang w:val="hr-HR"/>
        </w:rPr>
        <w:t>2017.</w:t>
      </w:r>
    </w:p>
    <w:p w:rsidRDefault="00717FB5" w:rsidP="00717FB5" w:rsidR="00717FB5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j e                                               </w:t>
      </w:r>
    </w:p>
    <w:p w:rsidRDefault="00717FB5" w:rsidP="00717FB5" w:rsidR="00717FB5" w:rsidRPr="00E14AE2">
      <w:pPr>
        <w:pStyle w:val="Naslov3"/>
        <w:ind w:left="705"/>
        <w:rPr>
          <w:b w:val="false"/>
          <w:szCs w:val="24"/>
        </w:rPr>
      </w:pPr>
    </w:p>
    <w:p w:rsidRDefault="001451E8" w:rsidP="00524127" w:rsidR="00717FB5" w:rsidRPr="00524127">
      <w:pPr>
        <w:jc w:val="both"/>
        <w:rPr>
          <w:lang w:val="hr-HR"/>
        </w:rPr>
      </w:pPr>
      <w:r>
        <w:rPr>
          <w:lang w:val="hr-HR"/>
        </w:rPr>
        <w:t>I</w:t>
      </w:r>
      <w:r>
        <w:rPr>
          <w:lang w:val="hr-HR"/>
        </w:rPr>
        <w:tab/>
      </w:r>
      <w:r w:rsidR="00717FB5" w:rsidRPr="00FB3EB3">
        <w:rPr>
          <w:lang w:val="hr-HR"/>
        </w:rPr>
        <w:t>Otvara se skraćeni stečajni postupak nad dužnikom</w:t>
      </w:r>
      <w:r w:rsidR="007911AD" w:rsidRPr="007911AD">
        <w:t xml:space="preserve"> </w:t>
      </w:r>
      <w:r w:rsidR="007911AD">
        <w:t>VALISE j.d.o.o., Put Skalica 20, Omiš, OIB:24977718840.</w:t>
      </w:r>
      <w:r w:rsidR="00830C2C">
        <w:rPr>
          <w:lang w:val="hr-HR"/>
        </w:rPr>
        <w:t xml:space="preserve"> </w:t>
      </w:r>
      <w:r w:rsidR="00717FB5" w:rsidRPr="00FB3EB3">
        <w:rPr>
          <w:lang w:val="hr-HR"/>
        </w:rPr>
        <w:t xml:space="preserve">Skraćeni stečajni postupak je otvoren dana </w:t>
      </w:r>
      <w:r w:rsidR="007911AD">
        <w:rPr>
          <w:lang w:val="hr-HR"/>
        </w:rPr>
        <w:t>19</w:t>
      </w:r>
      <w:r w:rsidR="005455DD">
        <w:rPr>
          <w:lang w:val="hr-HR"/>
        </w:rPr>
        <w:t xml:space="preserve">.prosinca </w:t>
      </w:r>
      <w:r>
        <w:rPr>
          <w:lang w:val="hr-HR"/>
        </w:rPr>
        <w:t>2017.</w:t>
      </w:r>
      <w:r w:rsidR="00717FB5" w:rsidRPr="00FB3EB3">
        <w:rPr>
          <w:lang w:val="hr-HR"/>
        </w:rPr>
        <w:t xml:space="preserve"> godine u </w:t>
      </w:r>
      <w:r w:rsidR="007911AD">
        <w:rPr>
          <w:lang w:val="hr-HR"/>
        </w:rPr>
        <w:t>08,4</w:t>
      </w:r>
      <w:r w:rsidR="00D203E6">
        <w:rPr>
          <w:lang w:val="hr-HR"/>
        </w:rPr>
        <w:t>0</w:t>
      </w:r>
      <w:r>
        <w:rPr>
          <w:lang w:val="hr-HR"/>
        </w:rPr>
        <w:t xml:space="preserve"> </w:t>
      </w:r>
      <w:r w:rsidR="00717FB5" w:rsidRPr="00FB3EB3">
        <w:rPr>
          <w:lang w:val="hr-HR"/>
        </w:rPr>
        <w:t xml:space="preserve"> sati, kada je ovo rješenje objavljeno na mrežnoj stranici e-oglasna ploča sudova.</w:t>
      </w:r>
    </w:p>
    <w:p w:rsidRDefault="001451E8" w:rsidP="00717FB5" w:rsidR="002552FE">
      <w:pPr>
        <w:jc w:val="both"/>
        <w:rPr>
          <w:lang w:val="hr-HR"/>
        </w:rPr>
      </w:pPr>
      <w:r>
        <w:rPr>
          <w:lang w:val="hr-HR"/>
        </w:rPr>
        <w:t>II</w:t>
      </w:r>
      <w:r>
        <w:rPr>
          <w:lang w:val="hr-HR"/>
        </w:rPr>
        <w:tab/>
      </w:r>
      <w:r w:rsidR="00717FB5" w:rsidRPr="00FB3EB3">
        <w:rPr>
          <w:lang w:val="hr-HR"/>
        </w:rPr>
        <w:t>Za st</w:t>
      </w:r>
      <w:r>
        <w:rPr>
          <w:lang w:val="hr-HR"/>
        </w:rPr>
        <w:t xml:space="preserve">ečajnog upravitelja imenuje se </w:t>
      </w:r>
      <w:r w:rsidR="009003DC">
        <w:rPr>
          <w:lang w:val="hr-HR"/>
        </w:rPr>
        <w:t xml:space="preserve"> Dean Prelević iz Splita, Gundulićeva 22, OIB: 10098496497.</w:t>
      </w:r>
    </w:p>
    <w:p w:rsidRDefault="001451E8" w:rsidP="00524127" w:rsidR="005455DD" w:rsidRPr="00CB5399">
      <w:pPr>
        <w:pStyle w:val="Tijeloteksta"/>
        <w:rPr>
          <w:lang w:val="hr-HR"/>
        </w:rPr>
      </w:pPr>
      <w:r>
        <w:rPr>
          <w:lang w:val="hr-HR"/>
        </w:rPr>
        <w:t>III</w:t>
      </w:r>
      <w:r>
        <w:rPr>
          <w:lang w:val="hr-HR"/>
        </w:rPr>
        <w:tab/>
      </w:r>
      <w:r w:rsidR="00717FB5" w:rsidRPr="00FB3EB3">
        <w:rPr>
          <w:lang w:val="hr-HR"/>
        </w:rPr>
        <w:t xml:space="preserve">Zaključuje se skraćeni stečajni postupak nad dužnikom </w:t>
      </w:r>
      <w:r w:rsidR="007911AD">
        <w:t>VALISE j.d.o.o., Put Skalica 20, Omiš, OIB:24977718840.</w:t>
      </w:r>
    </w:p>
    <w:p w:rsidRDefault="001451E8" w:rsidP="001451E8" w:rsidR="00717FB5">
      <w:pPr>
        <w:jc w:val="both"/>
        <w:rPr>
          <w:lang w:val="hr-HR"/>
        </w:rPr>
      </w:pPr>
      <w:r>
        <w:rPr>
          <w:lang w:val="hr-HR"/>
        </w:rPr>
        <w:t>IV</w:t>
      </w:r>
      <w:r>
        <w:rPr>
          <w:lang w:val="hr-HR"/>
        </w:rPr>
        <w:tab/>
      </w:r>
      <w:r w:rsidR="00717FB5" w:rsidRPr="00FB3EB3">
        <w:rPr>
          <w:lang w:val="hr-HR"/>
        </w:rPr>
        <w:t>Nakon pravomoćnosti ovog rješenja, dužnik će se brisati iz sudskog registra.</w:t>
      </w:r>
    </w:p>
    <w:p w:rsidRDefault="00717FB5" w:rsidP="00717FB5" w:rsidR="00717FB5" w:rsidRPr="00664952">
      <w:pPr>
        <w:rPr>
          <w:sz w:val="16"/>
          <w:szCs w:val="16"/>
          <w:lang w:val="hr-HR"/>
        </w:rPr>
      </w:pPr>
    </w:p>
    <w:p w:rsidRDefault="00717FB5" w:rsidP="00717FB5" w:rsidR="00717FB5" w:rsidRPr="007A51CD">
      <w:pPr>
        <w:rPr>
          <w:sz w:val="16"/>
          <w:szCs w:val="16"/>
          <w:lang w:val="hr-HR"/>
        </w:rPr>
      </w:pPr>
    </w:p>
    <w:p w:rsidRDefault="00717FB5" w:rsidP="00717FB5" w:rsidR="00717FB5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717FB5" w:rsidP="00717FB5" w:rsidR="00717FB5">
      <w:pPr>
        <w:rPr>
          <w:lang w:val="hr-HR"/>
        </w:rPr>
      </w:pPr>
    </w:p>
    <w:p w:rsidRDefault="00717FB5" w:rsidP="00524127" w:rsidR="005455DD">
      <w:pPr>
        <w:pStyle w:val="Tijeloteksta"/>
        <w:ind w:firstLine="708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7911AD">
        <w:rPr>
          <w:lang w:val="hr-HR"/>
        </w:rPr>
        <w:t xml:space="preserve">16.studenog </w:t>
      </w:r>
      <w:r w:rsidR="00830C2C">
        <w:rPr>
          <w:lang w:val="hr-HR"/>
        </w:rPr>
        <w:t>2016</w:t>
      </w:r>
      <w:r w:rsidRPr="008D2D3B">
        <w:rPr>
          <w:lang w:val="hr-HR"/>
        </w:rPr>
        <w:t>. godine za</w:t>
      </w:r>
      <w:r>
        <w:rPr>
          <w:lang w:val="hr-HR"/>
        </w:rPr>
        <w:t xml:space="preserve">htjev za provedbu skraćenog stečajnog postupka nad </w:t>
      </w:r>
      <w:r w:rsidR="007911AD">
        <w:t>VALISE j.d.o.o., Put Skalica 20, Omiš, OIB:24977718840.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</w:t>
      </w:r>
      <w:r w:rsidR="00830C2C">
        <w:rPr>
          <w:lang w:val="hr-HR"/>
        </w:rPr>
        <w:t>deno je da dužni</w:t>
      </w:r>
      <w:r w:rsidR="009003DC">
        <w:rPr>
          <w:lang w:val="hr-HR"/>
        </w:rPr>
        <w:t xml:space="preserve">k na dan </w:t>
      </w:r>
      <w:r w:rsidR="007911AD">
        <w:rPr>
          <w:lang w:val="hr-HR"/>
        </w:rPr>
        <w:t xml:space="preserve">10.studenog </w:t>
      </w:r>
      <w:r w:rsidR="00830C2C">
        <w:rPr>
          <w:lang w:val="hr-HR"/>
        </w:rPr>
        <w:t>2016.</w:t>
      </w:r>
      <w:r>
        <w:rPr>
          <w:lang w:val="hr-HR"/>
        </w:rPr>
        <w:t xml:space="preserve">, u Očevidniku redoslijeda osnova za plaćanje, ima evidentirane neizvršene osnove za plaćanje </w:t>
      </w:r>
      <w:r w:rsidR="00830C2C">
        <w:rPr>
          <w:lang w:val="hr-HR"/>
        </w:rPr>
        <w:t>u neprekinutom razdoblju od 120</w:t>
      </w:r>
      <w:r>
        <w:rPr>
          <w:lang w:val="hr-HR"/>
        </w:rPr>
        <w:t xml:space="preserve"> dana, u ukupnom iznosu od </w:t>
      </w:r>
      <w:r w:rsidR="007911AD">
        <w:rPr>
          <w:lang w:val="hr-HR"/>
        </w:rPr>
        <w:t xml:space="preserve">15.520,41 </w:t>
      </w:r>
      <w:r>
        <w:rPr>
          <w:lang w:val="hr-HR"/>
        </w:rPr>
        <w:t>kuna, kao i da prema podacima koji su dostavljeni od Hrvatskog zavoda za mirovinsko osiguranje, dužnik nema zaposlenih.</w:t>
      </w:r>
    </w:p>
    <w:p w:rsidRDefault="00717FB5" w:rsidP="00524127" w:rsidR="00717FB5" w:rsidRPr="00524127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</w:t>
      </w:r>
      <w:r w:rsidRPr="000F6C0B">
        <w:rPr>
          <w:lang w:val="hr-HR"/>
        </w:rPr>
        <w:t>kao i podacima iz sudskog registra, uvidom u koje je utvrđeno da se u odnosu na dužnika ne vodi drugi postupak radi brisanja iz sudskog registra,</w:t>
      </w:r>
      <w:r w:rsidRPr="00C85A91">
        <w:rPr>
          <w:color w:val="FF0000"/>
          <w:lang w:val="hr-HR"/>
        </w:rPr>
        <w:t xml:space="preserve"> </w:t>
      </w:r>
      <w:r>
        <w:rPr>
          <w:lang w:val="hr-HR"/>
        </w:rPr>
        <w:t>bile ispunjene pretpostavke iz čl. 428. Stečajnog zakona (Narodne novine broj 71</w:t>
      </w:r>
      <w:r w:rsidR="007911AD">
        <w:rPr>
          <w:lang w:val="hr-HR"/>
        </w:rPr>
        <w:t>/15, dalje SZ) ovaj sud je 6</w:t>
      </w:r>
      <w:r>
        <w:rPr>
          <w:lang w:val="hr-HR"/>
        </w:rPr>
        <w:t xml:space="preserve">. ožujka 2017.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17FB5" w:rsidP="00524127" w:rsidR="00717FB5" w:rsidRPr="00524127">
      <w:pPr>
        <w:ind w:firstLine="708"/>
        <w:jc w:val="both"/>
        <w:rPr>
          <w:color w:themeColor="text1" w:val="000000"/>
          <w:lang w:val="hr-HR"/>
        </w:rPr>
      </w:pPr>
      <w:r w:rsidRPr="001451E8">
        <w:rPr>
          <w:color w:themeColor="text1" w:val="000000"/>
          <w:lang w:val="hr-HR"/>
        </w:rPr>
        <w:t xml:space="preserve">Prije donošenja ovog rješenja sud je elektronskim putem zatražio podatak da li je uvodno navedeni dužnik na dan </w:t>
      </w:r>
      <w:r w:rsidR="007911AD">
        <w:rPr>
          <w:color w:themeColor="text1" w:val="000000"/>
          <w:lang w:val="hr-HR"/>
        </w:rPr>
        <w:t>12</w:t>
      </w:r>
      <w:r w:rsidR="00524127">
        <w:rPr>
          <w:color w:themeColor="text1" w:val="000000"/>
          <w:lang w:val="hr-HR"/>
        </w:rPr>
        <w:t xml:space="preserve">.prosinca </w:t>
      </w:r>
      <w:r w:rsidRPr="001451E8">
        <w:rPr>
          <w:color w:themeColor="text1" w:val="000000"/>
          <w:lang w:val="hr-HR"/>
        </w:rPr>
        <w:t xml:space="preserve">2017. godine ima zaposlenih, te je HZMO odgovorio da isti dužnik provjerom podataka u aktivnoj banci osiguranika u matičnoj evidenciji Zavoda nema prijavljenih osiguranika na dan </w:t>
      </w:r>
      <w:r w:rsidR="007911AD">
        <w:rPr>
          <w:color w:themeColor="text1" w:val="000000"/>
          <w:lang w:val="hr-HR"/>
        </w:rPr>
        <w:t>12</w:t>
      </w:r>
      <w:r w:rsidR="00524127">
        <w:rPr>
          <w:color w:themeColor="text1" w:val="000000"/>
          <w:lang w:val="hr-HR"/>
        </w:rPr>
        <w:t xml:space="preserve">.prosinca </w:t>
      </w:r>
      <w:r w:rsidR="005455DD">
        <w:rPr>
          <w:color w:themeColor="text1" w:val="000000"/>
          <w:lang w:val="hr-HR"/>
        </w:rPr>
        <w:t xml:space="preserve">2017. godine (list </w:t>
      </w:r>
      <w:r w:rsidR="00830C2C">
        <w:rPr>
          <w:color w:themeColor="text1" w:val="000000"/>
          <w:lang w:val="hr-HR"/>
        </w:rPr>
        <w:t xml:space="preserve">8-10 </w:t>
      </w:r>
      <w:r w:rsidRPr="001451E8">
        <w:rPr>
          <w:color w:themeColor="text1" w:val="000000"/>
          <w:lang w:val="hr-HR"/>
        </w:rPr>
        <w:t>spisa).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717FB5" w:rsidP="00524127" w:rsidR="00717FB5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17FB5" w:rsidP="00717FB5" w:rsidR="00717FB5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17FB5" w:rsidP="00717FB5" w:rsidR="00717FB5" w:rsidRPr="007A51CD">
      <w:pPr>
        <w:rPr>
          <w:sz w:val="28"/>
          <w:szCs w:val="28"/>
          <w:lang w:val="hr-HR"/>
        </w:rPr>
      </w:pPr>
    </w:p>
    <w:p w:rsidRDefault="00717FB5" w:rsidP="00524127" w:rsidR="00717FB5" w:rsidRPr="003734BE">
      <w:pPr>
        <w:pStyle w:val="Tijeloteksta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7911AD">
        <w:rPr>
          <w:lang w:val="hr-HR"/>
        </w:rPr>
        <w:t>19</w:t>
      </w:r>
      <w:r w:rsidR="005455DD">
        <w:rPr>
          <w:lang w:val="hr-HR"/>
        </w:rPr>
        <w:t xml:space="preserve">.prosinca </w:t>
      </w:r>
      <w:r w:rsidR="001451E8">
        <w:rPr>
          <w:lang w:val="hr-HR"/>
        </w:rPr>
        <w:t xml:space="preserve">2017. </w:t>
      </w:r>
    </w:p>
    <w:p w:rsidRDefault="00717FB5" w:rsidP="00717FB5" w:rsidR="00717FB5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524127" w:rsidP="00524127" w:rsidR="00717FB5" w:rsidRPr="00524127">
      <w:pPr>
        <w:ind w:firstLine="708" w:left="7080"/>
        <w:jc w:val="right"/>
      </w:pPr>
      <w:r>
        <w:t>SUDAC</w:t>
      </w:r>
    </w:p>
    <w:p w:rsidRDefault="001451E8" w:rsidP="009003DC" w:rsidR="00BE2674">
      <w:pPr>
        <w:jc w:val="right"/>
        <w:rPr>
          <w:noProof/>
        </w:rPr>
      </w:pPr>
      <w:r>
        <w:t>Marija Balić Jurišić</w:t>
      </w:r>
      <w:r w:rsidR="00A044E4">
        <w:rPr>
          <w:noProof/>
        </w:rPr>
        <w:t>, v.r.</w:t>
      </w:r>
    </w:p>
    <w:p w:rsidRDefault="00A044E4" w:rsidP="00EF1808" w:rsidR="00A044E4">
      <w:pPr>
        <w:jc w:val="right"/>
        <w:rPr>
          <w:noProof/>
        </w:rPr>
      </w:pPr>
      <w:r>
        <w:rPr>
          <w:noProof/>
        </w:rPr>
        <w:t xml:space="preserve">za točnost otpravka-ovlašteni službenik </w:t>
      </w:r>
    </w:p>
    <w:p w:rsidRDefault="00A044E4" w:rsidP="00EF1808" w:rsidR="00A044E4" w:rsidRPr="006C43C5">
      <w:pPr>
        <w:jc w:val="right"/>
      </w:pPr>
      <w:r>
        <w:rPr>
          <w:noProof/>
        </w:rPr>
        <w:t xml:space="preserve">Sanda Karaman  </w:t>
      </w:r>
    </w:p>
    <w:p w:rsidRDefault="00A044E4" w:rsidP="009003DC" w:rsidR="00A044E4" w:rsidRPr="006C43C5">
      <w:pPr>
        <w:jc w:val="right"/>
      </w:pPr>
    </w:p>
    <w:p w:rsidRDefault="00BE2674" w:rsidP="00CA781A" w:rsidR="00BE2674">
      <w:pPr>
        <w:jc w:val="right"/>
        <w:rPr>
          <w:lang w:val="hr-HR"/>
        </w:rPr>
      </w:pPr>
    </w:p>
    <w:p w:rsidRDefault="00717FB5" w:rsidP="00717FB5" w:rsidR="00717FB5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17FB5" w:rsidP="00717FB5" w:rsidR="00717FB5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8F5300" w:rsidR="008F5300"/>
    <w:p w:rsidRDefault="00623282" w:rsidR="00623282"/>
    <w:sectPr w:rsidSect="009003DC" w:rsidR="00623282">
      <w:headerReference w:type="default" r:id="rId10"/>
      <w:footerReference w:type="default" r:id="rId11"/>
      <w:pgSz w:h="16838" w:w="11906"/>
      <w:pgMar w:gutter="0" w:footer="708" w:header="708" w:left="1417" w:bottom="1985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1E8" w:rsidR="00B30457">
      <w:r>
        <w:separator/>
      </w:r>
    </w:p>
  </w:endnote>
  <w:endnote w:id="0" w:type="continuationSeparator">
    <w:p w:rsidRDefault="001451E8" w:rsidR="00B30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6076821"/>
      <w:docPartObj>
        <w:docPartGallery w:val="Page Numbers (Bottom of Page)"/>
        <w:docPartUnique/>
      </w:docPartObj>
    </w:sdtPr>
    <w:sdtEndPr/>
    <w:sdtContent>
      <w:p w:rsidRDefault="00717FB5" w:rsidR="005B6A5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3D83" w:rsidRPr="00FF3D8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FF3D83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1E8" w:rsidR="00B30457">
      <w:r>
        <w:separator/>
      </w:r>
    </w:p>
  </w:footnote>
  <w:footnote w:id="0" w:type="continuationSeparator">
    <w:p w:rsidRDefault="001451E8" w:rsidR="00B304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1E8" w:rsidR="003734BE">
    <w:pPr>
      <w:pStyle w:val="Zaglavlje"/>
      <w:jc w:val="center"/>
    </w:pPr>
    <w:r>
      <w:tab/>
    </w:r>
    <w:r>
      <w:tab/>
      <w:t>8</w:t>
    </w:r>
    <w:r w:rsidR="007911AD">
      <w:t>.St-1995</w:t>
    </w:r>
    <w:r w:rsidR="00830C2C">
      <w:t>/2016</w:t>
    </w:r>
  </w:p>
  <w:p w:rsidRDefault="00FF3D83" w:rsidR="00473132">
    <w:pPr>
      <w:pStyle w:val="Zaglavlje"/>
      <w:jc w:val="center"/>
    </w:pPr>
  </w:p>
  <w:p w:rsidRDefault="00FF3D83" w:rsidR="003734B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4375"/>
    <w:rsid w:val="0001103A"/>
    <w:rsid w:val="00054FB8"/>
    <w:rsid w:val="000A6588"/>
    <w:rsid w:val="000D32FF"/>
    <w:rsid w:val="001451E8"/>
    <w:rsid w:val="00156FFA"/>
    <w:rsid w:val="0017188F"/>
    <w:rsid w:val="001F4375"/>
    <w:rsid w:val="00230181"/>
    <w:rsid w:val="00247499"/>
    <w:rsid w:val="002552FE"/>
    <w:rsid w:val="00266958"/>
    <w:rsid w:val="002A6B01"/>
    <w:rsid w:val="002E4C1F"/>
    <w:rsid w:val="003208F2"/>
    <w:rsid w:val="00362450"/>
    <w:rsid w:val="003A2665"/>
    <w:rsid w:val="003A62AB"/>
    <w:rsid w:val="003A6BDC"/>
    <w:rsid w:val="00422DBE"/>
    <w:rsid w:val="004A6975"/>
    <w:rsid w:val="004D1DD1"/>
    <w:rsid w:val="0050719B"/>
    <w:rsid w:val="00517186"/>
    <w:rsid w:val="00524127"/>
    <w:rsid w:val="005455DD"/>
    <w:rsid w:val="005710C5"/>
    <w:rsid w:val="00573824"/>
    <w:rsid w:val="00580965"/>
    <w:rsid w:val="005910A0"/>
    <w:rsid w:val="005B1DFD"/>
    <w:rsid w:val="005C618D"/>
    <w:rsid w:val="005D00EA"/>
    <w:rsid w:val="006148CC"/>
    <w:rsid w:val="00623282"/>
    <w:rsid w:val="006448C9"/>
    <w:rsid w:val="006621C2"/>
    <w:rsid w:val="006647D6"/>
    <w:rsid w:val="006B3C4F"/>
    <w:rsid w:val="00717FB5"/>
    <w:rsid w:val="0077573D"/>
    <w:rsid w:val="007911AD"/>
    <w:rsid w:val="007E1015"/>
    <w:rsid w:val="007F07C1"/>
    <w:rsid w:val="00830C2C"/>
    <w:rsid w:val="00857AEB"/>
    <w:rsid w:val="00867320"/>
    <w:rsid w:val="008900F7"/>
    <w:rsid w:val="008D5D4A"/>
    <w:rsid w:val="008F37F6"/>
    <w:rsid w:val="008F5300"/>
    <w:rsid w:val="008F7DDE"/>
    <w:rsid w:val="009003DC"/>
    <w:rsid w:val="00930130"/>
    <w:rsid w:val="009634B5"/>
    <w:rsid w:val="009703DD"/>
    <w:rsid w:val="00985C07"/>
    <w:rsid w:val="009A51C1"/>
    <w:rsid w:val="00A044E4"/>
    <w:rsid w:val="00A4097F"/>
    <w:rsid w:val="00AA6E7A"/>
    <w:rsid w:val="00B158E6"/>
    <w:rsid w:val="00B30457"/>
    <w:rsid w:val="00B478A3"/>
    <w:rsid w:val="00B57E24"/>
    <w:rsid w:val="00B6780E"/>
    <w:rsid w:val="00BA3FB6"/>
    <w:rsid w:val="00BE2674"/>
    <w:rsid w:val="00C122B3"/>
    <w:rsid w:val="00C76B22"/>
    <w:rsid w:val="00C934CB"/>
    <w:rsid w:val="00C93B0C"/>
    <w:rsid w:val="00CA781A"/>
    <w:rsid w:val="00CD3D12"/>
    <w:rsid w:val="00D00E62"/>
    <w:rsid w:val="00D0698E"/>
    <w:rsid w:val="00D203E6"/>
    <w:rsid w:val="00D337B0"/>
    <w:rsid w:val="00DA2C66"/>
    <w:rsid w:val="00DF3ACB"/>
    <w:rsid w:val="00DF6F2A"/>
    <w:rsid w:val="00E37709"/>
    <w:rsid w:val="00E45654"/>
    <w:rsid w:val="00E5214F"/>
    <w:rsid w:val="00E55DE3"/>
    <w:rsid w:val="00E81368"/>
    <w:rsid w:val="00F45E16"/>
    <w:rsid w:val="00F8042D"/>
    <w:rsid w:val="00FB063E"/>
    <w:rsid w:val="00FD0C1B"/>
    <w:rsid w:val="00FF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7FB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17FB5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717FB5"/>
    <w:rPr>
      <w:rFonts w:cs="Times New Roman" w:eastAsia="Arial Unicode MS" w:hAnsi="Times New Roman" w:ascii="Times New Roman"/>
      <w:sz w:val="24"/>
      <w:szCs w:val="20"/>
    </w:rPr>
  </w:style>
  <w:style w:customStyle="true" w:styleId="Naslov3Char" w:type="character">
    <w:name w:val="Naslov 3 Char"/>
    <w:basedOn w:val="Zadanifontodlomka"/>
    <w:link w:val="Naslov3"/>
    <w:rsid w:val="00717FB5"/>
    <w:rPr>
      <w:rFonts w:cs="Times New Roman" w:eastAsia="Arial Unicode MS" w:hAnsi="Times New Roman" w:asci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7FB5"/>
    <w:rPr>
      <w:rFonts w:cs="Times New Roman" w:eastAsia="Times New Roman" w:hAnsi="Times New Roman" w:asci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044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44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44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44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44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7FB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17F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717FB5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717F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17FB5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717FB5"/>
    <w:rPr>
      <w:rFonts w:ascii="Times New Roman" w:cs="Times New Roman" w:eastAsia="Arial Unicode MS" w:hAnsi="Times New Roman"/>
      <w:sz w:val="24"/>
      <w:szCs w:val="20"/>
    </w:rPr>
  </w:style>
  <w:style w:customStyle="1" w:styleId="Naslov3Char" w:type="character">
    <w:name w:val="Naslov 3 Char"/>
    <w:basedOn w:val="Zadanifontodlomka"/>
    <w:link w:val="Naslov3"/>
    <w:rsid w:val="00717FB5"/>
    <w:rPr>
      <w:rFonts w:ascii="Times New Roman" w:cs="Times New Roman" w:eastAsia="Arial Unicode MS" w:hAnsi="Times New Roman"/>
      <w:b/>
      <w:sz w:val="24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717FB5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717FB5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717F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7FB5"/>
    <w:rPr>
      <w:rFonts w:ascii="Times New Roman" w:cs="Times New Roman" w:eastAsia="Times New Roman" w:hAnsi="Times New Roman"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717FB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17F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7FB5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044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44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44E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44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44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St-1995/2016-7</izvorni_sadrzaj>
    <derivirana_varijabla naziv="DomainObject.Oznaka_1">St-1995/2016-7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Balić Jurišić</izvorni_sadrzaj>
    <derivirana_varijabla naziv="DomainObject.DonositeljOdluke.Prezime_1">Balić Jurišić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1995</izvorni_sadrzaj>
    <derivirana_varijabla naziv="DomainObject.Predmet.Broj_1">1995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St-1995/2016</izvorni_sadrzaj>
    <derivirana_varijabla naziv="DomainObject.Predmet.OznakaBroj_1">St-1995/2016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VALISE j.d.o.o. turistička agencija, za usluge</izvorni_sadrzaj>
    <derivirana_varijabla naziv="DomainObject.Predmet.ProtustrankaFormated_1">  VALISE j.d.o.o. turistička agencija, za usluge</derivirana_varijabla>
  </DomainObject.Predmet.ProtustrankaFormated>
  <DomainObject.Predmet.ProtustrankaFormatedOIB>
    <izvorni_sadrzaj>  VALISE j.d.o.o. turistička agencija, za usluge, OIB 24977718840</izvorni_sadrzaj>
    <derivirana_varijabla naziv="DomainObject.Predmet.ProtustrankaFormatedOIB_1">  VALISE j.d.o.o. turistička agencija, za usluge, OIB 24977718840</derivirana_varijabla>
  </DomainObject.Predmet.ProtustrankaFormatedOIB>
  <DomainObject.Predmet.ProtustrankaFormatedWithAdress>
    <izvorni_sadrzaj> VALISE j.d.o.o. turistička agencija, za usluge, Put Skalica 20, 21310 Omiš</izvorni_sadrzaj>
    <derivirana_varijabla naziv="DomainObject.Predmet.ProtustrankaFormatedWithAdress_1"> VALISE j.d.o.o. turistička agencija, za usluge, Put Skalica 20, 21310 Omiš</derivirana_varijabla>
  </DomainObject.Predmet.ProtustrankaFormatedWithAdress>
  <DomainObject.Predmet.ProtustrankaFormatedWithAdressOIB>
    <izvorni_sadrzaj> VALISE j.d.o.o. turistička agencija, za usluge, OIB 24977718840, Put Skalica 20, 21310 Omiš</izvorni_sadrzaj>
    <derivirana_varijabla naziv="DomainObject.Predmet.ProtustrankaFormatedWithAdressOIB_1"> VALISE j.d.o.o. turistička agencija, za usluge, OIB 24977718840, Put Skalica 20, 21310 Omiš</derivirana_varijabla>
  </DomainObject.Predmet.ProtustrankaFormatedWithAdressOIB>
  <DomainObject.Predmet.ProtustrankaWithAdress>
    <izvorni_sadrzaj>VALISE j.d.o.o. turistička agencija, za usluge Put Skalica 20, 21310 Omiš</izvorni_sadrzaj>
    <derivirana_varijabla naziv="DomainObject.Predmet.ProtustrankaWithAdress_1">VALISE j.d.o.o. turistička agencija, za usluge Put Skalica 20, 21310 Omiš</derivirana_varijabla>
  </DomainObject.Predmet.ProtustrankaWithAdress>
  <DomainObject.Predmet.ProtustrankaWithAdressOIB>
    <izvorni_sadrzaj>VALISE j.d.o.o. turistička agencija, za usluge, OIB 24977718840, Put Skalica 20, 21310 Omiš</izvorni_sadrzaj>
    <derivirana_varijabla naziv="DomainObject.Predmet.ProtustrankaWithAdressOIB_1">VALISE j.d.o.o. turistička agencija, za usluge, OIB 24977718840, Put Skalica 20, 21310 Omiš</derivirana_varijabla>
  </DomainObject.Predmet.ProtustrankaWithAdressOIB>
  <DomainObject.Predmet.ProtustrankaNazivFormated>
    <izvorni_sadrzaj>VALISE j.d.o.o. turistička agencija, za usluge</izvorni_sadrzaj>
    <derivirana_varijabla naziv="DomainObject.Predmet.ProtustrankaNazivFormated_1">VALISE j.d.o.o. turistička agencija, za usluge</derivirana_varijabla>
  </DomainObject.Predmet.ProtustrankaNazivFormated>
  <DomainObject.Predmet.ProtustrankaNazivFormatedOIB>
    <izvorni_sadrzaj>VALISE j.d.o.o. turistička agencija, za usluge, OIB 24977718840</izvorni_sadrzaj>
    <derivirana_varijabla naziv="DomainObject.Predmet.ProtustrankaNazivFormatedOIB_1">VALISE j.d.o.o. turistička agencija, za usluge, OIB 24977718840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Ref 8</izvorni_sadrzaj>
    <derivirana_varijabla naziv="DomainObject.Predmet.Referada.Oznaka_1">Ref 8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104</izvorni_sadrzaj>
    <derivirana_varijabla naziv="DomainObject.Predmet.Referada.Prostorija.Oznaka_1">104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Marija Balić Jurišić</izvorni_sadrzaj>
    <derivirana_varijabla naziv="DomainObject.Predmet.Referada.Sudac_1">Marija Balić Jurišić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15520.41</izvorni_sadrzaj>
    <derivirana_varijabla naziv="DomainObject.Predmet.TrenutnaVrijednost_1">15520.41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Karaman</izvorni_sadrzaj>
    <derivirana_varijabla naziv="DomainObject.Predmet.Zapisnicar_1">Sanda Karaman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VALISE j.d.o.o. turistička agencija, za usluge</item>
    </izvorni_sadrzaj>
    <derivirana_varijabla naziv="DomainObject.Predmet.ProtuStrankaListFormated_1">
      <item>VALISE j.d.o.o. turistička agencija, za usluge</item>
    </derivirana_varijabla>
  </DomainObject.Predmet.ProtuStrankaListFormated>
  <DomainObject.Predmet.ProtuStrankaListFormatedOIB>
    <izvorni_sadrzaj>
      <item>VALISE j.d.o.o. turistička agencija, za usluge, OIB 24977718840</item>
    </izvorni_sadrzaj>
    <derivirana_varijabla naziv="DomainObject.Predmet.ProtuStrankaListFormatedOIB_1">
      <item>VALISE j.d.o.o. turistička agencija, za usluge, OIB 24977718840</item>
    </derivirana_varijabla>
  </DomainObject.Predmet.ProtuStrankaListFormatedOIB>
  <DomainObject.Predmet.ProtuStrankaListFormatedWithAdress>
    <izvorni_sadrzaj>
      <item>VALISE j.d.o.o. turistička agencija, za usluge, Put Skalica 20, 21310 Omiš</item>
    </izvorni_sadrzaj>
    <derivirana_varijabla naziv="DomainObject.Predmet.ProtuStrankaListFormatedWithAdress_1">
      <item>VALISE j.d.o.o. turistička agencija, za usluge, Put Skalica 20, 21310 Omiš</item>
    </derivirana_varijabla>
  </DomainObject.Predmet.ProtuStrankaListFormatedWithAdress>
  <DomainObject.Predmet.ProtuStrankaListFormatedWithAdressOIB>
    <izvorni_sadrzaj>
      <item>VALISE j.d.o.o. turistička agencija, za usluge, OIB 24977718840, Put Skalica 20, 21310 Omiš</item>
    </izvorni_sadrzaj>
    <derivirana_varijabla naziv="DomainObject.Predmet.ProtuStrankaListFormatedWithAdressOIB_1">
      <item>VALISE j.d.o.o. turistička agencija, za usluge, OIB 24977718840, Put Skalica 20, 21310 Omiš</item>
    </derivirana_varijabla>
  </DomainObject.Predmet.ProtuStrankaListFormatedWithAdressOIB>
  <DomainObject.Predmet.ProtuStrankaListNazivFormated>
    <izvorni_sadrzaj>
      <item>VALISE j.d.o.o. turistička agencija, za usluge</item>
    </izvorni_sadrzaj>
    <derivirana_varijabla naziv="DomainObject.Predmet.ProtuStrankaListNazivFormated_1">
      <item>VALISE j.d.o.o. turistička agencija, za usluge</item>
    </derivirana_varijabla>
  </DomainObject.Predmet.ProtuStrankaListNazivFormated>
  <DomainObject.Predmet.ProtuStrankaListNazivFormatedOIB>
    <izvorni_sadrzaj>
      <item>VALISE j.d.o.o. turistička agencija, za usluge, OIB 24977718840</item>
    </izvorni_sadrzaj>
    <derivirana_varijabla naziv="DomainObject.Predmet.ProtuStrankaListNazivFormatedOIB_1">
      <item>VALISE j.d.o.o. turistička agencija, za usluge, OIB 24977718840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>St-1995/2016-7</izvorni_sadrzaj>
    <derivirana_varijabla naziv="DomainObject.PoslovniBrojDokumenta_1">St-1995/2016-7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VALISE j.d.o.o. turistička agencija, za usluge</izvorni_sadrzaj>
    <derivirana_varijabla naziv="DomainObject.Predmet.ProtustrankaIDrugi_1">VALISE j.d.o.o. turistička agencija,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VALISE j.d.o.o. turistička agencija, za usluge, OIB 24977718840, Put Skalica 20, 21310 Omiš</izvorni_sadrzaj>
    <derivirana_varijabla naziv="DomainObject.Predmet.ProtustrankaIDrugiAdressOIB_1">VALISE j.d.o.o. turistička agencija, za usluge, OIB 24977718840, Put Skalica 20,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VALISE j.d.o.o. turistička agencija, za usluge</item>
      <item>FINANCIJSKA AGENCIJA, RC SPLIT</item>
    </izvorni_sadrzaj>
    <derivirana_varijabla naziv="DomainObject.Predmet.SudioniciListNaziv_1">
      <item>VALISE j.d.o.o. turistička agencija, za usluge</item>
      <item>FINANCIJSKA AGENCIJA, RC SPLIT</item>
    </derivirana_varijabla>
  </DomainObject.Predmet.SudioniciListNaziv>
  <DomainObject.Predmet.SudioniciListAdressOIB>
    <izvorni_sadrzaj>
      <item>VALISE j.d.o.o. turistička agencija, za usluge, OIB 24977718840, Put Skalica 20,21310 Omiš</item>
      <item>FINANCIJSKA AGENCIJA, RC SPLIT, OIB 85821130368, Mažuranićevo šetalište 24 b,21000 Split</item>
    </izvorni_sadrzaj>
    <derivirana_varijabla naziv="DomainObject.Predmet.SudioniciListAdressOIB_1">
      <item>VALISE j.d.o.o. turistička agencija, za usluge, OIB 24977718840, Put Skalica 20,21310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24977718840</item>
      <item>, OIB 85821130368</item>
    </izvorni_sadrzaj>
    <derivirana_varijabla naziv="DomainObject.Predmet.SudioniciListNazivOIB_1">
      <item>, OIB 24977718840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8E7D1-4E6E-4082-B61D-0F4F2992C8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751</properties:Words>
  <properties:Characters>4090</properties:Characters>
  <properties:Lines>89</properties:Lines>
  <properties:Paragraphs>28</properties:Paragraphs>
  <properties:TotalTime>163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/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4933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2017-11-15T07:10:00Z</dcterms:created>
  <dc:creator>Marija Balić</dc:creator>
  <dc:description/>
  <cp:keywords/>
  <cp:lastModifiedBy>Marija Balić</cp:lastModifiedBy>
  <cp:lastPrinted>2017-12-19T07:33:00Z</cp:lastPrinted>
  <dcterms:modified xmlns:xsi="http://www.w3.org/2001/XMLSchema-instance" xsi:type="dcterms:W3CDTF">2017-12-19T07:33:00Z</dcterms:modified>
  <cp:revision>17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St-1995/2016-7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