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2115" w14:paraId="23f2115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3B5ED5">
        <w:rPr>
          <w:b w:val="false"/>
        </w:rPr>
        <w:t>9/2018-17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4E27E9" w:rsidP="00F37CDF" w:rsidR="00EA1927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384E17">
        <w:t>VESNE JAKIĆ, OIB: 27364197722, iz Osije</w:t>
      </w:r>
      <w:r w:rsidR="00411A27">
        <w:t xml:space="preserve">ka, </w:t>
      </w:r>
      <w:r w:rsidR="00737CD6">
        <w:t xml:space="preserve"> </w:t>
      </w:r>
      <w:r>
        <w:t>Umaška 17,</w:t>
      </w:r>
      <w:r w:rsidR="003E148E">
        <w:t xml:space="preserve">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</w:t>
      </w:r>
      <w:r w:rsidR="00737CD6">
        <w:t xml:space="preserve">dana </w:t>
      </w:r>
      <w:r w:rsidR="003B5ED5">
        <w:t>11. prosinca</w:t>
      </w:r>
      <w:r w:rsidR="00B4398C">
        <w:t xml:space="preserve"> 2018</w:t>
      </w:r>
      <w:r w:rsidR="00D1151C">
        <w:t>.</w:t>
      </w:r>
      <w:r w:rsidR="00F37CDF"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3B5ED5" w:rsidP="002E26A7" w:rsidR="002E26A7">
      <w:pPr>
        <w:jc w:val="center"/>
      </w:pPr>
      <w:r>
        <w:t>24. siječnja 2019</w:t>
      </w:r>
      <w:r w:rsidR="002E26A7">
        <w:t>.g. u</w:t>
      </w:r>
      <w:r w:rsidR="00002397">
        <w:t xml:space="preserve"> </w:t>
      </w:r>
      <w:r w:rsidR="007E0FAF">
        <w:t>9,00</w:t>
      </w:r>
      <w:r w:rsidR="002E26A7">
        <w:t xml:space="preserve"> sati</w:t>
      </w:r>
      <w:r w:rsidR="00002397">
        <w:t xml:space="preserve">, soba </w:t>
      </w:r>
      <w:r w:rsidR="006F7D78">
        <w:t>16</w:t>
      </w:r>
      <w:r w:rsidR="00737CD6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</w:t>
      </w:r>
      <w:r w:rsidR="007609D4">
        <w:t>je se na e-oglasnoj ploči suda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944327" w:rsidP="00944327" w:rsidR="00944327">
      <w:r>
        <w:tab/>
        <w:t xml:space="preserve">- Odvjetničko društvo Leko i Parnteri, OIB: 35913314365, Domagojeva 18, 10000 </w:t>
      </w:r>
      <w:r>
        <w:tab/>
        <w:t>Zagreb,</w:t>
      </w:r>
    </w:p>
    <w:p w:rsidRDefault="00944327" w:rsidP="00944327" w:rsidR="00944327">
      <w:r>
        <w:tab/>
        <w:t>- Slatinska banka d.d., OIB: 42252496579, V. Nazora 2, 33520 Slatina,</w:t>
      </w:r>
    </w:p>
    <w:p w:rsidRDefault="00944327" w:rsidP="00944327" w:rsidR="00944327">
      <w:r>
        <w:tab/>
        <w:t>- OTP banka d.d., OIB: 52508873833, Domovinskog rata 3, 23000 Zadar,</w:t>
      </w:r>
    </w:p>
    <w:p w:rsidRDefault="00944327" w:rsidP="00944327" w:rsidR="00944327">
      <w:r>
        <w:tab/>
        <w:t>- Privredna banka Zagreb d.d., OIB: 02535697732, Radnička cesta 50, 10000 Zagreb,</w:t>
      </w:r>
    </w:p>
    <w:p w:rsidRDefault="00944327" w:rsidP="00944327" w:rsidR="00944327">
      <w:r>
        <w:tab/>
        <w:t>- Grad Osijek, OIB: 30050049642, Franje Kuhača 9, 31000 Osijek,</w:t>
      </w:r>
    </w:p>
    <w:p w:rsidRDefault="00944327" w:rsidP="00944327" w:rsidR="00944327">
      <w:r>
        <w:tab/>
        <w:t xml:space="preserve">- SVEA EKONOMI d.o.o., OIB: 1786354241, Avenija Većeslava Holjevca 40, 10000 </w:t>
      </w:r>
      <w:r>
        <w:tab/>
        <w:t>Zagreb,</w:t>
      </w:r>
    </w:p>
    <w:p w:rsidRDefault="00944327" w:rsidP="00944327" w:rsidR="00944327">
      <w:r>
        <w:tab/>
        <w:t>- ISKON Internet d.d., OIB: 36779353407, Garićgradska 18, 10000 Zagreb,</w:t>
      </w:r>
    </w:p>
    <w:p w:rsidRDefault="00944327" w:rsidP="00944327" w:rsidR="00944327">
      <w:r>
        <w:tab/>
        <w:t>- Odvjetnik Ivica Leko, OIB: 86331625549, K.A. Stepinca 17, 31000 Osijek,</w:t>
      </w:r>
    </w:p>
    <w:p w:rsidRDefault="00944327" w:rsidP="00944327" w:rsidR="00944327">
      <w:r>
        <w:tab/>
        <w:t xml:space="preserve">- FINA ZAGREB, OIB: 85821130368, Ulica grada Vukovara 70, 10000 Zagreb, </w:t>
      </w:r>
    </w:p>
    <w:p w:rsidRDefault="00944327" w:rsidP="00944327" w:rsidR="00944327">
      <w:r>
        <w:tab/>
        <w:t>-odvjetnik Dražen Srb  iz Osijeka</w:t>
      </w:r>
      <w:r w:rsidR="000970B6">
        <w:t>,</w:t>
      </w:r>
    </w:p>
    <w:p w:rsidRDefault="00944327" w:rsidP="00944327" w:rsidR="0049620E">
      <w:r>
        <w:tab/>
        <w:t xml:space="preserve">-odvjetnica Sonja Šoštar iz Samobora, </w:t>
      </w:r>
    </w:p>
    <w:p w:rsidRDefault="00E009B2" w:rsidP="00944327" w:rsidR="00E009B2">
      <w:r>
        <w:tab/>
        <w:t>- B2 Kapital</w:t>
      </w:r>
      <w:r w:rsidR="003D01C8">
        <w:t>, OIB: 57509775367</w:t>
      </w:r>
    </w:p>
    <w:p w:rsidRDefault="0049620E" w:rsidP="00BE2C01" w:rsidR="0049620E">
      <w:pPr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3D01C8">
        <w:t xml:space="preserve">11. prosinca </w:t>
      </w:r>
      <w:r w:rsidR="00067CA4">
        <w:t xml:space="preserve"> 2018.</w:t>
      </w:r>
      <w:r>
        <w:t xml:space="preserve">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</w:p>
    <w:p w:rsidRDefault="00933DC6" w:rsidP="00C973BF" w:rsidR="00933DC6">
      <w:pPr>
        <w:ind w:left="900"/>
        <w:jc w:val="both"/>
        <w:rPr>
          <w:bCs/>
        </w:rPr>
      </w:pPr>
    </w:p>
    <w:p w:rsidRDefault="00933DC6" w:rsidP="00C973BF" w:rsidR="00933DC6">
      <w:pPr>
        <w:ind w:left="900"/>
        <w:jc w:val="both"/>
        <w:rPr>
          <w:bCs/>
        </w:rPr>
      </w:pPr>
    </w:p>
    <w:p w:rsidRDefault="00933DC6" w:rsidP="00C973BF" w:rsidR="00933DC6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33DC6" w:rsidP="00C973BF" w:rsidR="00933DC6">
      <w:pPr>
        <w:ind w:left="900"/>
        <w:jc w:val="both"/>
        <w:rPr>
          <w:bCs/>
        </w:rPr>
      </w:pPr>
    </w:p>
    <w:p w:rsidRDefault="00933DC6" w:rsidP="00C973BF" w:rsidR="00933DC6">
      <w:pPr>
        <w:ind w:left="900"/>
        <w:jc w:val="both"/>
        <w:rPr>
          <w:bCs/>
        </w:rPr>
      </w:pPr>
    </w:p>
    <w:p w:rsidRDefault="00933DC6" w:rsidP="00C973BF" w:rsidR="00933DC6">
      <w:pPr>
        <w:ind w:left="900"/>
        <w:jc w:val="both"/>
        <w:rPr>
          <w:bCs/>
        </w:rPr>
      </w:pPr>
    </w:p>
    <w:p w:rsidRDefault="009809E5" w:rsidP="001D4759" w:rsidR="00622D58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933DC6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97B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97B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067CA4">
      <w:t>9/2018-</w:t>
    </w:r>
    <w:r w:rsidR="003D01C8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67CA4"/>
    <w:rsid w:val="000705BC"/>
    <w:rsid w:val="00084C3A"/>
    <w:rsid w:val="000941E4"/>
    <w:rsid w:val="0009440C"/>
    <w:rsid w:val="000970B6"/>
    <w:rsid w:val="000E7D35"/>
    <w:rsid w:val="00121091"/>
    <w:rsid w:val="001D4759"/>
    <w:rsid w:val="00210F0A"/>
    <w:rsid w:val="002272D5"/>
    <w:rsid w:val="00251990"/>
    <w:rsid w:val="00252CD7"/>
    <w:rsid w:val="00265387"/>
    <w:rsid w:val="0027253E"/>
    <w:rsid w:val="00290D83"/>
    <w:rsid w:val="00294AFE"/>
    <w:rsid w:val="002E26A7"/>
    <w:rsid w:val="002F2014"/>
    <w:rsid w:val="00337759"/>
    <w:rsid w:val="003614AA"/>
    <w:rsid w:val="00384E17"/>
    <w:rsid w:val="003B5ED5"/>
    <w:rsid w:val="003C65D0"/>
    <w:rsid w:val="003D01C8"/>
    <w:rsid w:val="003E148E"/>
    <w:rsid w:val="00411A27"/>
    <w:rsid w:val="00466542"/>
    <w:rsid w:val="0048363B"/>
    <w:rsid w:val="0049620E"/>
    <w:rsid w:val="004E27E9"/>
    <w:rsid w:val="004E3A24"/>
    <w:rsid w:val="005616AB"/>
    <w:rsid w:val="00604D5F"/>
    <w:rsid w:val="00605D6F"/>
    <w:rsid w:val="00622D58"/>
    <w:rsid w:val="00637A26"/>
    <w:rsid w:val="0067212D"/>
    <w:rsid w:val="00675A97"/>
    <w:rsid w:val="006C35F2"/>
    <w:rsid w:val="006E1360"/>
    <w:rsid w:val="006F0B44"/>
    <w:rsid w:val="006F7D78"/>
    <w:rsid w:val="00701EA7"/>
    <w:rsid w:val="00737CD6"/>
    <w:rsid w:val="007609D4"/>
    <w:rsid w:val="007E0FAF"/>
    <w:rsid w:val="00803C94"/>
    <w:rsid w:val="00873331"/>
    <w:rsid w:val="00877E28"/>
    <w:rsid w:val="008A3A69"/>
    <w:rsid w:val="008E592F"/>
    <w:rsid w:val="008F1FA1"/>
    <w:rsid w:val="00933DC6"/>
    <w:rsid w:val="009340C2"/>
    <w:rsid w:val="00944327"/>
    <w:rsid w:val="00956D9E"/>
    <w:rsid w:val="00970551"/>
    <w:rsid w:val="009809E5"/>
    <w:rsid w:val="009B600C"/>
    <w:rsid w:val="009E124D"/>
    <w:rsid w:val="00A4597B"/>
    <w:rsid w:val="00B4398C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009B2"/>
    <w:rsid w:val="00E10F17"/>
    <w:rsid w:val="00EA1927"/>
    <w:rsid w:val="00F205C6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3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3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3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3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0B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0B4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3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3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3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3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0B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0B4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34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Sp-9/2018-17</izvorni_sadrzaj>
    <derivirana_varijabla naziv="DomainObject.Oznaka_1">Sp-9/2018-17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Sp-9/2018</izvorni_sadrzaj>
    <derivirana_varijabla naziv="DomainObject.Predmet.OznakaBroj_1">Sp-9/2018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Jakić</izvorni_sadrzaj>
    <derivirana_varijabla naziv="DomainObject.Predmet.StrankaFormated_1">  Vesna Jakić</derivirana_varijabla>
  </DomainObject.Predmet.StrankaFormated>
  <DomainObject.Predmet.StrankaFormatedOIB>
    <izvorni_sadrzaj>  Vesna Jakić, OIB 27364197722</izvorni_sadrzaj>
    <derivirana_varijabla naziv="DomainObject.Predmet.StrankaFormatedOIB_1">  Vesna Jakić, OIB 27364197722</derivirana_varijabla>
  </DomainObject.Predmet.StrankaFormatedOIB>
  <DomainObject.Predmet.StrankaFormatedWithAdress>
    <izvorni_sadrzaj> Vesna Jakić, Umaška 17, 31000 Osijek</izvorni_sadrzaj>
    <derivirana_varijabla naziv="DomainObject.Predmet.StrankaFormatedWithAdress_1"> Vesna Jakić, Umaška 17, 31000 Osijek</derivirana_varijabla>
  </DomainObject.Predmet.StrankaFormatedWithAdress>
  <DomainObject.Predmet.StrankaFormatedWithAdressOIB>
    <izvorni_sadrzaj> Vesna Jakić, OIB 27364197722, Umaška 17, 31000 Osijek</izvorni_sadrzaj>
    <derivirana_varijabla naziv="DomainObject.Predmet.StrankaFormatedWithAdressOIB_1"> Vesna Jakić, OIB 27364197722, Umaška 17, 31000 Osijek</derivirana_varijabla>
  </DomainObject.Predmet.StrankaFormatedWithAdressOIB>
  <DomainObject.Predmet.StrankaWithAdress>
    <izvorni_sadrzaj>Vesna Jakić Umaška 17,31000 Osijek</izvorni_sadrzaj>
    <derivirana_varijabla naziv="DomainObject.Predmet.StrankaWithAdress_1">Vesna Jakić Umaška 17,31000 Osijek</derivirana_varijabla>
  </DomainObject.Predmet.StrankaWithAdress>
  <DomainObject.Predmet.StrankaWithAdressOIB>
    <izvorni_sadrzaj>Vesna Jakić, OIB 27364197722, Umaška 17,31000 Osijek</izvorni_sadrzaj>
    <derivirana_varijabla naziv="DomainObject.Predmet.StrankaWithAdressOIB_1">Vesna Jakić, OIB 27364197722, Umaška 17,31000 Osijek</derivirana_varijabla>
  </DomainObject.Predmet.StrankaWithAdressOIB>
  <DomainObject.Predmet.StrankaNazivFormated>
    <izvorni_sadrzaj>Vesna Jakić</izvorni_sadrzaj>
    <derivirana_varijabla naziv="DomainObject.Predmet.StrankaNazivFormated_1">Vesna Jakić</derivirana_varijabla>
  </DomainObject.Predmet.StrankaNazivFormated>
  <DomainObject.Predmet.StrankaNazivFormatedOIB>
    <izvorni_sadrzaj>Vesna Jakić, OIB 27364197722</izvorni_sadrzaj>
    <derivirana_varijabla naziv="DomainObject.Predmet.StrankaNazivFormatedOIB_1">Vesna Jakić, OIB 27364197722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Šimica Maloča</izvorni_sadrzaj>
    <derivirana_varijabla naziv="DomainObject.Predmet.Zapisnicar_1">Šimica Maloča</derivirana_varijabla>
  </DomainObject.Predmet.Zapisnicar>
  <DomainObject.Predmet.StrankaListFormated>
    <izvorni_sadrzaj>
      <item>Vesna Jakić</item>
    </izvorni_sadrzaj>
    <derivirana_varijabla naziv="DomainObject.Predmet.StrankaListFormated_1">
      <item>Vesna Jakić</item>
    </derivirana_varijabla>
  </DomainObject.Predmet.StrankaListFormated>
  <DomainObject.Predmet.StrankaListFormatedOIB>
    <izvorni_sadrzaj>
      <item>Vesna Jakić, OIB 27364197722</item>
    </izvorni_sadrzaj>
    <derivirana_varijabla naziv="DomainObject.Predmet.StrankaListFormatedOIB_1">
      <item>Vesna Jakić, OIB 27364197722</item>
    </derivirana_varijabla>
  </DomainObject.Predmet.StrankaListFormatedOIB>
  <DomainObject.Predmet.StrankaListFormatedWithAdress>
    <izvorni_sadrzaj>
      <item>Vesna Jakić, Umaška 17, 31000 Osijek</item>
    </izvorni_sadrzaj>
    <derivirana_varijabla naziv="DomainObject.Predmet.StrankaListFormatedWithAdress_1">
      <item>Vesna Jakić, Umaška 17, 31000 Osijek</item>
    </derivirana_varijabla>
  </DomainObject.Predmet.StrankaListFormatedWithAdress>
  <DomainObject.Predmet.StrankaListFormatedWithAdressOIB>
    <izvorni_sadrzaj>
      <item>Vesna Jakić, OIB 27364197722, Umaška 17, 31000 Osijek</item>
    </izvorni_sadrzaj>
    <derivirana_varijabla naziv="DomainObject.Predmet.StrankaListFormatedWithAdressOIB_1">
      <item>Vesna Jakić, OIB 27364197722, Umaška 17, 31000 Osijek</item>
    </derivirana_varijabla>
  </DomainObject.Predmet.StrankaListFormatedWithAdressOIB>
  <DomainObject.Predmet.StrankaListNazivFormated>
    <izvorni_sadrzaj>
      <item>Vesna Jakić</item>
    </izvorni_sadrzaj>
    <derivirana_varijabla naziv="DomainObject.Predmet.StrankaListNazivFormated_1">
      <item>Vesna Jakić</item>
    </derivirana_varijabla>
  </DomainObject.Predmet.StrankaListNazivFormated>
  <DomainObject.Predmet.StrankaListNazivFormatedOIB>
    <izvorni_sadrzaj>
      <item>Vesna Jakić, OIB 27364197722</item>
    </izvorni_sadrzaj>
    <derivirana_varijabla naziv="DomainObject.Predmet.StrankaListNazivFormatedOIB_1">
      <item>Vesna Jakić, OIB 27364197722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izvorni_sadrzaj>
    <derivirana_varijabla naziv="DomainObject.Predmet.OstaliListFormated_1"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derivirana_varijabla>
  </DomainObject.Predmet.OstaliListFormated>
  <DomainObject.Predmet.OstaliListFormatedOIB>
    <izvorni_sadrzaj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izvorni_sadrzaj>
    <derivirana_varijabla naziv="DomainObject.Predmet.OstaliListFormatedOIB_1"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derivirana_varijabla>
  </DomainObject.Predmet.OstaliListFormatedOIB>
  <DomainObject.Predmet.OstaliListFormatedWithAdress>
    <izvorni_sadrzaj>
      <item>Odvjetnica Sonja Šoštar, Kleščićeva 7, 10430 Samobor</item>
      <item>OPĆINSKO DRŽAVNO ODVJETNIŠTVO U OSIJEKU</item>
      <item>Odvjetnik Dražen Srb, Park k. P. Krešimira IV 1/II, 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izvorni_sadrzaj>
    <derivirana_varijabla naziv="DomainObject.Predmet.OstaliListFormatedWithAdress_1">
      <item>Odvjetnica Sonja Šoštar, Kleščićeva 7, 10430 Samobor</item>
      <item>OPĆINSKO DRŽAVNO ODVJETNIŠTVO U OSIJEKU</item>
      <item>Odvjetnik Dražen Srb, Park k. P. Krešimira IV 1/II, 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derivirana_varijabla>
  </DomainObject.Predmet.OstaliListFormatedWithAdress>
  <DomainObject.Predmet.OstaliListFormatedWithAdressOIB>
    <izvorni_sadrzaj>
      <item>Odvjetnica Sonja Šoštar, Kleščićeva 7, 10430 Samobor</item>
      <item>OPĆINSKO DRŽAVNO ODVJETNIŠTVO U OSIJEKU</item>
      <item>Odvjetnik Dražen Srb, Park k. P. Krešimira IV 1/II, 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izvorni_sadrzaj>
    <derivirana_varijabla naziv="DomainObject.Predmet.OstaliListFormatedWithAdressOIB_1">
      <item>Odvjetnica Sonja Šoštar, Kleščićeva 7, 10430 Samobor</item>
      <item>OPĆINSKO DRŽAVNO ODVJETNIŠTVO U OSIJEKU</item>
      <item>Odvjetnik Dražen Srb, Park k. P. Krešimira IV 1/II, 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derivirana_varijabla>
  </DomainObject.Predmet.OstaliListFormatedWithAdressOIB>
  <DomainObject.Predmet.OstaliListNazivFormated>
    <izvorni_sadrzaj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izvorni_sadrzaj>
    <derivirana_varijabla naziv="DomainObject.Predmet.OstaliListNazivFormated_1"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derivirana_varijabla>
  </DomainObject.Predmet.OstaliListNazivFormated>
  <DomainObject.Predmet.OstaliListNazivFormatedOIB>
    <izvorni_sadrzaj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izvorni_sadrzaj>
    <derivirana_varijabla naziv="DomainObject.Predmet.OstaliListNazivFormatedOIB_1"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Sp-9/2018-17</izvorni_sadrzaj>
    <derivirana_varijabla naziv="DomainObject.PoslovniBrojDokumenta_1">Sp-9/2018-17</derivirana_varijabla>
  </DomainObject.PoslovniBrojDokumenta>
  <DomainObject.Predmet.StrankaIDrugi>
    <izvorni_sadrzaj>Vesna Jakić</izvorni_sadrzaj>
    <derivirana_varijabla naziv="DomainObject.Predmet.StrankaIDrugi_1">Vesna Jakić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Jakić, OIB 27364197722, Umaška 17, 31000 Osijek</izvorni_sadrzaj>
    <derivirana_varijabla naziv="DomainObject.Predmet.StrankaIDrugiAdressOIB_1">Vesna Jakić, OIB 27364197722, Umaška 17,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Jakić</item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izvorni_sadrzaj>
    <derivirana_varijabla naziv="DomainObject.Predmet.SudioniciListNaziv_1">
      <item>Vesna Jakić</item>
      <item>Odvjetnica Sonja Šoštar</item>
      <item>OPĆINSKO DRŽAVNO ODVJETNIŠTVO U OSIJEKU</item>
      <item>Odvjetnik Dražen Srb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derivirana_varijabla>
  </DomainObject.Predmet.SudioniciListNaziv>
  <DomainObject.Predmet.SudioniciListAdressOIB>
    <izvorni_sadrzaj>
      <item>Vesna Jakić, OIB 27364197722, Umaška 17,31000 Osijek</item>
      <item>Odvjetnica Sonja Šoštar, Kleščićeva 7,10430 Samobor</item>
      <item>OPĆINSKO DRŽAVNO ODVJETNIŠTVO U OSIJEKU</item>
      <item>Odvjetnik Dražen Srb, Park k. P. Krešimira IV 1/II,31000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izvorni_sadrzaj>
    <derivirana_varijabla naziv="DomainObject.Predmet.SudioniciListAdressOIB_1">
      <item>Vesna Jakić, OIB 27364197722, Umaška 17,31000 Osijek</item>
      <item>Odvjetnica Sonja Šoštar, Kleščićeva 7,10430 Samobor</item>
      <item>OPĆINSKO DRŽAVNO ODVJETNIŠTVO U OSIJEKU</item>
      <item>Odvjetnik Dražen Srb, Park k. P. Krešimira IV 1/II,31000 Osijek</item>
      <item>LEKO I PARTNERI ODVJETNIČKO DRUŠTVO</item>
      <item>Slatinska banka d.d.</item>
      <item>OTP BANKA  d.d.</item>
      <item>Privredna banka Zagreb d.d.</item>
      <item>Grad Osijek</item>
      <item>SVEA Ekonomi d.o.o.</item>
      <item>ISKON Internet d.o.o.</item>
      <item>odvjetnik Ivica Leko</item>
      <item>B2 Kapital  d.o.o.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27364197722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27364197722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2223</properties:Characters>
  <properties:Lines>78</properties:Lines>
  <properties:Paragraphs>35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2018-12-11T09:49:00Z</cp:lastPrinted>
  <dcterms:modified xmlns:xsi="http://www.w3.org/2001/XMLSchema-instance" xsi:type="dcterms:W3CDTF">2018-12-11T09:50:00Z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Sp-9/2018-17 / Odluka - Ostalo (POZIV__za_pripremno_ročište.docx)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