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73a1" w14:paraId="31c73a1" w:rsidRDefault="00491455" w:rsidP="00491455" w:rsidR="00491455" w:rsidRPr="00017E22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017E22">
        <w:t>1 St-</w:t>
      </w:r>
      <w:r w:rsidR="00A85A75">
        <w:t>222</w:t>
      </w:r>
      <w:r w:rsidRPr="00017E22">
        <w:t>/</w:t>
      </w:r>
      <w:r w:rsidR="00A85A75">
        <w:t>18</w:t>
      </w:r>
      <w:r>
        <w:t>-1</w:t>
      </w:r>
    </w:p>
    <w:p w:rsidRDefault="00083684" w:rsidP="00491455" w:rsidR="00083684" w:rsidRPr="00491455">
      <w:pPr>
        <w:jc w:val="right"/>
        <w:rPr>
          <w:sz w:val="22"/>
          <w:szCs w:val="22"/>
        </w:rPr>
      </w:pP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491455" w:rsidP="00491455" w:rsidR="0049145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91455" w:rsidP="00491455" w:rsidR="0049145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491455" w:rsidP="00491455" w:rsidR="0049145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491455" w:rsidP="00491455" w:rsidR="0049145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E3D54" w:rsidP="00182C48" w:rsidR="00182C48" w:rsidRPr="00017E22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Bajlo, u stečajnom postupku nad </w:t>
      </w:r>
      <w:r w:rsidR="002151FC" w:rsidRPr="00D72603">
        <w:t>stečajn</w:t>
      </w:r>
      <w:r w:rsidR="002151FC">
        <w:t xml:space="preserve">om masom stečajnog dužnika </w:t>
      </w:r>
      <w:r w:rsidR="00491455" w:rsidRPr="000D611F">
        <w:t>TLM TVORNICA LAKIH METALA d.d., Šibenik, Ulica Narodnog preporoda 12, OIB: 71112635487</w:t>
      </w:r>
      <w:r w:rsidR="002B0791">
        <w:t xml:space="preserve">, </w:t>
      </w:r>
      <w:r w:rsidR="002B0791" w:rsidRPr="006A0A0E">
        <w:t>koga zastupa stečajn</w:t>
      </w:r>
      <w:r w:rsidR="00491455">
        <w:t>i</w:t>
      </w:r>
      <w:r w:rsidR="002B0791">
        <w:t xml:space="preserve"> upravitelj</w:t>
      </w:r>
      <w:r w:rsidR="002B0791" w:rsidRPr="006A0A0E">
        <w:t xml:space="preserve"> </w:t>
      </w:r>
      <w:r w:rsidR="002B0791">
        <w:t xml:space="preserve">stečajne mase </w:t>
      </w:r>
      <w:r w:rsidR="00491455">
        <w:t>Milan Ljubičić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9546C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A85A75">
        <w:t>20</w:t>
      </w:r>
      <w:r w:rsidR="002151FC">
        <w:t xml:space="preserve">. </w:t>
      </w:r>
      <w:r w:rsidR="00491455">
        <w:t>lipnja</w:t>
      </w:r>
      <w:r w:rsidR="009546CE">
        <w:t xml:space="preserve">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934E90" w:rsidP="009546CE" w:rsidR="00934E90">
      <w:pPr>
        <w:numPr>
          <w:ilvl w:val="0"/>
          <w:numId w:val="1"/>
        </w:numPr>
        <w:jc w:val="both"/>
      </w:pPr>
      <w:r>
        <w:t xml:space="preserve">Nastavlja se ovaj </w:t>
      </w:r>
      <w:r w:rsidR="00491455">
        <w:t>stečajni</w:t>
      </w:r>
      <w:r>
        <w:t xml:space="preserve"> postupka radi naknadne diobe.</w:t>
      </w:r>
    </w:p>
    <w:p w:rsidRDefault="00934E90" w:rsidP="00934E90" w:rsidR="00934E90">
      <w:pPr>
        <w:ind w:left="1065"/>
        <w:jc w:val="both"/>
      </w:pPr>
    </w:p>
    <w:p w:rsidRDefault="00491455" w:rsidP="009546CE" w:rsidR="009546CE" w:rsidRPr="00017E22">
      <w:pPr>
        <w:numPr>
          <w:ilvl w:val="0"/>
          <w:numId w:val="1"/>
        </w:numPr>
        <w:jc w:val="both"/>
      </w:pPr>
      <w:r>
        <w:t>Daje se suglasnost stečajnom upravitelju</w:t>
      </w:r>
      <w:r w:rsidR="009546CE" w:rsidRPr="00017E22">
        <w:t xml:space="preserve"> za naknadnu diobu, a prema diobnom popisu od </w:t>
      </w:r>
      <w:r>
        <w:t>19</w:t>
      </w:r>
      <w:r w:rsidR="009546CE">
        <w:t xml:space="preserve">. </w:t>
      </w:r>
      <w:r>
        <w:t>lipnja</w:t>
      </w:r>
      <w:r w:rsidR="009546CE">
        <w:t xml:space="preserve"> 2018.</w:t>
      </w:r>
      <w:r w:rsidR="009546CE" w:rsidRPr="00017E22">
        <w:t xml:space="preserve"> izloženom u pisarnici ovog suda dana </w:t>
      </w:r>
      <w:r w:rsidR="009234C1">
        <w:t>20</w:t>
      </w:r>
      <w:r w:rsidR="009546CE">
        <w:t xml:space="preserve">. </w:t>
      </w:r>
      <w:r>
        <w:t>lipnja</w:t>
      </w:r>
      <w:r w:rsidR="009546CE">
        <w:t xml:space="preserve"> 2018</w:t>
      </w:r>
      <w:r w:rsidR="009546CE" w:rsidRPr="00017E22">
        <w:t xml:space="preserve">.   </w:t>
      </w:r>
    </w:p>
    <w:p w:rsidRDefault="009546CE" w:rsidP="009546CE" w:rsidR="009546CE" w:rsidRPr="00017E22">
      <w:pPr>
        <w:ind w:left="705"/>
        <w:jc w:val="both"/>
      </w:pPr>
    </w:p>
    <w:p w:rsidRDefault="00491455" w:rsidP="009546CE" w:rsidR="009546CE">
      <w:pPr>
        <w:numPr>
          <w:ilvl w:val="0"/>
          <w:numId w:val="1"/>
        </w:numPr>
        <w:jc w:val="both"/>
      </w:pPr>
      <w:r>
        <w:t>Stečajni</w:t>
      </w:r>
      <w:r w:rsidR="009546CE" w:rsidRPr="00017E22">
        <w:t xml:space="preserve"> upravitelj</w:t>
      </w:r>
      <w:r w:rsidR="009546CE">
        <w:t xml:space="preserve"> duž</w:t>
      </w:r>
      <w:r>
        <w:t>an</w:t>
      </w:r>
      <w:r w:rsidR="009546CE" w:rsidRPr="00017E22">
        <w:t xml:space="preserve"> je po dobivanju ove suglasnosti postupiti u skladu sa čl. </w:t>
      </w:r>
      <w:r w:rsidR="009546CE">
        <w:t>273</w:t>
      </w:r>
      <w:r w:rsidR="009546CE" w:rsidRPr="00017E22">
        <w:t xml:space="preserve">. Stečajnog zakona. </w:t>
      </w:r>
    </w:p>
    <w:p w:rsidRDefault="009546CE" w:rsidP="009546CE" w:rsidR="009546CE">
      <w:pPr>
        <w:pStyle w:val="Odlomakpopisa"/>
      </w:pPr>
    </w:p>
    <w:p w:rsidRDefault="009546CE" w:rsidP="009546CE" w:rsidR="009546CE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9546CE" w:rsidP="009546CE" w:rsidR="009546CE" w:rsidRPr="00017E22"/>
    <w:p w:rsidRDefault="009546CE" w:rsidP="009546CE" w:rsidR="009546CE" w:rsidRPr="00017E22">
      <w:pPr>
        <w:jc w:val="center"/>
      </w:pPr>
      <w:r w:rsidRPr="00017E22">
        <w:t>Obrazloženje</w:t>
      </w:r>
    </w:p>
    <w:p w:rsidRDefault="009546CE" w:rsidP="009546CE" w:rsidR="009546CE" w:rsidRPr="00017E22"/>
    <w:p w:rsidRDefault="009546CE" w:rsidP="009546CE" w:rsidR="00934E90">
      <w:pPr>
        <w:ind w:firstLine="708"/>
        <w:jc w:val="both"/>
      </w:pPr>
      <w:r w:rsidRPr="00017E22">
        <w:t>Stečajn</w:t>
      </w:r>
      <w:r w:rsidR="00491455">
        <w:t>i</w:t>
      </w:r>
      <w:r w:rsidRPr="00017E22">
        <w:t xml:space="preserve"> upravitelj</w:t>
      </w:r>
      <w:r w:rsidR="00491455">
        <w:t xml:space="preserve"> zatražio</w:t>
      </w:r>
      <w:r w:rsidRPr="00017E22">
        <w:t xml:space="preserve"> je suglasnost za </w:t>
      </w:r>
      <w:r w:rsidR="00491455">
        <w:t>naknadnu diobu koju bi proveo</w:t>
      </w:r>
      <w:r w:rsidRPr="00934E90">
        <w:t xml:space="preserve"> namirenjem tražbina stečajnih vjerovnika u ukupnom iznosu od </w:t>
      </w:r>
      <w:r w:rsidR="009234C1">
        <w:t>299.505,21</w:t>
      </w:r>
      <w:r w:rsidRPr="00934E90">
        <w:t xml:space="preserve"> </w:t>
      </w:r>
      <w:r w:rsidRPr="00017E22">
        <w:t>kune</w:t>
      </w:r>
      <w:r>
        <w:t xml:space="preserve">, što čini </w:t>
      </w:r>
      <w:r w:rsidR="009234C1">
        <w:t>0,00258%</w:t>
      </w:r>
      <w:r w:rsidR="00934E90">
        <w:t xml:space="preserve"> namirenja drugog isplatnog reda. </w:t>
      </w:r>
    </w:p>
    <w:p w:rsidRDefault="009546CE" w:rsidP="009546CE" w:rsidR="009546CE" w:rsidRPr="00017E22">
      <w:pPr>
        <w:ind w:firstLine="708"/>
        <w:jc w:val="both"/>
      </w:pPr>
      <w:r w:rsidRPr="00017E22">
        <w:t>Obzirom da je stečajn</w:t>
      </w:r>
      <w:r w:rsidR="00491455">
        <w:t>i</w:t>
      </w:r>
      <w:r w:rsidRPr="00017E22">
        <w:t xml:space="preserve"> upravitelj uz zahtjev</w:t>
      </w:r>
      <w:r w:rsidR="00934E90">
        <w:t xml:space="preserve"> za davanje sug</w:t>
      </w:r>
      <w:r w:rsidR="00491455">
        <w:t>lasnosti dostavio</w:t>
      </w:r>
      <w:r w:rsidRPr="00017E22">
        <w:t xml:space="preserve"> i diobni popis, to je isti izložen u pisarnici ovog</w:t>
      </w:r>
      <w:r>
        <w:t xml:space="preserve"> suda</w:t>
      </w:r>
      <w:r w:rsidRPr="00017E22">
        <w:t xml:space="preserve"> </w:t>
      </w:r>
      <w:r>
        <w:t xml:space="preserve">i objavljen na mrežnoj stranici e-Oglasna ploča </w:t>
      </w:r>
      <w:r w:rsidRPr="00017E22">
        <w:t xml:space="preserve">suda </w:t>
      </w:r>
      <w:r w:rsidR="009234C1">
        <w:t>20</w:t>
      </w:r>
      <w:r>
        <w:t xml:space="preserve">. </w:t>
      </w:r>
      <w:r w:rsidR="00491455">
        <w:t>lipnja</w:t>
      </w:r>
      <w:r>
        <w:t xml:space="preserve"> 201</w:t>
      </w:r>
      <w:r w:rsidR="00934E90">
        <w:t>8</w:t>
      </w:r>
      <w:r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>
        <w:t>280</w:t>
      </w:r>
      <w:r w:rsidRPr="00017E22">
        <w:t>.</w:t>
      </w:r>
      <w:r>
        <w:t xml:space="preserve"> st. 1.</w:t>
      </w:r>
      <w:r w:rsidRPr="00017E22">
        <w:t xml:space="preserve"> Stečajnog zakona počinje teći </w:t>
      </w:r>
      <w:r w:rsidR="009234C1">
        <w:t>21</w:t>
      </w:r>
      <w:r>
        <w:t xml:space="preserve">. </w:t>
      </w:r>
      <w:r w:rsidR="00491455">
        <w:t>lipnja</w:t>
      </w:r>
      <w:r w:rsidR="00934E90">
        <w:t xml:space="preserve"> 2018</w:t>
      </w:r>
      <w:r>
        <w:t>.</w:t>
      </w:r>
      <w:r w:rsidRPr="00017E22">
        <w:t>, nakon p</w:t>
      </w:r>
      <w:r w:rsidR="00491455">
        <w:t>roteka kojeg će stečajni</w:t>
      </w:r>
      <w:r w:rsidRPr="00017E22">
        <w:t xml:space="preserve"> upravitelj pristupiti diobi, a u smislu čl. </w:t>
      </w:r>
      <w:r>
        <w:t>273.</w:t>
      </w:r>
      <w:r w:rsidRPr="00017E22">
        <w:t xml:space="preserve"> Stečajnog zakona. </w:t>
      </w:r>
    </w:p>
    <w:p w:rsidRDefault="009546CE" w:rsidP="009546CE" w:rsidR="009546CE" w:rsidRPr="00017E22">
      <w:pPr>
        <w:ind w:firstLine="708"/>
        <w:jc w:val="both"/>
      </w:pPr>
    </w:p>
    <w:p w:rsidRDefault="009546CE" w:rsidP="00E8416D" w:rsidR="009546CE" w:rsidRPr="00017E22">
      <w:pPr>
        <w:jc w:val="center"/>
      </w:pPr>
      <w:r w:rsidRPr="00017E22">
        <w:t xml:space="preserve">U Zadru, </w:t>
      </w:r>
      <w:r w:rsidR="009234C1">
        <w:t>20</w:t>
      </w:r>
      <w:r>
        <w:t xml:space="preserve">. </w:t>
      </w:r>
      <w:r w:rsidR="00491455">
        <w:t>lipnja</w:t>
      </w:r>
      <w:r>
        <w:t xml:space="preserve"> 2018</w:t>
      </w:r>
      <w:r w:rsidRPr="00017E22">
        <w:t>.</w:t>
      </w:r>
    </w:p>
    <w:p w:rsidRDefault="009546CE" w:rsidP="009546CE" w:rsidR="009546CE" w:rsidRPr="00017E22">
      <w:pPr>
        <w:jc w:val="right"/>
      </w:pPr>
    </w:p>
    <w:p w:rsidRDefault="00E8416D" w:rsidP="00E8416D" w:rsidR="009546CE" w:rsidRPr="00017E22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9546CE">
        <w:t>Sudac</w:t>
      </w:r>
    </w:p>
    <w:p w:rsidRDefault="00E8416D" w:rsidP="00E8416D" w:rsidR="009546CE" w:rsidRPr="00017E22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46CE" w:rsidRPr="00017E22">
        <w:t xml:space="preserve">       </w:t>
      </w:r>
      <w:r w:rsidR="009546CE">
        <w:t xml:space="preserve">     </w:t>
      </w:r>
      <w:r w:rsidR="009546CE" w:rsidRPr="00017E22">
        <w:t>Ardena Bajlo</w:t>
      </w:r>
      <w:r>
        <w:t>, v.r.</w:t>
      </w: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pPr>
        <w:ind w:left="5664"/>
        <w:jc w:val="center"/>
      </w:pPr>
    </w:p>
    <w:p w:rsidRDefault="00E8416D" w:rsidP="009546CE" w:rsidR="00E8416D"/>
    <w:p w:rsidRDefault="009546CE" w:rsidP="009546CE" w:rsidR="009546CE" w:rsidRPr="00017E22">
      <w:r>
        <w:lastRenderedPageBreak/>
        <w:t>Pouka o pravnom lijeku</w:t>
      </w:r>
      <w:r w:rsidRPr="00017E22">
        <w:t>:</w:t>
      </w:r>
    </w:p>
    <w:p w:rsidRDefault="009234C1" w:rsidP="009234C1" w:rsidR="009234C1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>
        <w:t xml:space="preserve">                  </w:t>
      </w:r>
    </w:p>
    <w:p w:rsidRDefault="009546CE" w:rsidP="009546CE" w:rsidR="009546CE"/>
    <w:p w:rsidRDefault="009546CE" w:rsidP="009546CE" w:rsidR="009546CE" w:rsidRPr="00017E22"/>
    <w:p w:rsidRDefault="009546CE" w:rsidP="009546CE" w:rsidR="009546CE" w:rsidRPr="00017E22">
      <w:r w:rsidRPr="00017E22">
        <w:t xml:space="preserve">Dostaviti: 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>Stečajnom upravitelju</w:t>
      </w:r>
      <w:r>
        <w:t>-emailom</w:t>
      </w:r>
    </w:p>
    <w:p w:rsidRDefault="009546CE" w:rsidP="009546CE" w:rsidR="009546CE" w:rsidRPr="00017E22">
      <w:pPr>
        <w:numPr>
          <w:ilvl w:val="0"/>
          <w:numId w:val="3"/>
        </w:numPr>
      </w:pPr>
      <w:r>
        <w:t xml:space="preserve">e- </w:t>
      </w:r>
      <w:r w:rsidRPr="00017E22">
        <w:t>Oglasna ploča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 xml:space="preserve">U spis </w:t>
      </w:r>
    </w:p>
    <w:p w:rsidRDefault="00FC675F" w:rsidP="009546CE" w:rsidR="00FC675F" w:rsidRPr="00017E22">
      <w:pPr>
        <w:jc w:val="both"/>
      </w:pPr>
    </w:p>
    <w:sectPr w:rsidSect="00934E90" w:rsidR="00FC675F" w:rsidRPr="00017E22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2151FC"/>
    <w:rsid w:val="00233AD9"/>
    <w:rsid w:val="00241BF7"/>
    <w:rsid w:val="002907FC"/>
    <w:rsid w:val="00294C1A"/>
    <w:rsid w:val="002B0791"/>
    <w:rsid w:val="002F4E92"/>
    <w:rsid w:val="00491455"/>
    <w:rsid w:val="006D5987"/>
    <w:rsid w:val="00845FF8"/>
    <w:rsid w:val="00895654"/>
    <w:rsid w:val="008A56C2"/>
    <w:rsid w:val="008E3BF4"/>
    <w:rsid w:val="008E3D54"/>
    <w:rsid w:val="009234C1"/>
    <w:rsid w:val="00934E90"/>
    <w:rsid w:val="009546CE"/>
    <w:rsid w:val="009B4195"/>
    <w:rsid w:val="009D7A7A"/>
    <w:rsid w:val="009F4CEB"/>
    <w:rsid w:val="00A00657"/>
    <w:rsid w:val="00A85A75"/>
    <w:rsid w:val="00A917A0"/>
    <w:rsid w:val="00A94666"/>
    <w:rsid w:val="00AE5036"/>
    <w:rsid w:val="00BE6C59"/>
    <w:rsid w:val="00C639C8"/>
    <w:rsid w:val="00CD4BEC"/>
    <w:rsid w:val="00E8416D"/>
    <w:rsid w:val="00EA598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49145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49145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4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ADRIAL PLUS d.o.o. za usluge i trgovinu</izvorni_sadrzaj>
    <derivirana_varijabla naziv="DomainObject.Predmet.StrankaFormated_1">  FINA - Podružnica Šibenik; Jerko Bumbak; Željko Klarić; Dragica Lalić; Ivan Laća; Miloš Đurica; ADRIAL PLUS d.o.o. za usluge i trgovinu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ADRIAL PLUS d.o.o. za usluge i trgovinu, OIB 62244399525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ADRIAL PLUS d.o.o. za usluge i trgovinu, OIB 62244399525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derivirana_varijabla>
  </DomainObject.Predmet.StrankaWithAdressOIB>
  <DomainObject.Predmet.StrankaNazivFormated>
    <izvorni_sadrzaj>FINA - Podružnica Šibenik,Jerko Bumbak,Željko Klarić,Dragica Lalić,Ivan Laća,Miloš Đurica,ADRIAL PLUS d.o.o. za usluge i trgovinu</izvorni_sadrzaj>
    <derivirana_varijabla naziv="DomainObject.Predmet.StrankaNazivFormated_1">FINA - Podružnica Šibenik,Jerko Bumbak,Željko Klarić,Dragica Lalić,Ivan Laća,Miloš Đurica,ADRIAL PLUS d.o.o. za usluge i trgovinu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65813187930,ADRIAL PLUS d.o.o. za usluge i trgovinu, OIB 62244399525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udioniciListNaziv_1"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udioniciListNaziv>
  <DomainObject.Predmet.SudioniciListAdressOIB>
    <izvorni_sadrzaj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izvorni_sadrzaj>
    <derivirana_varijabla naziv="DomainObject.Predmet.SudioniciListAdressOIB_1"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izvorni_sadrzaj>
    <derivirana_varijabla naziv="DomainObject.Predmet.SudioniciListNazivOIB_1"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306</properties:Words>
  <properties:Characters>1566</properties:Characters>
  <properties:Lines>62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2018-06-20T05:38:00Z</dcterms:created>
  <dc:creator>Ardena Bajlo</dc:creator>
  <cp:lastModifiedBy>Ante Rubelj</cp:lastModifiedBy>
  <cp:lastPrinted>2016-10-12T08:50:00Z</cp:lastPrinted>
  <dcterms:modified xmlns:xsi="http://www.w3.org/2001/XMLSchema-instance" xsi:type="dcterms:W3CDTF">2018-06-20T09:32:00Z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 st-222-18 Tlm NASTAVAK POSTUPKA I SUGLASNOST ZA 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