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b9ad5" w14:paraId="89b9ad5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F40B91" w:rsidRPr="00F40B91">
        <w:rPr>
          <w:sz w:val="24"/>
        </w:rPr>
        <w:t>73. St</w:t>
      </w:r>
      <w:r w:rsidR="00F40B91" w:rsidRPr="00D55B6A">
        <w:rPr>
          <w:sz w:val="24"/>
        </w:rPr>
        <w:t>-</w:t>
      </w:r>
      <w:proofErr w:type="spellStart"/>
      <w:r w:rsidR="00B016E5">
        <w:rPr>
          <w:sz w:val="24"/>
        </w:rPr>
        <w:t>2193</w:t>
      </w:r>
      <w:proofErr w:type="spellEnd"/>
      <w:r w:rsidR="00F40B91" w:rsidRPr="00D55B6A">
        <w:rPr>
          <w:sz w:val="24"/>
        </w:rPr>
        <w:t>/</w:t>
      </w:r>
      <w:proofErr w:type="spellStart"/>
      <w:r w:rsidR="00F40B91" w:rsidRPr="00D55B6A">
        <w:rPr>
          <w:sz w:val="24"/>
        </w:rPr>
        <w:t>2015</w:t>
      </w:r>
      <w:proofErr w:type="spellEnd"/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F40B91" w:rsidRPr="00F40B91">
        <w:rPr>
          <w:sz w:val="24"/>
          <w:szCs w:val="24"/>
        </w:rPr>
        <w:t>Ivi Karin Šipek,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B016E5">
        <w:rPr>
          <w:sz w:val="24"/>
          <w:szCs w:val="24"/>
        </w:rPr>
        <w:t xml:space="preserve">CENTAR ZA ZAŠTITU LJUDSKIH PRAVA ZATOČENIH I NESTALIH GRAĐANA I ČLANOVA NJIHOVIH OBITELJI "APEL", Zagreb, Ilica </w:t>
      </w:r>
      <w:proofErr w:type="spellStart"/>
      <w:r w:rsidR="00B016E5">
        <w:rPr>
          <w:sz w:val="24"/>
          <w:szCs w:val="24"/>
        </w:rPr>
        <w:t>256b</w:t>
      </w:r>
      <w:proofErr w:type="spellEnd"/>
      <w:r w:rsidR="00655E84">
        <w:rPr>
          <w:sz w:val="24"/>
          <w:szCs w:val="24"/>
        </w:rPr>
        <w:t xml:space="preserve">, </w:t>
      </w:r>
      <w:r w:rsidR="00EA5497">
        <w:rPr>
          <w:sz w:val="24"/>
          <w:szCs w:val="24"/>
        </w:rPr>
        <w:t xml:space="preserve">REGISTARSKI BROJ: </w:t>
      </w:r>
      <w:proofErr w:type="spellStart"/>
      <w:r w:rsidR="00EA5497">
        <w:rPr>
          <w:sz w:val="24"/>
          <w:szCs w:val="24"/>
        </w:rPr>
        <w:t>00000620</w:t>
      </w:r>
      <w:proofErr w:type="spellEnd"/>
      <w:r w:rsidR="00D55B6A">
        <w:rPr>
          <w:sz w:val="24"/>
          <w:szCs w:val="24"/>
        </w:rPr>
        <w:t xml:space="preserve">, </w:t>
      </w:r>
      <w:proofErr w:type="spellStart"/>
      <w:r w:rsidR="00655E84">
        <w:rPr>
          <w:sz w:val="24"/>
          <w:szCs w:val="24"/>
        </w:rPr>
        <w:t>OIB</w:t>
      </w:r>
      <w:proofErr w:type="spellEnd"/>
      <w:r w:rsidR="00655E84">
        <w:rPr>
          <w:sz w:val="24"/>
          <w:szCs w:val="24"/>
        </w:rPr>
        <w:t xml:space="preserve">: </w:t>
      </w:r>
      <w:proofErr w:type="spellStart"/>
      <w:r w:rsidR="00EA5497">
        <w:rPr>
          <w:sz w:val="24"/>
          <w:szCs w:val="24"/>
        </w:rPr>
        <w:t>82961376795</w:t>
      </w:r>
      <w:proofErr w:type="spellEnd"/>
      <w:r w:rsidRPr="00F40B91">
        <w:rPr>
          <w:sz w:val="24"/>
          <w:szCs w:val="24"/>
        </w:rPr>
        <w:t xml:space="preserve">, </w:t>
      </w:r>
      <w:r w:rsidR="00F40B91" w:rsidRPr="00F40B91">
        <w:rPr>
          <w:sz w:val="24"/>
          <w:szCs w:val="24"/>
        </w:rPr>
        <w:t xml:space="preserve">dana </w:t>
      </w:r>
      <w:proofErr w:type="spellStart"/>
      <w:r w:rsidR="00B740D7">
        <w:rPr>
          <w:sz w:val="24"/>
          <w:szCs w:val="24"/>
        </w:rPr>
        <w:t>10</w:t>
      </w:r>
      <w:proofErr w:type="spellEnd"/>
      <w:r w:rsidR="00F40B91" w:rsidRPr="00F40B91">
        <w:rPr>
          <w:sz w:val="24"/>
          <w:szCs w:val="24"/>
        </w:rPr>
        <w:t>. studenoga</w:t>
      </w:r>
      <w:r w:rsidRPr="00F40B91">
        <w:rPr>
          <w:sz w:val="24"/>
          <w:szCs w:val="24"/>
        </w:rPr>
        <w:t xml:space="preserve"> </w:t>
      </w:r>
      <w:proofErr w:type="spellStart"/>
      <w:r w:rsidRPr="00F40B91">
        <w:rPr>
          <w:sz w:val="24"/>
          <w:szCs w:val="24"/>
        </w:rPr>
        <w:t>2015</w:t>
      </w:r>
      <w:proofErr w:type="spellEnd"/>
      <w:r w:rsidRPr="00F40B91">
        <w:rPr>
          <w:sz w:val="24"/>
          <w:szCs w:val="24"/>
        </w:rPr>
        <w:t>.</w:t>
      </w:r>
    </w:p>
    <w:p w:rsidRDefault="007B3DFA" w:rsidP="00C17C50" w:rsidR="007B3DFA" w:rsidRPr="00F40B91">
      <w:pPr>
        <w:jc w:val="both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92581D" w:rsidRPr="00F40B91">
        <w:rPr>
          <w:sz w:val="24"/>
          <w:szCs w:val="24"/>
        </w:rPr>
        <w:t xml:space="preserve"> </w:t>
      </w:r>
      <w:r w:rsidR="00EA5497" w:rsidRPr="00EA5497">
        <w:rPr>
          <w:sz w:val="24"/>
          <w:szCs w:val="24"/>
        </w:rPr>
        <w:t xml:space="preserve">CENTAR ZA ZAŠTITU LJUDSKIH PRAVA ZATOČENIH I NESTALIH GRAĐANA I ČLANOVA NJIHOVIH OBITELJI "APEL", Zagreb, Ilica </w:t>
      </w:r>
      <w:proofErr w:type="spellStart"/>
      <w:r w:rsidR="00EA5497" w:rsidRPr="00EA5497">
        <w:rPr>
          <w:sz w:val="24"/>
          <w:szCs w:val="24"/>
        </w:rPr>
        <w:t>256b</w:t>
      </w:r>
      <w:proofErr w:type="spellEnd"/>
      <w:r w:rsidR="00EA5497" w:rsidRPr="00EA5497">
        <w:rPr>
          <w:sz w:val="24"/>
          <w:szCs w:val="24"/>
        </w:rPr>
        <w:t xml:space="preserve">, REGISTARSKI BROJ: </w:t>
      </w:r>
      <w:proofErr w:type="spellStart"/>
      <w:r w:rsidR="00EA5497" w:rsidRPr="00EA5497">
        <w:rPr>
          <w:sz w:val="24"/>
          <w:szCs w:val="24"/>
        </w:rPr>
        <w:t>00000620</w:t>
      </w:r>
      <w:proofErr w:type="spellEnd"/>
      <w:r w:rsidR="00EA5497" w:rsidRPr="00EA5497">
        <w:rPr>
          <w:sz w:val="24"/>
          <w:szCs w:val="24"/>
        </w:rPr>
        <w:t xml:space="preserve">, </w:t>
      </w:r>
      <w:proofErr w:type="spellStart"/>
      <w:r w:rsidR="00EA5497" w:rsidRPr="00EA5497">
        <w:rPr>
          <w:sz w:val="24"/>
          <w:szCs w:val="24"/>
        </w:rPr>
        <w:t>OIB</w:t>
      </w:r>
      <w:proofErr w:type="spellEnd"/>
      <w:r w:rsidR="00EA5497" w:rsidRPr="00EA5497">
        <w:rPr>
          <w:sz w:val="24"/>
          <w:szCs w:val="24"/>
        </w:rPr>
        <w:t xml:space="preserve">: </w:t>
      </w:r>
      <w:proofErr w:type="spellStart"/>
      <w:r w:rsidR="00EA5497" w:rsidRPr="00EA5497">
        <w:rPr>
          <w:sz w:val="24"/>
          <w:szCs w:val="24"/>
        </w:rPr>
        <w:t>82961376795</w:t>
      </w:r>
      <w:proofErr w:type="spellEnd"/>
      <w:r w:rsidR="007B3DFA">
        <w:rPr>
          <w:sz w:val="24"/>
          <w:szCs w:val="24"/>
        </w:rPr>
        <w:t>,</w:t>
      </w:r>
      <w:r w:rsidR="00695214" w:rsidRPr="00F40B91">
        <w:rPr>
          <w:sz w:val="24"/>
          <w:szCs w:val="24"/>
        </w:rPr>
        <w:t xml:space="preserve"> podaci o djelatnicima ili potvrda da nema zaposlenih osoba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DE4300" w:rsidR="00133DAD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EA5497" w:rsidRPr="00EA5497">
        <w:rPr>
          <w:sz w:val="24"/>
          <w:szCs w:val="24"/>
        </w:rPr>
        <w:t xml:space="preserve">CENTAR ZA ZAŠTITU LJUDSKIH PRAVA ZATOČENIH I NESTALIH GRAĐANA I ČLANOVA NJIHOVIH OBITELJI "APEL", Zagreb, Ilica </w:t>
      </w:r>
      <w:proofErr w:type="spellStart"/>
      <w:r w:rsidR="00EA5497" w:rsidRPr="00EA5497">
        <w:rPr>
          <w:sz w:val="24"/>
          <w:szCs w:val="24"/>
        </w:rPr>
        <w:t>256b</w:t>
      </w:r>
      <w:proofErr w:type="spellEnd"/>
      <w:r w:rsidR="00EA5497" w:rsidRPr="00EA5497">
        <w:rPr>
          <w:sz w:val="24"/>
          <w:szCs w:val="24"/>
        </w:rPr>
        <w:t xml:space="preserve">, REGISTARSKI BROJ: </w:t>
      </w:r>
      <w:proofErr w:type="spellStart"/>
      <w:r w:rsidR="00EA5497" w:rsidRPr="00EA5497">
        <w:rPr>
          <w:sz w:val="24"/>
          <w:szCs w:val="24"/>
        </w:rPr>
        <w:t>00000620</w:t>
      </w:r>
      <w:proofErr w:type="spellEnd"/>
      <w:r w:rsidR="00EA5497" w:rsidRPr="00EA5497">
        <w:rPr>
          <w:sz w:val="24"/>
          <w:szCs w:val="24"/>
        </w:rPr>
        <w:t xml:space="preserve">, </w:t>
      </w:r>
      <w:proofErr w:type="spellStart"/>
      <w:r w:rsidR="00EA5497" w:rsidRPr="00EA5497">
        <w:rPr>
          <w:sz w:val="24"/>
          <w:szCs w:val="24"/>
        </w:rPr>
        <w:t>OIB</w:t>
      </w:r>
      <w:proofErr w:type="spellEnd"/>
      <w:r w:rsidR="00EA5497" w:rsidRPr="00EA5497">
        <w:rPr>
          <w:sz w:val="24"/>
          <w:szCs w:val="24"/>
        </w:rPr>
        <w:t xml:space="preserve">: </w:t>
      </w:r>
      <w:proofErr w:type="spellStart"/>
      <w:r w:rsidR="00EA5497" w:rsidRPr="00EA5497">
        <w:rPr>
          <w:sz w:val="24"/>
          <w:szCs w:val="24"/>
        </w:rPr>
        <w:t>82961376795</w:t>
      </w:r>
      <w:proofErr w:type="spellEnd"/>
      <w:r w:rsidR="00D55B6A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F40B91" w:rsidR="00E14B66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75D92" w:rsidP="00DD2B2F" w:rsidR="00775D92" w:rsidRPr="00F40B91">
      <w:pPr>
        <w:jc w:val="center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proofErr w:type="spellStart"/>
      <w:r w:rsidR="00B740D7">
        <w:rPr>
          <w:sz w:val="24"/>
          <w:szCs w:val="24"/>
        </w:rPr>
        <w:t>10</w:t>
      </w:r>
      <w:proofErr w:type="spellEnd"/>
      <w:r w:rsidR="00F40B91" w:rsidRPr="00F40B91">
        <w:rPr>
          <w:sz w:val="24"/>
          <w:szCs w:val="24"/>
        </w:rPr>
        <w:t>. studenoga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43052F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</w:t>
      </w:r>
      <w:r w:rsidR="00F40B91">
        <w:rPr>
          <w:sz w:val="24"/>
          <w:szCs w:val="24"/>
        </w:rPr>
        <w:t>Sudac</w:t>
      </w:r>
    </w:p>
    <w:p w:rsidRDefault="00CA083A" w:rsidP="00B84C1C" w:rsidR="00EA0B89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0E530D">
        <w:rPr>
          <w:sz w:val="24"/>
          <w:szCs w:val="24"/>
        </w:rPr>
        <w:t xml:space="preserve"> </w:t>
      </w:r>
      <w:r w:rsidR="00F40B91">
        <w:rPr>
          <w:sz w:val="24"/>
          <w:szCs w:val="24"/>
        </w:rPr>
        <w:t>Iva Karin Šipek</w:t>
      </w:r>
    </w:p>
    <w:p w:rsidRDefault="00F40B91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CF56FE" w:rsidR="007B3DFA">
      <w:pPr>
        <w:jc w:val="both"/>
        <w:rPr>
          <w:sz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 xml:space="preserve">. SZ-a). </w:t>
      </w:r>
    </w:p>
    <w:p w:rsidRDefault="00C946ED" w:rsidP="00CF56FE" w:rsidR="00CC7295">
      <w:pPr>
        <w:jc w:val="both"/>
        <w:rPr>
          <w:sz w:val="24"/>
          <w:szCs w:val="24"/>
        </w:rPr>
      </w:pPr>
      <w:r>
        <w:rPr>
          <w:sz w:val="24"/>
          <w:szCs w:val="24"/>
        </w:rPr>
        <w:t>DNA:</w:t>
      </w:r>
    </w:p>
    <w:p w:rsidRDefault="00133DAD" w:rsidP="00F40B91" w:rsidR="00EA0B89">
      <w:pPr>
        <w:jc w:val="both"/>
        <w:rPr>
          <w:sz w:val="24"/>
          <w:szCs w:val="24"/>
        </w:rPr>
      </w:pPr>
      <w:r w:rsidRPr="00133DAD">
        <w:rPr>
          <w:sz w:val="24"/>
          <w:szCs w:val="24"/>
        </w:rPr>
        <w:t>H</w:t>
      </w:r>
      <w:r w:rsidR="00EA5497">
        <w:rPr>
          <w:sz w:val="24"/>
          <w:szCs w:val="24"/>
        </w:rPr>
        <w:t>ZMO</w:t>
      </w:r>
      <w:r w:rsidR="00C17C50">
        <w:rPr>
          <w:sz w:val="24"/>
          <w:szCs w:val="24"/>
        </w:rPr>
        <w:t xml:space="preserve">, </w:t>
      </w:r>
      <w:r w:rsidR="00EA0B89" w:rsidRPr="00EA0B89">
        <w:rPr>
          <w:sz w:val="24"/>
          <w:szCs w:val="24"/>
        </w:rPr>
        <w:t>Zagreb, Trpimirova 4</w:t>
      </w:r>
    </w:p>
    <w:p w:rsidRDefault="00AC0C0E" w:rsidP="00F40B91" w:rsidR="00C17C50" w:rsidRPr="00C17C50">
      <w:pPr>
        <w:jc w:val="both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775D92">
        <w:rPr>
          <w:sz w:val="24"/>
          <w:szCs w:val="24"/>
        </w:rPr>
        <w:t xml:space="preserve"> 15 dana</w:t>
      </w:r>
    </w:p>
    <w:sectPr w:rsidSect="00EA5497" w:rsidR="00C17C50" w:rsidRPr="00C17C50">
      <w:headerReference w:type="even" r:id="rId10"/>
      <w:headerReference w:type="default" r:id="rId11"/>
      <w:pgSz w:h="16838" w:w="11906"/>
      <w:pgMar w:gutter="0" w:footer="709" w:header="709" w:left="1417" w:bottom="426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A549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3601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27D6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55E84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B3DFA"/>
    <w:rsid w:val="007C4683"/>
    <w:rsid w:val="007C4DC9"/>
    <w:rsid w:val="007D1CF5"/>
    <w:rsid w:val="007D1E44"/>
    <w:rsid w:val="007D462A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4374"/>
    <w:rsid w:val="008B5163"/>
    <w:rsid w:val="008C040B"/>
    <w:rsid w:val="008C25FC"/>
    <w:rsid w:val="008D07BB"/>
    <w:rsid w:val="008D17C5"/>
    <w:rsid w:val="008D2B79"/>
    <w:rsid w:val="0090567E"/>
    <w:rsid w:val="00913A5E"/>
    <w:rsid w:val="0092581D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A75F9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16E5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0D7"/>
    <w:rsid w:val="00B75AE6"/>
    <w:rsid w:val="00B763CD"/>
    <w:rsid w:val="00B84C1C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413EC"/>
    <w:rsid w:val="00D4629E"/>
    <w:rsid w:val="00D55B6A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253FE"/>
    <w:rsid w:val="00E43476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A5497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0B91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7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27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27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27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27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2A27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27D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27D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27D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27D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2015.</izvorni_sadrzaj>
    <derivirana_varijabla naziv="DomainObject.DatumDonosenjaOdluke_1">10.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2193</izvorni_sadrzaj>
    <derivirana_varijabla naziv="DomainObject.Predmet.Broj_1">2193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St-2193/2015</izvorni_sadrzaj>
    <derivirana_varijabla naziv="DomainObject.Predmet.OznakaBroj_1">St-2193/2015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CENTAR ZA ZAŠTITU LJUDSKIH PRAVA ZATOČENIH I NESTALIH GRAĐANA I ČLANOVA NJIHOVIH OBITELJI APEL</izvorni_sadrzaj>
    <derivirana_varijabla naziv="DomainObject.Predmet.ProtustrankaFormated_1">  CENTAR ZA ZAŠTITU LJUDSKIH PRAVA ZATOČENIH I NESTALIH GRAĐANA I ČLANOVA NJIHOVIH OBITELJI APEL</derivirana_varijabla>
  </DomainObject.Predmet.ProtustrankaFormated>
  <DomainObject.Predmet.ProtustrankaFormatedOIB>
    <izvorni_sadrzaj>  CENTAR ZA ZAŠTITU LJUDSKIH PRAVA ZATOČENIH I NESTALIH GRAĐANA I ČLANOVA NJIHOVIH OBITELJI APEL, OIB 82961376795</izvorni_sadrzaj>
    <derivirana_varijabla naziv="DomainObject.Predmet.ProtustrankaFormatedOIB_1">  CENTAR ZA ZAŠTITU LJUDSKIH PRAVA ZATOČENIH I NESTALIH GRAĐANA I ČLANOVA NJIHOVIH OBITELJI APEL, OIB 82961376795</derivirana_varijabla>
  </DomainObject.Predmet.ProtustrankaFormatedOIB>
  <DomainObject.Predmet.ProtustrankaFormatedWithAdress>
    <izvorni_sadrzaj> CENTAR ZA ZAŠTITU LJUDSKIH PRAVA ZATOČENIH I NESTALIH GRAĐANA I ČLANOVA NJIHOVIH OBITELJI APEL, Ilica 256B, 10000 Zagreb</izvorni_sadrzaj>
    <derivirana_varijabla naziv="DomainObject.Predmet.ProtustrankaFormatedWithAdress_1"> CENTAR ZA ZAŠTITU LJUDSKIH PRAVA ZATOČENIH I NESTALIH GRAĐANA I ČLANOVA NJIHOVIH OBITELJI APEL, Ilica 256B, 10000 Zagreb</derivirana_varijabla>
  </DomainObject.Predmet.ProtustrankaFormatedWithAdress>
  <DomainObject.Predmet.ProtustrankaFormatedWithAdressOIB>
    <izvorni_sadrzaj> CENTAR ZA ZAŠTITU LJUDSKIH PRAVA ZATOČENIH I NESTALIH GRAĐANA I ČLANOVA NJIHOVIH OBITELJI APEL, OIB 82961376795, Ilica 256B, 10000 Zagreb</izvorni_sadrzaj>
    <derivirana_varijabla naziv="DomainObject.Predmet.ProtustrankaFormatedWithAdressOIB_1"> CENTAR ZA ZAŠTITU LJUDSKIH PRAVA ZATOČENIH I NESTALIH GRAĐANA I ČLANOVA NJIHOVIH OBITELJI APEL, OIB 82961376795, Ilica 256B, 10000 Zagreb</derivirana_varijabla>
  </DomainObject.Predmet.ProtustrankaFormatedWithAdressOIB>
  <DomainObject.Predmet.ProtustrankaWithAdress>
    <izvorni_sadrzaj>CENTAR ZA ZAŠTITU LJUDSKIH PRAVA ZATOČENIH I NESTALIH GRAĐANA I ČLANOVA NJIHOVIH OBITELJI APEL Ilica 256B, 10000 Zagreb</izvorni_sadrzaj>
    <derivirana_varijabla naziv="DomainObject.Predmet.ProtustrankaWithAdress_1">CENTAR ZA ZAŠTITU LJUDSKIH PRAVA ZATOČENIH I NESTALIH GRAĐANA I ČLANOVA NJIHOVIH OBITELJI APEL Ilica 256B, 10000 Zagreb</derivirana_varijabla>
  </DomainObject.Predmet.ProtustrankaWithAdress>
  <DomainObject.Predmet.ProtustrankaWithAdressOIB>
    <izvorni_sadrzaj>CENTAR ZA ZAŠTITU LJUDSKIH PRAVA ZATOČENIH I NESTALIH GRAĐANA I ČLANOVA NJIHOVIH OBITELJI APEL, OIB 82961376795, Ilica 256B, 10000 Zagreb</izvorni_sadrzaj>
    <derivirana_varijabla naziv="DomainObject.Predmet.ProtustrankaWithAdressOIB_1">CENTAR ZA ZAŠTITU LJUDSKIH PRAVA ZATOČENIH I NESTALIH GRAĐANA I ČLANOVA NJIHOVIH OBITELJI APEL, OIB 82961376795, Ilica 256B, 10000 Zagreb</derivirana_varijabla>
  </DomainObject.Predmet.ProtustrankaWithAdressOIB>
  <DomainObject.Predmet.ProtustrankaNazivFormated>
    <izvorni_sadrzaj>CENTAR ZA ZAŠTITU LJUDSKIH PRAVA ZATOČENIH I NESTALIH GRAĐANA I ČLANOVA NJIHOVIH OBITELJI APEL</izvorni_sadrzaj>
    <derivirana_varijabla naziv="DomainObject.Predmet.ProtustrankaNazivFormated_1">CENTAR ZA ZAŠTITU LJUDSKIH PRAVA ZATOČENIH I NESTALIH GRAĐANA I ČLANOVA NJIHOVIH OBITELJI APEL</derivirana_varijabla>
  </DomainObject.Predmet.ProtustrankaNazivFormated>
  <DomainObject.Predmet.ProtustrankaNazivFormatedOIB>
    <izvorni_sadrzaj>CENTAR ZA ZAŠTITU LJUDSKIH PRAVA ZATOČENIH I NESTALIH GRAĐANA I ČLANOVA NJIHOVIH OBITELJI APEL, OIB 82961376795</izvorni_sadrzaj>
    <derivirana_varijabla naziv="DomainObject.Predmet.ProtustrankaNazivFormatedOIB_1">CENTAR ZA ZAŠTITU LJUDSKIH PRAVA ZATOČENIH I NESTALIH GRAĐANA I ČLANOVA NJIHOVIH OBITELJI APEL, OIB 82961376795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CENTAR ZA ZAŠTITU LJUDSKIH PRAVA ZATOČENIH I NESTALIH GRAĐANA I ČLANOVA NJIHOVIH OBITELJI APEL</item>
    </izvorni_sadrzaj>
    <derivirana_varijabla naziv="DomainObject.Predmet.ProtuStrankaListFormated_1">
      <item>CENTAR ZA ZAŠTITU LJUDSKIH PRAVA ZATOČENIH I NESTALIH GRAĐANA I ČLANOVA NJIHOVIH OBITELJI APEL</item>
    </derivirana_varijabla>
  </DomainObject.Predmet.ProtuStrankaListFormated>
  <DomainObject.Predmet.ProtuStrankaListFormatedOIB>
    <izvorni_sadrzaj>
      <item>CENTAR ZA ZAŠTITU LJUDSKIH PRAVA ZATOČENIH I NESTALIH GRAĐANA I ČLANOVA NJIHOVIH OBITELJI APEL, OIB 82961376795</item>
    </izvorni_sadrzaj>
    <derivirana_varijabla naziv="DomainObject.Predmet.ProtuStrankaListFormatedOIB_1">
      <item>CENTAR ZA ZAŠTITU LJUDSKIH PRAVA ZATOČENIH I NESTALIH GRAĐANA I ČLANOVA NJIHOVIH OBITELJI APEL, OIB 82961376795</item>
    </derivirana_varijabla>
  </DomainObject.Predmet.ProtuStrankaListFormatedOIB>
  <DomainObject.Predmet.ProtuStrankaListFormatedWithAdress>
    <izvorni_sadrzaj>
      <item>CENTAR ZA ZAŠTITU LJUDSKIH PRAVA ZATOČENIH I NESTALIH GRAĐANA I ČLANOVA NJIHOVIH OBITELJI APEL, Ilica 256B, 10000 Zagreb</item>
    </izvorni_sadrzaj>
    <derivirana_varijabla naziv="DomainObject.Predmet.ProtuStrankaListFormatedWithAdress_1">
      <item>CENTAR ZA ZAŠTITU LJUDSKIH PRAVA ZATOČENIH I NESTALIH GRAĐANA I ČLANOVA NJIHOVIH OBITELJI APEL, Ilica 256B, 10000 Zagreb</item>
    </derivirana_varijabla>
  </DomainObject.Predmet.ProtuStrankaListFormatedWithAdress>
  <DomainObject.Predmet.ProtuStrankaListFormatedWithAdressOIB>
    <izvorni_sadrzaj>
      <item>CENTAR ZA ZAŠTITU LJUDSKIH PRAVA ZATOČENIH I NESTALIH GRAĐANA I ČLANOVA NJIHOVIH OBITELJI APEL, OIB 82961376795, Ilica 256B, 10000 Zagreb</item>
    </izvorni_sadrzaj>
    <derivirana_varijabla naziv="DomainObject.Predmet.ProtuStrankaListFormatedWithAdressOIB_1">
      <item>CENTAR ZA ZAŠTITU LJUDSKIH PRAVA ZATOČENIH I NESTALIH GRAĐANA I ČLANOVA NJIHOVIH OBITELJI APEL, OIB 82961376795, Ilica 256B, 10000 Zagreb</item>
    </derivirana_varijabla>
  </DomainObject.Predmet.ProtuStrankaListFormatedWithAdressOIB>
  <DomainObject.Predmet.ProtuStrankaListNazivFormated>
    <izvorni_sadrzaj>
      <item>CENTAR ZA ZAŠTITU LJUDSKIH PRAVA ZATOČENIH I NESTALIH GRAĐANA I ČLANOVA NJIHOVIH OBITELJI APEL</item>
    </izvorni_sadrzaj>
    <derivirana_varijabla naziv="DomainObject.Predmet.ProtuStrankaListNazivFormated_1">
      <item>CENTAR ZA ZAŠTITU LJUDSKIH PRAVA ZATOČENIH I NESTALIH GRAĐANA I ČLANOVA NJIHOVIH OBITELJI APEL</item>
    </derivirana_varijabla>
  </DomainObject.Predmet.ProtuStrankaListNazivFormated>
  <DomainObject.Predmet.ProtuStrankaListNazivFormatedOIB>
    <izvorni_sadrzaj>
      <item>CENTAR ZA ZAŠTITU LJUDSKIH PRAVA ZATOČENIH I NESTALIH GRAĐANA I ČLANOVA NJIHOVIH OBITELJI APEL, OIB 82961376795</item>
    </izvorni_sadrzaj>
    <derivirana_varijabla naziv="DomainObject.Predmet.ProtuStrankaListNazivFormatedOIB_1">
      <item>CENTAR ZA ZAŠTITU LJUDSKIH PRAVA ZATOČENIH I NESTALIH GRAĐANA I ČLANOVA NJIHOVIH OBITELJI APEL, OIB 82961376795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2015.</izvorni_sadrzaj>
    <derivirana_varijabla naziv="DomainObject.Datum_1">10.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CENTAR ZA ZAŠTITU LJUDSKIH PRAVA ZATOČENIH I NESTALIH GRAĐANA I ČLANOVA NJIHOVIH OBITELJI APEL</izvorni_sadrzaj>
    <derivirana_varijabla naziv="DomainObject.Predmet.ProtustrankaIDrugi_1">CENTAR ZA ZAŠTITU LJUDSKIH PRAVA ZATOČENIH I NESTALIH GRAĐANA I ČLANOVA NJIHOVIH OBITELJI APEL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CENTAR ZA ZAŠTITU LJUDSKIH PRAVA ZATOČENIH I NESTALIH GRAĐANA I ČLANOVA NJIHOVIH OBITELJI APEL, OIB 82961376795, Ilica 256B, 10000 Zagreb</izvorni_sadrzaj>
    <derivirana_varijabla naziv="DomainObject.Predmet.ProtustrankaIDrugiAdressOIB_1">CENTAR ZA ZAŠTITU LJUDSKIH PRAVA ZATOČENIH I NESTALIH GRAĐANA I ČLANOVA NJIHOVIH OBITELJI APEL, OIB 82961376795, Ilica 256B,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CENTAR ZA ZAŠTITU LJUDSKIH PRAVA ZATOČENIH I NESTALIH GRAĐANA I ČLANOVA NJIHOVIH OBITELJI APEL</item>
      <item>FINA Regionalni centar Zagreb</item>
    </izvorni_sadrzaj>
    <derivirana_varijabla naziv="DomainObject.Predmet.SudioniciListNaziv_1">
      <item>CENTAR ZA ZAŠTITU LJUDSKIH PRAVA ZATOČENIH I NESTALIH GRAĐANA I ČLANOVA NJIHOVIH OBITELJI APEL</item>
      <item>FINA Regionalni centar Zagreb</item>
    </derivirana_varijabla>
  </DomainObject.Predmet.SudioniciListNaziv>
  <DomainObject.Predmet.SudioniciListAdressOIB>
    <izvorni_sadrzaj>
      <item>CENTAR ZA ZAŠTITU LJUDSKIH PRAVA ZATOČENIH I NESTALIH GRAĐANA I ČLANOVA NJIHOVIH OBITELJI APEL, OIB 82961376795, Ilica 256B,10000 Zagreb</item>
      <item>FINA Regionalni centar Zagreb, OIB 85821130368, Trg svibanjskih žrtava 1995. 1,10000 Zagreb</item>
    </izvorni_sadrzaj>
    <derivirana_varijabla naziv="DomainObject.Predmet.SudioniciListAdressOIB_1">
      <item>CENTAR ZA ZAŠTITU LJUDSKIH PRAVA ZATOČENIH I NESTALIH GRAĐANA I ČLANOVA NJIHOVIH OBITELJI APEL, OIB 82961376795, Ilica 256B,10000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82961376795</item>
      <item>, OIB 85821130368</item>
    </izvorni_sadrzaj>
    <derivirana_varijabla naziv="DomainObject.Predmet.SudioniciListNazivOIB_1">
      <item>, OIB 82961376795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2027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2015-11-10T12:36:00Z</dcterms:created>
  <dc:creator>Korisnik</dc:creator>
  <cp:lastModifiedBy>Marija Kojić</cp:lastModifiedBy>
  <cp:lastPrinted>2015-11-10T12:26:00Z</cp:lastPrinted>
  <dcterms:modified xmlns:xsi="http://www.w3.org/2001/XMLSchema-instance" xsi:type="dcterms:W3CDTF">2015-11-10T12:37:00Z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