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5821" w14:paraId="cd1582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011DC">
        <w:rPr>
          <w:rStyle w:val="Naglaeno"/>
          <w:b w:val="false"/>
        </w:rPr>
        <w:t>407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011DC">
        <w:t>FOKUSNI CENTAR j.</w:t>
      </w:r>
      <w:r w:rsidR="000F6262">
        <w:t xml:space="preserve">d.o.o. za </w:t>
      </w:r>
      <w:r w:rsidR="007011DC">
        <w:t>usluge i trgovinu,</w:t>
      </w:r>
      <w:r w:rsidR="002034D6">
        <w:t xml:space="preserve"> </w:t>
      </w:r>
      <w:r w:rsidR="00FA0E78">
        <w:t xml:space="preserve">OIB: </w:t>
      </w:r>
      <w:r w:rsidR="007011DC">
        <w:t>89108112463</w:t>
      </w:r>
      <w:r w:rsidR="000F6262">
        <w:t>,</w:t>
      </w:r>
      <w:r w:rsidR="00A948C4">
        <w:t xml:space="preserve"> </w:t>
      </w:r>
      <w:r w:rsidR="00B57C6B">
        <w:t xml:space="preserve">MBS: </w:t>
      </w:r>
      <w:r w:rsidR="007011DC">
        <w:t>080819023, Zagreb, Podsusedska aleja 8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011DC">
        <w:t xml:space="preserve">FOKUSNI CENTAR j.d.o.o. za usluge i trgovinu, OIB: 89108112463, MBS: 080819023, Zagreb, Podsusedska aleja 8,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011DC">
        <w:t>90.913,77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E57F4">
        <w:t>DINKO JELEČ</w:t>
      </w:r>
      <w:r w:rsidR="00B57C6B">
        <w:t xml:space="preserve">, OIB: </w:t>
      </w:r>
      <w:r w:rsidR="008E57F4">
        <w:t>43416127056</w:t>
      </w:r>
      <w:r w:rsidR="001C15F7">
        <w:t>,</w:t>
      </w:r>
      <w:r w:rsidR="00AD5A05">
        <w:t xml:space="preserve"> </w:t>
      </w:r>
      <w:r w:rsidR="008E57F4">
        <w:t>Zagreb, Banski vinogradi 10/A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E57F4">
        <w:t>407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bookmarkStart w:name="_GoBack" w:id="0"/>
      <w:bookmarkEnd w:id="0"/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D37C1-F7CF-4538-87B9-52BA13B28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2305</properties:Characters>
  <properties:Lines>19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2018-04-20T07:28:00Z</dcterms:created>
  <dc:creator>Korisnik</dc:creator>
  <cp:lastModifiedBy>Snježana Andrijanić</cp:lastModifiedBy>
  <cp:lastPrinted>2018-04-20T07:28:00Z</cp:lastPrinted>
  <dcterms:modified xmlns:xsi="http://www.w3.org/2001/XMLSchema-instance" xsi:type="dcterms:W3CDTF">2018-04-20T07:28:00Z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