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8cba" w14:paraId="2de8cba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9B3F5A">
        <w:t>3994/16-8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9B3F5A">
        <w:t>KLEŠČIĆ d.o.o., OIB:94681545209 Zagreb, Samoborska 10</w:t>
      </w:r>
      <w:r w:rsidR="007321CA">
        <w:t>, dana 7</w:t>
      </w:r>
      <w:r>
        <w:t xml:space="preserve">. </w:t>
      </w:r>
      <w:r w:rsidR="007321CA">
        <w:t>studenog</w:t>
      </w:r>
      <w:r>
        <w:t xml:space="preserve"> 2017.</w:t>
      </w:r>
    </w:p>
    <w:p w:rsidRDefault="00F36053" w:rsidP="003A4D0D" w:rsidR="00F36053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B3F5A">
        <w:t>KLEŠČIĆ d.o.o., OIB:94681545209 Zagreb, Samoborska 10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B3F5A">
        <w:t>399416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9B3F5A">
        <w:t>KLEŠČIĆ d.o.o., OIB:94681545209 Zagreb, Samoborska 10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B3F5A">
        <w:t>175</w:t>
      </w:r>
      <w:r>
        <w:t xml:space="preserve"> dana, u ukupnom iznosu od </w:t>
      </w:r>
      <w:r w:rsidR="009B3F5A">
        <w:t>19.760,70 kn, kao i da dužnik ima 1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9B3F5A">
        <w:t>17</w:t>
      </w:r>
      <w:r>
        <w:t xml:space="preserve">. </w:t>
      </w:r>
      <w:r w:rsidR="009B3F5A">
        <w:t>srpnja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</w:t>
      </w:r>
      <w:r w:rsidR="009B3F5A">
        <w:t>a na navedenom ročištu očitovao se da je djelatnost dužnika bila maloprodaja prehrambenih artikala, a koja se obavljala u iznajmljenom prostoru, a koja se ne obavlja preko godinu dana te da dužnik nema više zaposlenika</w:t>
      </w:r>
      <w:r w:rsidR="002B738E">
        <w:t xml:space="preserve">, a također da nema nikakve imovine, odnosno pokretnine koje su predstavljale zastarjelo računalo i klima uređaj, da su već prije otpisane u poslovnoj dokumentaciji. </w:t>
      </w:r>
    </w:p>
    <w:p w:rsidRDefault="002B738E" w:rsidP="003A4D0D" w:rsidR="002B738E">
      <w:pPr>
        <w:pStyle w:val="Tijeloteksta"/>
        <w:ind w:firstLine="708"/>
      </w:pPr>
      <w:r>
        <w:t>U odnosu na navedeno dostavio je ovjerovljeni prokazni popis imovine (list  9-18 spisa), te uvidom u isti proizlazi da ovaj dužnik nema u svom vlasništvu nikakve imovine.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321CA" w:rsidP="003A4D0D" w:rsidR="003A4D0D">
      <w:pPr>
        <w:jc w:val="center"/>
      </w:pPr>
      <w:r>
        <w:t>U Zagrebu 7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R="003A4D0D">
      <w:r>
        <w:t>DNA:</w:t>
      </w:r>
    </w:p>
    <w:p w:rsidRDefault="003A4D0D" w:rsidP="003A4D0D" w:rsidR="003A4D0D">
      <w:pPr>
        <w:pStyle w:val="Odlomakpopisa"/>
        <w:numPr>
          <w:ilvl w:val="0"/>
          <w:numId w:val="2"/>
        </w:numPr>
      </w:pPr>
      <w:r>
        <w:t>e-Oglasna ploča</w:t>
      </w:r>
    </w:p>
    <w:sectPr w:rsidSect="007321CA" w:rsidR="003A4D0D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9B3F5A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35A54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9B3F5A">
      <w:t>St-3994/16-8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35A54"/>
    <w:rsid w:val="001E09E0"/>
    <w:rsid w:val="002B738E"/>
    <w:rsid w:val="003A4D0D"/>
    <w:rsid w:val="00454548"/>
    <w:rsid w:val="0059707C"/>
    <w:rsid w:val="006036EA"/>
    <w:rsid w:val="007321CA"/>
    <w:rsid w:val="009B3F5A"/>
    <w:rsid w:val="00A74EE4"/>
    <w:rsid w:val="00BC2C57"/>
    <w:rsid w:val="00BE3772"/>
    <w:rsid w:val="00C11065"/>
    <w:rsid w:val="00E33188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A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A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A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A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A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A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A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A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>St-3994/2016-8</izvorni_sadrzaj>
    <derivirana_varijabla naziv="DomainObject.Oznaka_1">St-3994/2016-8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3994</izvorni_sadrzaj>
    <derivirana_varijabla naziv="DomainObject.Predmet.Broj_1">3994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St-3994/2016</izvorni_sadrzaj>
    <derivirana_varijabla naziv="DomainObject.Predmet.OznakaBroj_1">St-3994/2016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KLEŠČIĆ d.o.o.</izvorni_sadrzaj>
    <derivirana_varijabla naziv="DomainObject.Predmet.ProtustrankaFormated_1">  KLEŠČIĆ d.o.o.</derivirana_varijabla>
  </DomainObject.Predmet.ProtustrankaFormated>
  <DomainObject.Predmet.ProtustrankaFormatedOIB>
    <izvorni_sadrzaj>  KLEŠČIĆ d.o.o., OIB 94681545209</izvorni_sadrzaj>
    <derivirana_varijabla naziv="DomainObject.Predmet.ProtustrankaFormatedOIB_1">  KLEŠČIĆ d.o.o., OIB 94681545209</derivirana_varijabla>
  </DomainObject.Predmet.ProtustrankaFormatedOIB>
  <DomainObject.Predmet.ProtustrankaFormatedWithAdress>
    <izvorni_sadrzaj> KLEŠČIĆ d.o.o., Samoborska 10, 10430 Kladje</izvorni_sadrzaj>
    <derivirana_varijabla naziv="DomainObject.Predmet.ProtustrankaFormatedWithAdress_1"> KLEŠČIĆ d.o.o., Samoborska 10, 10430 Kladje</derivirana_varijabla>
  </DomainObject.Predmet.ProtustrankaFormatedWithAdress>
  <DomainObject.Predmet.ProtustrankaFormatedWithAdressOIB>
    <izvorni_sadrzaj> KLEŠČIĆ d.o.o., OIB 94681545209, Samoborska 10, 10430 Kladje</izvorni_sadrzaj>
    <derivirana_varijabla naziv="DomainObject.Predmet.ProtustrankaFormatedWithAdressOIB_1"> KLEŠČIĆ d.o.o., OIB 94681545209, Samoborska 10, 10430 Kladje</derivirana_varijabla>
  </DomainObject.Predmet.ProtustrankaFormatedWithAdressOIB>
  <DomainObject.Predmet.ProtustrankaWithAdress>
    <izvorni_sadrzaj>KLEŠČIĆ d.o.o. Samoborska 10, 10430 Kladje</izvorni_sadrzaj>
    <derivirana_varijabla naziv="DomainObject.Predmet.ProtustrankaWithAdress_1">KLEŠČIĆ d.o.o. Samoborska 10, 10430 Kladje</derivirana_varijabla>
  </DomainObject.Predmet.ProtustrankaWithAdress>
  <DomainObject.Predmet.ProtustrankaWithAdressOIB>
    <izvorni_sadrzaj>KLEŠČIĆ d.o.o., OIB 94681545209, Samoborska 10, 10430 Kladje</izvorni_sadrzaj>
    <derivirana_varijabla naziv="DomainObject.Predmet.ProtustrankaWithAdressOIB_1">KLEŠČIĆ d.o.o., OIB 94681545209, Samoborska 10, 10430 Kladje</derivirana_varijabla>
  </DomainObject.Predmet.ProtustrankaWithAdressOIB>
  <DomainObject.Predmet.ProtustrankaNazivFormated>
    <izvorni_sadrzaj>KLEŠČIĆ d.o.o.</izvorni_sadrzaj>
    <derivirana_varijabla naziv="DomainObject.Predmet.ProtustrankaNazivFormated_1">KLEŠČIĆ d.o.o.</derivirana_varijabla>
  </DomainObject.Predmet.ProtustrankaNazivFormated>
  <DomainObject.Predmet.ProtustrankaNazivFormatedOIB>
    <izvorni_sadrzaj>KLEŠČIĆ d.o.o., OIB 94681545209</izvorni_sadrzaj>
    <derivirana_varijabla naziv="DomainObject.Predmet.ProtustrankaNazivFormatedOIB_1">KLEŠČIĆ d.o.o., OIB 94681545209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KLEŠČIĆ d.o.o.</item>
    </izvorni_sadrzaj>
    <derivirana_varijabla naziv="DomainObject.Predmet.ProtuStrankaListFormated_1">
      <item>KLEŠČIĆ d.o.o.</item>
    </derivirana_varijabla>
  </DomainObject.Predmet.ProtuStrankaListFormated>
  <DomainObject.Predmet.ProtuStrankaListFormatedOIB>
    <izvorni_sadrzaj>
      <item>KLEŠČIĆ d.o.o., OIB 94681545209</item>
    </izvorni_sadrzaj>
    <derivirana_varijabla naziv="DomainObject.Predmet.ProtuStrankaListFormatedOIB_1">
      <item>KLEŠČIĆ d.o.o., OIB 94681545209</item>
    </derivirana_varijabla>
  </DomainObject.Predmet.ProtuStrankaListFormatedOIB>
  <DomainObject.Predmet.ProtuStrankaListFormatedWithAdress>
    <izvorni_sadrzaj>
      <item>KLEŠČIĆ d.o.o., Samoborska 10, 10430 Kladje</item>
    </izvorni_sadrzaj>
    <derivirana_varijabla naziv="DomainObject.Predmet.ProtuStrankaListFormatedWithAdress_1">
      <item>KLEŠČIĆ d.o.o., Samoborska 10, 10430 Kladje</item>
    </derivirana_varijabla>
  </DomainObject.Predmet.ProtuStrankaListFormatedWithAdress>
  <DomainObject.Predmet.ProtuStrankaListFormatedWithAdressOIB>
    <izvorni_sadrzaj>
      <item>KLEŠČIĆ d.o.o., OIB 94681545209, Samoborska 10, 10430 Kladje</item>
    </izvorni_sadrzaj>
    <derivirana_varijabla naziv="DomainObject.Predmet.ProtuStrankaListFormatedWithAdressOIB_1">
      <item>KLEŠČIĆ d.o.o., OIB 94681545209, Samoborska 10, 10430 Kladje</item>
    </derivirana_varijabla>
  </DomainObject.Predmet.ProtuStrankaListFormatedWithAdressOIB>
  <DomainObject.Predmet.ProtuStrankaListNazivFormated>
    <izvorni_sadrzaj>
      <item>KLEŠČIĆ d.o.o.</item>
    </izvorni_sadrzaj>
    <derivirana_varijabla naziv="DomainObject.Predmet.ProtuStrankaListNazivFormated_1">
      <item>KLEŠČIĆ d.o.o.</item>
    </derivirana_varijabla>
  </DomainObject.Predmet.ProtuStrankaListNazivFormated>
  <DomainObject.Predmet.ProtuStrankaListNazivFormatedOIB>
    <izvorni_sadrzaj>
      <item>KLEŠČIĆ d.o.o., OIB 94681545209</item>
    </izvorni_sadrzaj>
    <derivirana_varijabla naziv="DomainObject.Predmet.ProtuStrankaListNazivFormatedOIB_1">
      <item>KLEŠČIĆ d.o.o., OIB 94681545209</item>
    </derivirana_varijabla>
  </DomainObject.Predmet.ProtuStrankaListNazivFormatedOIB>
  <DomainObject.Predmet.OstaliListFormated>
    <izvorni_sadrzaj>
      <item>Franjo Kleščić</item>
    </izvorni_sadrzaj>
    <derivirana_varijabla naziv="DomainObject.Predmet.OstaliListFormated_1">
      <item>Franjo Kleščić</item>
    </derivirana_varijabla>
  </DomainObject.Predmet.OstaliListFormated>
  <DomainObject.Predmet.OstaliListFormatedOIB>
    <izvorni_sadrzaj>
      <item>Franjo Kleščić, OIB 06626467013</item>
    </izvorni_sadrzaj>
    <derivirana_varijabla naziv="DomainObject.Predmet.OstaliListFormatedOIB_1">
      <item>Franjo Kleščić, OIB 06626467013</item>
    </derivirana_varijabla>
  </DomainObject.Predmet.OstaliListFormatedOIB>
  <DomainObject.Predmet.OstaliListFormatedWithAdress>
    <izvorni_sadrzaj>
      <item>Franjo Kleščić, Samoborska 10, 10430 Kladje</item>
    </izvorni_sadrzaj>
    <derivirana_varijabla naziv="DomainObject.Predmet.OstaliListFormatedWithAdress_1">
      <item>Franjo Kleščić, Samoborska 10, 10430 Kladje</item>
    </derivirana_varijabla>
  </DomainObject.Predmet.OstaliListFormatedWithAdress>
  <DomainObject.Predmet.OstaliListFormatedWithAdressOIB>
    <izvorni_sadrzaj>
      <item>Franjo Kleščić, OIB 06626467013, Samoborska 10, 10430 Kladje</item>
    </izvorni_sadrzaj>
    <derivirana_varijabla naziv="DomainObject.Predmet.OstaliListFormatedWithAdressOIB_1">
      <item>Franjo Kleščić, OIB 06626467013, Samoborska 10, 10430 Kladje</item>
    </derivirana_varijabla>
  </DomainObject.Predmet.OstaliListFormatedWithAdressOIB>
  <DomainObject.Predmet.OstaliListNazivFormated>
    <izvorni_sadrzaj>
      <item>Franjo Kleščić</item>
    </izvorni_sadrzaj>
    <derivirana_varijabla naziv="DomainObject.Predmet.OstaliListNazivFormated_1">
      <item>Franjo Kleščić</item>
    </derivirana_varijabla>
  </DomainObject.Predmet.OstaliListNazivFormated>
  <DomainObject.Predmet.OstaliListNazivFormatedOIB>
    <izvorni_sadrzaj>
      <item>Franjo Kleščić, OIB 06626467013</item>
    </izvorni_sadrzaj>
    <derivirana_varijabla naziv="DomainObject.Predmet.OstaliListNazivFormatedOIB_1">
      <item>Franjo Kleščić, OIB 06626467013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St-3994/2016-8</izvorni_sadrzaj>
    <derivirana_varijabla naziv="DomainObject.PoslovniBrojDokumenta_1">St-3994/2016-8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KLEŠČIĆ d.o.o.</izvorni_sadrzaj>
    <derivirana_varijabla naziv="DomainObject.Predmet.ProtustrankaIDrugi_1">KLEŠČIĆ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KLEŠČIĆ d.o.o., OIB 94681545209, Samoborska 10, 10430 Kladje</izvorni_sadrzaj>
    <derivirana_varijabla naziv="DomainObject.Predmet.ProtustrankaIDrugiAdressOIB_1">KLEŠČIĆ d.o.o., OIB 94681545209, Samoborska 10,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KLEŠČIĆ d.o.o.</item>
      <item>Franjo Kleščić</item>
    </izvorni_sadrzaj>
    <derivirana_varijabla naziv="DomainObject.Predmet.SudioniciListNaziv_1">
      <item>FINA Regionalni centar Zagreb</item>
      <item>KLEŠČIĆ d.o.o.</item>
      <item>Franjo Kleščić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KLEŠČIĆ d.o.o., OIB 94681545209, Samoborska 10,10430 Kladje</item>
      <item>Franjo Kleščić, OIB 06626467013, Samoborska 10,10430 Kladje</item>
    </izvorni_sadrzaj>
    <derivirana_varijabla naziv="DomainObject.Predmet.SudioniciListAdressOIB_1">
      <item>FINA Regionalni centar Zagreb, OIB 85821130368, Trg svibanjskih žrtava 1995. 1,10000 Zagreb</item>
      <item>KLEŠČIĆ d.o.o., OIB 94681545209, Samoborska 10,10430 Kladje</item>
      <item>Franjo Kleščić, OIB 06626467013, Samoborska 10,10430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94681545209</item>
      <item>, OIB 06626467013</item>
    </izvorni_sadrzaj>
    <derivirana_varijabla naziv="DomainObject.Predmet.SudioniciListNazivOIB_1">
      <item>, OIB 85821130368</item>
      <item>, OIB 94681545209</item>
      <item>, OIB 06626467013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5242</properties:Characters>
  <properties:Lines>101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2017-11-07T13:27:00Z</dcterms:created>
  <dc:creator>Valentina Kranjčić</dc:creator>
  <cp:lastModifiedBy>Valentina Kranjčić</cp:lastModifiedBy>
  <cp:lastPrinted>2017-11-07T13:27:00Z</cp:lastPrinted>
  <dcterms:modified xmlns:xsi="http://www.w3.org/2001/XMLSchema-instance" xsi:type="dcterms:W3CDTF">2017-11-07T13:28:00Z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St-3994/2016-8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