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9d8b" w14:paraId="4d09d8b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A15880">
        <w:t>94</w:t>
      </w:r>
      <w:proofErr w:type="spellEnd"/>
      <w:r w:rsidR="00A15880">
        <w:t>/</w:t>
      </w:r>
      <w:proofErr w:type="spellStart"/>
      <w:r w:rsidR="00A15880">
        <w:t>17</w:t>
      </w:r>
      <w:proofErr w:type="spellEnd"/>
      <w:r w:rsidR="00A15880">
        <w:t>-8</w:t>
      </w:r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proofErr w:type="spellStart"/>
      <w:r w:rsidR="00A15880">
        <w:rPr>
          <w:rFonts w:eastAsiaTheme="minorHAnsi"/>
        </w:rPr>
        <w:t>INTER</w:t>
      </w:r>
      <w:proofErr w:type="spellEnd"/>
      <w:r w:rsidR="00A15880">
        <w:rPr>
          <w:rFonts w:eastAsiaTheme="minorHAnsi"/>
        </w:rPr>
        <w:t xml:space="preserve"> </w:t>
      </w:r>
      <w:proofErr w:type="spellStart"/>
      <w:r w:rsidR="00A15880">
        <w:rPr>
          <w:rFonts w:eastAsiaTheme="minorHAnsi"/>
        </w:rPr>
        <w:t>CONSULTING</w:t>
      </w:r>
      <w:proofErr w:type="spellEnd"/>
      <w:r w:rsidR="00A15880">
        <w:rPr>
          <w:rFonts w:eastAsiaTheme="minorHAnsi"/>
        </w:rPr>
        <w:t xml:space="preserve"> d.o.o. „u likvidaciji“, Savudrija, </w:t>
      </w:r>
      <w:proofErr w:type="spellStart"/>
      <w:r w:rsidR="00A15880">
        <w:rPr>
          <w:rFonts w:eastAsiaTheme="minorHAnsi"/>
        </w:rPr>
        <w:t>Alberi</w:t>
      </w:r>
      <w:proofErr w:type="spellEnd"/>
      <w:r w:rsidR="00A15880">
        <w:rPr>
          <w:rFonts w:eastAsiaTheme="minorHAnsi"/>
        </w:rPr>
        <w:t xml:space="preserve"> 1, </w:t>
      </w:r>
      <w:proofErr w:type="spellStart"/>
      <w:r w:rsidR="00A15880">
        <w:rPr>
          <w:rFonts w:eastAsiaTheme="minorHAnsi"/>
        </w:rPr>
        <w:t>OIB</w:t>
      </w:r>
      <w:proofErr w:type="spellEnd"/>
      <w:r w:rsidR="00A15880">
        <w:rPr>
          <w:rFonts w:eastAsiaTheme="minorHAnsi"/>
        </w:rPr>
        <w:t xml:space="preserve">: </w:t>
      </w:r>
      <w:proofErr w:type="spellStart"/>
      <w:r w:rsidR="00A15880">
        <w:rPr>
          <w:rFonts w:eastAsiaTheme="minorHAnsi"/>
        </w:rPr>
        <w:t>88758559158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A15880">
        <w:t>22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A15880">
        <w:t>Na prijedlog stečajnog upravitelja</w:t>
      </w:r>
      <w:r w:rsidR="00727D91">
        <w:t xml:space="preserve"> neće se održati ispitno i izvještajno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A15880">
        <w:t>25</w:t>
      </w:r>
      <w:proofErr w:type="spellEnd"/>
      <w:r w:rsidR="00727D91">
        <w:t xml:space="preserve">. svibnja </w:t>
      </w:r>
      <w:proofErr w:type="spellStart"/>
      <w:r w:rsidR="00727D91">
        <w:t>2017</w:t>
      </w:r>
      <w:proofErr w:type="spellEnd"/>
      <w:r w:rsidR="00727D91">
        <w:t>., već će se:</w:t>
      </w: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27D91" w:rsidP="00727D91" w:rsidR="00727D91" w:rsidRPr="008B2467">
      <w:pPr>
        <w:jc w:val="center"/>
      </w:pPr>
    </w:p>
    <w:p w:rsidRDefault="00A15880" w:rsidP="00727D91" w:rsidR="00727D91" w:rsidRPr="00851C81">
      <w:pPr>
        <w:jc w:val="center"/>
      </w:pPr>
      <w:r>
        <w:t>9. lipnja</w:t>
      </w:r>
      <w:r w:rsidR="00727D91" w:rsidRPr="00851C81">
        <w:t xml:space="preserve"> </w:t>
      </w:r>
      <w:proofErr w:type="spellStart"/>
      <w:r w:rsidR="00727D91" w:rsidRPr="00851C81">
        <w:t>2017</w:t>
      </w:r>
      <w:proofErr w:type="spellEnd"/>
      <w:r>
        <w:t xml:space="preserve">. u </w:t>
      </w:r>
      <w:proofErr w:type="spellStart"/>
      <w:r>
        <w:t>13</w:t>
      </w:r>
      <w:proofErr w:type="spellEnd"/>
      <w:r w:rsidR="00727D91" w:rsidRPr="00851C81">
        <w:t>:</w:t>
      </w:r>
      <w:proofErr w:type="spellStart"/>
      <w:r w:rsidR="00727D91">
        <w:t>0</w:t>
      </w:r>
      <w:r w:rsidR="00727D91" w:rsidRPr="00851C81">
        <w:t>0</w:t>
      </w:r>
      <w:proofErr w:type="spellEnd"/>
      <w:r w:rsidR="00727D91"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27D91" w:rsidP="00727D91" w:rsidR="00727D91" w:rsidRPr="00851C81">
      <w:pPr>
        <w:jc w:val="center"/>
      </w:pPr>
    </w:p>
    <w:p w:rsidRDefault="00A15880" w:rsidP="00727D91" w:rsidR="00727D91" w:rsidRPr="008B2467">
      <w:pPr>
        <w:jc w:val="center"/>
      </w:pPr>
      <w:r>
        <w:t>9. lipnja</w:t>
      </w:r>
      <w:r w:rsidR="00727D91" w:rsidRPr="00851C81">
        <w:t xml:space="preserve"> </w:t>
      </w:r>
      <w:proofErr w:type="spellStart"/>
      <w:r w:rsidR="00727D91" w:rsidRPr="00851C81">
        <w:t>2017</w:t>
      </w:r>
      <w:proofErr w:type="spellEnd"/>
      <w:r>
        <w:t xml:space="preserve">. u </w:t>
      </w:r>
      <w:proofErr w:type="spellStart"/>
      <w:r>
        <w:t>13</w:t>
      </w:r>
      <w:proofErr w:type="spellEnd"/>
      <w:r w:rsidR="00727D91" w:rsidRPr="00851C81">
        <w:t>:</w:t>
      </w:r>
      <w:proofErr w:type="spellStart"/>
      <w:r w:rsidR="00727D91">
        <w:t>3</w:t>
      </w:r>
      <w:r w:rsidR="00727D91" w:rsidRPr="00851C81">
        <w:t>0</w:t>
      </w:r>
      <w:proofErr w:type="spellEnd"/>
      <w:r w:rsidR="00727D91"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A15880">
        <w:t>22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A15880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7305B"/>
    <w:rsid w:val="003235ED"/>
    <w:rsid w:val="004025F3"/>
    <w:rsid w:val="00471336"/>
    <w:rsid w:val="004871CF"/>
    <w:rsid w:val="004F1386"/>
    <w:rsid w:val="00554328"/>
    <w:rsid w:val="00727D91"/>
    <w:rsid w:val="007C0E4B"/>
    <w:rsid w:val="00812014"/>
    <w:rsid w:val="00865216"/>
    <w:rsid w:val="008B113A"/>
    <w:rsid w:val="00985388"/>
    <w:rsid w:val="00A15880"/>
    <w:rsid w:val="00A71EE9"/>
    <w:rsid w:val="00B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1C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1C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1C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1C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1C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1C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1C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1C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St-94/2017-8</izvorni_sadrzaj>
    <derivirana_varijabla naziv="DomainObject.Oznaka_1">St-94/2017-8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CONSULTING d.o.o. "u likvidaciji", SAVUDRIJA</izvorni_sadrzaj>
    <derivirana_varijabla naziv="DomainObject.Predmet.ProtustrankaFormated_1">  INTER CONSULTING d.o.o. "u likvidaciji", SAVUDRIJA</derivirana_varijabla>
  </DomainObject.Predmet.ProtustrankaFormated>
  <DomainObject.Predmet.ProtustrankaFormatedOIB>
    <izvorni_sadrzaj>  INTER CONSULTING d.o.o. "u likvidaciji", SAVUDRIJA, OIB 88758559158</izvorni_sadrzaj>
    <derivirana_varijabla naziv="DomainObject.Predmet.ProtustrankaFormatedOIB_1">  INTER CONSULTING d.o.o. "u likvidaciji", SAVUDRIJA, OIB 88758559158</derivirana_varijabla>
  </DomainObject.Predmet.ProtustrankaFormatedOIB>
  <DomainObject.Predmet.ProtustrankaFormatedWithAdress>
    <izvorni_sadrzaj> INTER CONSULTING d.o.o. "u likvidaciji", SAVUDRIJA, Alberi 1, 52475 Savudrija</izvorni_sadrzaj>
    <derivirana_varijabla naziv="DomainObject.Predmet.ProtustrankaFormatedWithAdress_1"> INTER CONSULTING d.o.o. "u likvidaciji", SAVUDRIJA, Alberi 1, 52475 Savudrija</derivirana_varijabla>
  </DomainObject.Predmet.ProtustrankaFormatedWithAdress>
  <DomainObject.Predmet.ProtustrankaFormatedWithAdressOIB>
    <izvorni_sadrzaj> INTER CONSULTING d.o.o. "u likvidaciji", SAVUDRIJA, OIB 88758559158, Alberi 1, 52475 Savudrija</izvorni_sadrzaj>
    <derivirana_varijabla naziv="DomainObject.Predmet.ProtustrankaFormatedWithAdressOIB_1"> INTER CONSULTING d.o.o. "u likvidaciji", SAVUDRIJA, OIB 88758559158, Alberi 1, 52475 Savudrija</derivirana_varijabla>
  </DomainObject.Predmet.ProtustrankaFormatedWithAdressOIB>
  <DomainObject.Predmet.ProtustrankaWithAdress>
    <izvorni_sadrzaj>INTER CONSULTING d.o.o. "u likvidaciji", SAVUDRIJA Alberi 1, 52475 Savudrija</izvorni_sadrzaj>
    <derivirana_varijabla naziv="DomainObject.Predmet.ProtustrankaWithAdress_1">INTER CONSULTING d.o.o. "u likvidaciji", SAVUDRIJA Alberi 1, 52475 Savudrija</derivirana_varijabla>
  </DomainObject.Predmet.ProtustrankaWithAdress>
  <DomainObject.Predmet.ProtustrankaWithAdressOIB>
    <izvorni_sadrzaj>INTER CONSULTING d.o.o. "u likvidaciji", SAVUDRIJA, OIB 88758559158, Alberi 1, 52475 Savudrija</izvorni_sadrzaj>
    <derivirana_varijabla naziv="DomainObject.Predmet.ProtustrankaWithAdressOIB_1">INTER CONSULTING d.o.o. "u likvidaciji", SAVUDRIJA, OIB 88758559158, Alberi 1, 52475 Savudrija</derivirana_varijabla>
  </DomainObject.Predmet.ProtustrankaWithAdressOIB>
  <DomainObject.Predmet.ProtustrankaNazivFormated>
    <izvorni_sadrzaj>INTER CONSULTING d.o.o. "u likvidaciji", SAVUDRIJA</izvorni_sadrzaj>
    <derivirana_varijabla naziv="DomainObject.Predmet.ProtustrankaNazivFormated_1">INTER CONSULTING d.o.o. "u likvidaciji", SAVUDRIJA</derivirana_varijabla>
  </DomainObject.Predmet.ProtustrankaNazivFormated>
  <DomainObject.Predmet.ProtustrankaNazivFormatedOIB>
    <izvorni_sadrzaj>INTER CONSULTING d.o.o. "u likvidaciji", SAVUDRIJA, OIB 88758559158</izvorni_sadrzaj>
    <derivirana_varijabla naziv="DomainObject.Predmet.ProtustrankaNazivFormatedOIB_1">INTER CONSULTING d.o.o. "u likvidaciji", SAVUDRIJA, OIB 88758559158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CONSULTING d.o.o. "u likvidaciji", SAVUDRIJA</izvorni_sadrzaj>
    <derivirana_varijabla naziv="DomainObject.Predmet.StrankaFormated_1">  INTER CONSULTING d.o.o. "u likvidaciji", SAVUDRIJA</derivirana_varijabla>
  </DomainObject.Predmet.StrankaFormated>
  <DomainObject.Predmet.StrankaFormatedOIB>
    <izvorni_sadrzaj>  INTER CONSULTING d.o.o. "u likvidaciji", SAVUDRIJA, OIB 88758559158</izvorni_sadrzaj>
    <derivirana_varijabla naziv="DomainObject.Predmet.StrankaFormatedOIB_1">  INTER CONSULTING d.o.o. "u likvidaciji", SAVUDRIJA, OIB 88758559158</derivirana_varijabla>
  </DomainObject.Predmet.StrankaFormatedOIB>
  <DomainObject.Predmet.StrankaFormatedWithAdress>
    <izvorni_sadrzaj> INTER CONSULTING d.o.o. "u likvidaciji", SAVUDRIJA, Alberi 1, 52475 Savudrija</izvorni_sadrzaj>
    <derivirana_varijabla naziv="DomainObject.Predmet.StrankaFormatedWithAdress_1"> INTER CONSULTING d.o.o. "u likvidaciji", SAVUDRIJA, Alberi 1, 52475 Savudrija</derivirana_varijabla>
  </DomainObject.Predmet.StrankaFormatedWithAdress>
  <DomainObject.Predmet.StrankaFormatedWithAdressOIB>
    <izvorni_sadrzaj> INTER CONSULTING d.o.o. "u likvidaciji", SAVUDRIJA, OIB 88758559158, Alberi 1, 52475 Savudrija</izvorni_sadrzaj>
    <derivirana_varijabla naziv="DomainObject.Predmet.StrankaFormatedWithAdressOIB_1"> INTER CONSULTING d.o.o. "u likvidaciji", SAVUDRIJA, OIB 88758559158, Alberi 1, 52475 Savudrija</derivirana_varijabla>
  </DomainObject.Predmet.StrankaFormatedWithAdressOIB>
  <DomainObject.Predmet.StrankaWithAdress>
    <izvorni_sadrzaj>INTER CONSULTING d.o.o. "u likvidaciji", SAVUDRIJA Alberi 1,52475 Savudrija</izvorni_sadrzaj>
    <derivirana_varijabla naziv="DomainObject.Predmet.StrankaWithAdress_1">INTER CONSULTING d.o.o. "u likvidaciji", SAVUDRIJA Alberi 1,52475 Savudrija</derivirana_varijabla>
  </DomainObject.Predmet.StrankaWithAdress>
  <DomainObject.Predmet.StrankaWithAdressOIB>
    <izvorni_sadrzaj>INTER CONSULTING d.o.o. "u likvidaciji", SAVUDRIJA, OIB 88758559158, Alberi 1,52475 Savudrija</izvorni_sadrzaj>
    <derivirana_varijabla naziv="DomainObject.Predmet.StrankaWithAdressOIB_1">INTER CONSULTING d.o.o. "u likvidaciji", SAVUDRIJA, OIB 88758559158, Alberi 1,52475 Savudrija</derivirana_varijabla>
  </DomainObject.Predmet.StrankaWithAdressOIB>
  <DomainObject.Predmet.StrankaNazivFormated>
    <izvorni_sadrzaj>INTER CONSULTING d.o.o. "u likvidaciji", SAVUDRIJA</izvorni_sadrzaj>
    <derivirana_varijabla naziv="DomainObject.Predmet.StrankaNazivFormated_1">INTER CONSULTING d.o.o. "u likvidaciji", SAVUDRIJA</derivirana_varijabla>
  </DomainObject.Predmet.StrankaNazivFormated>
  <DomainObject.Predmet.StrankaNazivFormatedOIB>
    <izvorni_sadrzaj>INTER CONSULTING d.o.o. "u likvidaciji", SAVUDRIJA, OIB 88758559158</izvorni_sadrzaj>
    <derivirana_varijabla naziv="DomainObject.Predmet.StrankaNazivFormatedOIB_1">INTER CONSULTING d.o.o. "u likvidaciji", SAVUDRIJA,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INTER CONSULTING d.o.o. "u likvidaciji", SAVUDRIJA</item>
    </izvorni_sadrzaj>
    <derivirana_varijabla naziv="DomainObject.Predmet.StrankaListFormated_1">
      <item>INTER CONSULTING d.o.o. "u likvidaciji", SAVUDRIJA</item>
    </derivirana_varijabla>
  </DomainObject.Predmet.StrankaListFormated>
  <DomainObject.Predmet.StrankaListFormatedOIB>
    <izvorni_sadrzaj>
      <item>INTER CONSULTING d.o.o. "u likvidaciji", SAVUDRIJA, OIB 88758559158</item>
    </izvorni_sadrzaj>
    <derivirana_varijabla naziv="DomainObject.Predmet.StrankaListFormatedOIB_1">
      <item>INTER CONSULTING d.o.o. "u likvidaciji", SAVUDRIJA, OIB 88758559158</item>
    </derivirana_varijabla>
  </DomainObject.Predmet.StrankaListFormatedOIB>
  <DomainObject.Predmet.StrankaListFormatedWithAdress>
    <izvorni_sadrzaj>
      <item>INTER CONSULTING d.o.o. "u likvidaciji", SAVUDRIJA, Alberi 1, 52475 Savudrija</item>
    </izvorni_sadrzaj>
    <derivirana_varijabla naziv="DomainObject.Predmet.StrankaListFormatedWithAdress_1">
      <item>INTER CONSULTING d.o.o. "u likvidaciji", SAVUDRIJA, Alberi 1, 52475 Savudrija</item>
    </derivirana_varijabla>
  </DomainObject.Predmet.StrankaListFormatedWithAdress>
  <DomainObject.Predmet.StrankaListFormatedWithAdressOIB>
    <izvorni_sadrzaj>
      <item>INTER CONSULTING d.o.o. "u likvidaciji", SAVUDRIJA, OIB 88758559158, Alberi 1, 52475 Savudrija</item>
    </izvorni_sadrzaj>
    <derivirana_varijabla naziv="DomainObject.Predmet.StrankaListFormatedWithAdressOIB_1">
      <item>INTER CONSULTING d.o.o. "u likvidaciji", SAVUDRIJA, OIB 88758559158, Alberi 1, 52475 Savudrija</item>
    </derivirana_varijabla>
  </DomainObject.Predmet.StrankaListFormatedWithAdressOIB>
  <DomainObject.Predmet.StrankaListNazivFormated>
    <izvorni_sadrzaj>
      <item>INTER CONSULTING d.o.o. "u likvidaciji", SAVUDRIJA</item>
    </izvorni_sadrzaj>
    <derivirana_varijabla naziv="DomainObject.Predmet.StrankaListNazivFormated_1">
      <item>INTER CONSULTING d.o.o. "u likvidaciji", SAVUDRIJA</item>
    </derivirana_varijabla>
  </DomainObject.Predmet.StrankaListNazivFormated>
  <DomainObject.Predmet.StrankaListNazivFormatedOIB>
    <izvorni_sadrzaj>
      <item>INTER CONSULTING d.o.o. "u likvidaciji", SAVUDRIJA, OIB 88758559158</item>
    </izvorni_sadrzaj>
    <derivirana_varijabla naziv="DomainObject.Predmet.StrankaListNazivFormatedOIB_1">
      <item>INTER CONSULTING d.o.o. "u likvidaciji", SAVUDRIJA, OIB 88758559158</item>
    </derivirana_varijabla>
  </DomainObject.Predmet.StrankaListNazivFormatedOIB>
  <DomainObject.Predmet.ProtuStrankaListFormated>
    <izvorni_sadrzaj>
      <item>INTER CONSULTING d.o.o. "u likvidaciji", SAVUDRIJA</item>
    </izvorni_sadrzaj>
    <derivirana_varijabla naziv="DomainObject.Predmet.ProtuStrankaListFormated_1">
      <item>INTER CONSULTING d.o.o. "u likvidaciji", SAVUDRIJA</item>
    </derivirana_varijabla>
  </DomainObject.Predmet.ProtuStrankaListFormated>
  <DomainObject.Predmet.ProtuStrankaListFormatedOIB>
    <izvorni_sadrzaj>
      <item>INTER CONSULTING d.o.o. "u likvidaciji", SAVUDRIJA, OIB 88758559158</item>
    </izvorni_sadrzaj>
    <derivirana_varijabla naziv="DomainObject.Predmet.ProtuStrankaListFormatedOIB_1">
      <item>INTER CONSULTING d.o.o. "u likvidaciji", SAVUDRIJA, OIB 88758559158</item>
    </derivirana_varijabla>
  </DomainObject.Predmet.ProtuStrankaListFormatedOIB>
  <DomainObject.Predmet.ProtuStrankaListFormatedWithAdress>
    <izvorni_sadrzaj>
      <item>INTER CONSULTING d.o.o. "u likvidaciji", SAVUDRIJA, Alberi 1, 52475 Savudrija</item>
    </izvorni_sadrzaj>
    <derivirana_varijabla naziv="DomainObject.Predmet.ProtuStrankaListFormatedWithAdress_1">
      <item>INTER CONSULTING d.o.o. "u likvidaciji", SAVUDRIJA, Alberi 1, 52475 Savudrija</item>
    </derivirana_varijabla>
  </DomainObject.Predmet.ProtuStrankaListFormatedWithAdress>
  <DomainObject.Predmet.ProtuStrankaListFormatedWithAdressOIB>
    <izvorni_sadrzaj>
      <item>INTER CONSULTING d.o.o. "u likvidaciji", SAVUDRIJA, OIB 88758559158, Alberi 1, 52475 Savudrija</item>
    </izvorni_sadrzaj>
    <derivirana_varijabla naziv="DomainObject.Predmet.ProtuStrankaListFormatedWithAdressOIB_1">
      <item>INTER CONSULTING d.o.o. "u likvidaciji", SAVUDRIJA, OIB 88758559158, Alberi 1, 52475 Savudrija</item>
    </derivirana_varijabla>
  </DomainObject.Predmet.ProtuStrankaListFormatedWithAdressOIB>
  <DomainObject.Predmet.ProtuStrankaListNazivFormated>
    <izvorni_sadrzaj>
      <item>INTER CONSULTING d.o.o. "u likvidaciji", SAVUDRIJA</item>
    </izvorni_sadrzaj>
    <derivirana_varijabla naziv="DomainObject.Predmet.ProtuStrankaListNazivFormated_1">
      <item>INTER CONSULTING d.o.o. "u likvidaciji", SAVUDRIJA</item>
    </derivirana_varijabla>
  </DomainObject.Predmet.ProtuStrankaListNazivFormated>
  <DomainObject.Predmet.ProtuStrankaListNazivFormatedOIB>
    <izvorni_sadrzaj>
      <item>INTER CONSULTING d.o.o. "u likvidaciji", SAVUDRIJA, OIB 88758559158</item>
    </izvorni_sadrzaj>
    <derivirana_varijabla naziv="DomainObject.Predmet.ProtuStrankaListNazivFormatedOIB_1">
      <item>INTER CONSULTING d.o.o. "u likvidaciji", SAVUDRIJA, OIB 88758559158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St-94/2017-8</izvorni_sadrzaj>
    <derivirana_varijabla naziv="DomainObject.PoslovniBrojDokumenta_1">St-94/2017-8</derivirana_varijabla>
  </DomainObject.PoslovniBrojDokumenta>
  <DomainObject.Predmet.StrankaIDrugi>
    <izvorni_sadrzaj>INTER CONSULTING d.o.o. "u likvidaciji", SAVUDRIJA</izvorni_sadrzaj>
    <derivirana_varijabla naziv="DomainObject.Predmet.StrankaIDrugi_1">INTER CONSULTING d.o.o. "u likvidaciji", SAVUDRIJA</derivirana_varijabla>
  </DomainObject.Predmet.StrankaIDrugi>
  <DomainObject.Predmet.ProtustrankaIDrugi>
    <izvorni_sadrzaj>INTER CONSULTING d.o.o. "u likvidaciji", SAVUDRIJA</izvorni_sadrzaj>
    <derivirana_varijabla naziv="DomainObject.Predmet.ProtustrankaIDrugi_1">INTER CONSULTING d.o.o. "u likvidaciji", SAVUDRIJA</derivirana_varijabla>
  </DomainObject.Predmet.ProtustrankaIDrugi>
  <DomainObject.Predmet.StrankaIDrugiAdressOIB>
    <izvorni_sadrzaj>INTER CONSULTING d.o.o. "u likvidaciji", SAVUDRIJA, OIB 88758559158, Alberi 1, 52475 Savudrija</izvorni_sadrzaj>
    <derivirana_varijabla naziv="DomainObject.Predmet.StrankaIDrugiAdressOIB_1">INTER CONSULTING d.o.o. "u likvidaciji", SAVUDRIJA, OIB 88758559158, Alberi 1, 52475 Savudrija</derivirana_varijabla>
  </DomainObject.Predmet.StrankaIDrugiAdressOIB>
  <DomainObject.Predmet.ProtustrankaIDrugiAdressOIB>
    <izvorni_sadrzaj>INTER CONSULTING d.o.o. "u likvidaciji", SAVUDRIJA, OIB 88758559158, Alberi 1, 52475 Savudrija</izvorni_sadrzaj>
    <derivirana_varijabla naziv="DomainObject.Predmet.ProtustrankaIDrugiAdressOIB_1">INTER CONSULTING d.o.o. "u likvidaciji", SAVUDRIJA, OIB 88758559158, Alberi 1,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CONSULTING d.o.o. "u likvidaciji", SAVUDRIJA</item>
      <item>INTER CONSULTING d.o.o. "u likvidaciji", SAVUDRIJA</item>
    </izvorni_sadrzaj>
    <derivirana_varijabla naziv="DomainObject.Predmet.SudioniciListNaziv_1">
      <item>INTER CONSULTING d.o.o. "u likvidaciji", SAVUDRIJA</item>
      <item>INTER CONSULTING d.o.o. "u likvidaciji", SAVUDRIJA</item>
    </derivirana_varijabla>
  </DomainObject.Predmet.SudioniciListNaziv>
  <DomainObject.Predmet.SudioniciListAdressOIB>
    <izvorni_sadrzaj>
      <item>INTER CONSULTING d.o.o. "u likvidaciji", SAVUDRIJA, OIB 88758559158, Alberi 1,52475 Savudrija</item>
      <item>INTER CONSULTING d.o.o. "u likvidaciji", SAVUDRIJA, OIB 88758559158, Alberi 1,52475 Savudrija</item>
    </izvorni_sadrzaj>
    <derivirana_varijabla naziv="DomainObject.Predmet.SudioniciListAdressOIB_1">
      <item>INTER CONSULTING d.o.o. "u likvidaciji", SAVUDRIJA, OIB 88758559158, Alberi 1,52475 Savudrija</item>
      <item>INTER CONSULTING d.o.o. "u likvidaciji", SAVUDRIJA,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88758559158</item>
      <item>, OIB 88758559158</item>
    </izvorni_sadrzaj>
    <derivirana_varijabla naziv="DomainObject.Predmet.SudioniciListNazivOIB_1">
      <item>, OIB 88758559158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878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2017-05-22T08:45:00Z</dcterms:created>
  <dc:creator>Jasmina Matika</dc:creator>
  <cp:lastModifiedBy>Lorena Paris Aničić</cp:lastModifiedBy>
  <cp:lastPrinted>2017-05-22T08:48:00Z</cp:lastPrinted>
  <dcterms:modified xmlns:xsi="http://www.w3.org/2001/XMLSchema-instance" xsi:type="dcterms:W3CDTF">2017-05-22T08:52:00Z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