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ad5a8" w14:paraId="baad5a8" w:rsidRDefault="00915E1E" w:rsidP="00915E1E" w:rsidR="00C43CDA">
      <w:pPr>
        <w:pStyle w:val="Zaglavlje"/>
        <w:jc w:val="right"/>
        <w15:collapsed w:val="false"/>
      </w:pPr>
      <w:bookmarkStart w:name="_GoBack" w:id="0"/>
      <w:bookmarkEnd w:id="0"/>
      <w:r>
        <w:t xml:space="preserve">       </w:t>
      </w:r>
      <w:r>
        <w:tab/>
      </w:r>
    </w:p>
    <w:p w:rsidRDefault="007178D5" w:rsidP="000938B8" w:rsidR="000938B8" w:rsidRPr="00D21A2C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5E1E">
        <w:tab/>
      </w:r>
      <w:r w:rsidR="00915E1E">
        <w:tab/>
      </w:r>
      <w:r w:rsidR="00915E1E">
        <w:tab/>
      </w:r>
      <w:r w:rsidR="00915E1E">
        <w:tab/>
      </w:r>
      <w:r w:rsidR="00915E1E">
        <w:tab/>
      </w:r>
      <w:r w:rsidR="00915E1E">
        <w:tab/>
      </w:r>
      <w:r w:rsidR="00915E1E">
        <w:tab/>
      </w:r>
      <w:r w:rsidR="00915E1E">
        <w:tab/>
      </w:r>
      <w:r w:rsidR="00915E1E">
        <w:tab/>
        <w:t xml:space="preserve">        </w:t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A37D78">
        <w:rPr>
          <w:sz w:val="22"/>
          <w:szCs w:val="22"/>
        </w:rPr>
        <w:t xml:space="preserve"> </w:t>
      </w:r>
      <w:r w:rsidR="002D79EC">
        <w:rPr>
          <w:sz w:val="22"/>
          <w:szCs w:val="22"/>
        </w:rPr>
        <w:t xml:space="preserve"> </w:t>
      </w:r>
      <w:r w:rsidR="003E3B91">
        <w:rPr>
          <w:sz w:val="22"/>
          <w:szCs w:val="22"/>
        </w:rPr>
        <w:tab/>
      </w:r>
      <w:r w:rsidR="003E3B91">
        <w:rPr>
          <w:sz w:val="22"/>
          <w:szCs w:val="22"/>
        </w:rPr>
        <w:tab/>
      </w:r>
      <w:r w:rsidR="003E3B91">
        <w:rPr>
          <w:sz w:val="22"/>
          <w:szCs w:val="22"/>
        </w:rPr>
        <w:tab/>
      </w:r>
      <w:r w:rsidR="003E3B91">
        <w:rPr>
          <w:sz w:val="22"/>
          <w:szCs w:val="22"/>
        </w:rPr>
        <w:tab/>
        <w:t xml:space="preserve">         </w:t>
      </w:r>
      <w:r w:rsidR="009634BC">
        <w:rPr>
          <w:sz w:val="22"/>
          <w:szCs w:val="22"/>
        </w:rPr>
        <w:t xml:space="preserve">                           </w:t>
      </w:r>
      <w:r w:rsidR="003E3B91">
        <w:rPr>
          <w:sz w:val="22"/>
          <w:szCs w:val="22"/>
        </w:rPr>
        <w:t xml:space="preserve"> </w:t>
      </w:r>
      <w:r w:rsidR="009634BC">
        <w:rPr>
          <w:sz w:val="22"/>
          <w:szCs w:val="22"/>
        </w:rPr>
        <w:t xml:space="preserve">19 </w:t>
      </w:r>
      <w:r w:rsidR="003E3B91">
        <w:rPr>
          <w:sz w:val="22"/>
          <w:szCs w:val="22"/>
        </w:rPr>
        <w:t>St-</w:t>
      </w:r>
      <w:r w:rsidR="00FE4E87">
        <w:rPr>
          <w:sz w:val="22"/>
          <w:szCs w:val="22"/>
        </w:rPr>
        <w:t>593/17-3</w:t>
      </w:r>
    </w:p>
    <w:p w:rsidRDefault="003E3B91" w:rsidP="000938B8" w:rsidR="003E3B91">
      <w:pPr>
        <w:ind w:hanging="720" w:left="360"/>
        <w:rPr>
          <w:sz w:val="22"/>
          <w:szCs w:val="22"/>
        </w:rPr>
      </w:pPr>
    </w:p>
    <w:p w:rsidRDefault="003E3B91" w:rsidP="000938B8" w:rsidR="003E3B91">
      <w:pPr>
        <w:ind w:hanging="720" w:left="360"/>
        <w:rPr>
          <w:sz w:val="22"/>
          <w:szCs w:val="22"/>
        </w:rPr>
      </w:pPr>
    </w:p>
    <w:p w:rsidRDefault="003E3B91" w:rsidP="000938B8" w:rsidR="003E3B9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 xml:space="preserve">ački sud u Osijeku, </w:t>
      </w:r>
      <w:r w:rsidR="008D05C1">
        <w:t>po sudskoj savjetnici</w:t>
      </w:r>
      <w:r w:rsidR="00013C5E">
        <w:t xml:space="preserve"> Marin</w:t>
      </w:r>
      <w:r w:rsidR="008D05C1">
        <w:t>i</w:t>
      </w:r>
      <w:r w:rsidR="00013C5E">
        <w:t xml:space="preserve"> Ljubičić Knežević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454056">
        <w:t xml:space="preserve">OIB: 85821130368 RC </w:t>
      </w:r>
      <w:r w:rsidR="00915E1E">
        <w:t>Osijek</w:t>
      </w:r>
      <w:r w:rsidR="00454056">
        <w:t xml:space="preserve">, Podružnica </w:t>
      </w:r>
      <w:r w:rsidR="00915E1E">
        <w:t>Osijek, L.</w:t>
      </w:r>
      <w:r w:rsidR="003E3B91">
        <w:t xml:space="preserve"> </w:t>
      </w:r>
      <w:r w:rsidR="00915E1E">
        <w:t>Jagera 3, z</w:t>
      </w:r>
      <w:r w:rsidR="004A0D7B">
        <w:t>a pokretanje skraćenog s</w:t>
      </w:r>
      <w:r w:rsidR="009634BC">
        <w:t xml:space="preserve">tečajnog postupka  nad dužnikom: </w:t>
      </w:r>
      <w:r w:rsidR="00FE4E87">
        <w:t>DRAGO j.d.o.o. za trgovinu, OSIJEK, Lopudska 34 f, MBS: 030123813, OIB: 51658076186,</w:t>
      </w:r>
      <w:r w:rsidR="003149FF">
        <w:t xml:space="preserve"> </w:t>
      </w:r>
      <w:r w:rsidR="004A0D7B">
        <w:t>temeljem</w:t>
      </w:r>
      <w:r w:rsidR="003E3B91">
        <w:t xml:space="preserve"> članka 430. Stečajnog zakona (</w:t>
      </w:r>
      <w:r w:rsidR="004A0D7B">
        <w:t>„Narodne nov</w:t>
      </w:r>
      <w:r w:rsidR="00316816">
        <w:t>ine“ 71/15)</w:t>
      </w:r>
      <w:r w:rsidR="00224AFF">
        <w:t xml:space="preserve">, dana </w:t>
      </w:r>
      <w:r w:rsidR="00FE4E87">
        <w:t>31</w:t>
      </w:r>
      <w:r w:rsidR="00224AFF">
        <w:t xml:space="preserve">. </w:t>
      </w:r>
      <w:r w:rsidR="00915E1E">
        <w:t>svibnja</w:t>
      </w:r>
      <w:r w:rsidR="00224AFF">
        <w:t xml:space="preserve"> 201</w:t>
      </w:r>
      <w:r w:rsidR="00454056">
        <w:t>7</w:t>
      </w:r>
      <w:r w:rsidR="00224AFF">
        <w:t>. godine, objavljuje sljedeći</w:t>
      </w:r>
    </w:p>
    <w:p w:rsidRDefault="003E3B91" w:rsidP="00224AFF" w:rsidR="003E3B91">
      <w:pPr>
        <w:ind w:firstLine="708"/>
        <w:jc w:val="both"/>
      </w:pPr>
    </w:p>
    <w:p w:rsidRDefault="00443F69" w:rsidP="00532E0A" w:rsidR="00443F69">
      <w:pPr>
        <w:jc w:val="both"/>
      </w:pPr>
    </w:p>
    <w:p w:rsidRDefault="003E3B91" w:rsidP="00532E0A" w:rsidR="003E3B91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3E3B91" w:rsidP="00047A8F" w:rsidR="003E3B91">
      <w:pPr>
        <w:jc w:val="both"/>
        <w:rPr>
          <w:bCs/>
        </w:rPr>
      </w:pPr>
    </w:p>
    <w:p w:rsidRDefault="003E3B91" w:rsidP="00047A8F" w:rsidR="003E3B91">
      <w:pPr>
        <w:jc w:val="both"/>
        <w:rPr>
          <w:bCs/>
        </w:rPr>
      </w:pPr>
    </w:p>
    <w:p w:rsidRDefault="00224AFF" w:rsidP="003E3B91" w:rsidR="00224AFF">
      <w:pPr>
        <w:ind w:hanging="567" w:left="1276"/>
        <w:jc w:val="both"/>
      </w:pPr>
      <w:r>
        <w:rPr>
          <w:bCs/>
        </w:rPr>
        <w:t xml:space="preserve">I </w:t>
      </w:r>
      <w:r w:rsidR="003E3B91">
        <w:rPr>
          <w:bCs/>
        </w:rPr>
        <w:tab/>
      </w:r>
      <w:r>
        <w:rPr>
          <w:bCs/>
        </w:rPr>
        <w:t>Utvrđuje se da ukupni iznos evidentiranog duga dužnika</w:t>
      </w:r>
      <w:r w:rsidR="00FE4E87">
        <w:rPr>
          <w:bCs/>
        </w:rPr>
        <w:t xml:space="preserve"> </w:t>
      </w:r>
      <w:r w:rsidR="00FE4E87">
        <w:t>DRAGO j.d.o.o. za trgovinu, OSIJEK, Lopudska 34 f, MBS: 030123813, OIB: 51658076186</w:t>
      </w:r>
      <w:r w:rsidR="00100549">
        <w:t xml:space="preserve">, </w:t>
      </w:r>
      <w:r>
        <w:t xml:space="preserve">iznosi </w:t>
      </w:r>
      <w:r w:rsidR="00FE4E87">
        <w:t>11.122.274,29</w:t>
      </w:r>
      <w:r>
        <w:t xml:space="preserve"> kn.</w:t>
      </w:r>
    </w:p>
    <w:p w:rsidRDefault="003E3B91" w:rsidP="003E3B91" w:rsidR="003E3B91">
      <w:pPr>
        <w:jc w:val="both"/>
      </w:pPr>
    </w:p>
    <w:p w:rsidRDefault="00224AFF" w:rsidP="003E3B91" w:rsidR="003E4DD9">
      <w:pPr>
        <w:ind w:hanging="567" w:left="1276"/>
        <w:jc w:val="both"/>
      </w:pPr>
      <w:r>
        <w:t xml:space="preserve">II </w:t>
      </w:r>
      <w:r w:rsidR="003E3B91">
        <w:tab/>
      </w:r>
      <w:r>
        <w:t xml:space="preserve">Poziva se </w:t>
      </w:r>
      <w:r w:rsidR="0010672D">
        <w:t xml:space="preserve">osoba ovlaštena za zastupanje dužnika </w:t>
      </w:r>
      <w:r w:rsidR="00FE4E87">
        <w:t>DRAGOLJUB STOJKOVIĆ, OIB: 35644330402, Srbija, Novi Sad, Bulevar Jovana Dučića 22,</w:t>
      </w:r>
      <w:r w:rsidR="003149FF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3E3B91" w:rsidP="003E3B91" w:rsidR="003E3B91">
      <w:pPr>
        <w:ind w:hanging="567" w:left="1276"/>
        <w:jc w:val="both"/>
      </w:pPr>
    </w:p>
    <w:p w:rsidRDefault="00413C80" w:rsidP="003E3B91" w:rsidR="00A63F24">
      <w:pPr>
        <w:ind w:hanging="567" w:left="1276"/>
        <w:jc w:val="both"/>
      </w:pPr>
      <w:r>
        <w:t>III</w:t>
      </w:r>
      <w:r w:rsidR="00A63F24">
        <w:t xml:space="preserve"> </w:t>
      </w:r>
      <w:r w:rsidR="003E3B91">
        <w:tab/>
      </w:r>
      <w:r w:rsidR="00A63F24">
        <w:t>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0B568E">
        <w:t>1</w:t>
      </w:r>
      <w:r w:rsidR="000C26C6">
        <w:t xml:space="preserve"> 3000 0020 0 s pozivom na broj HR05 272-</w:t>
      </w:r>
      <w:r w:rsidR="00FE4E87">
        <w:t>593</w:t>
      </w:r>
      <w:r w:rsidR="000C26C6">
        <w:t>-</w:t>
      </w:r>
      <w:r w:rsidR="00454056">
        <w:t>17</w:t>
      </w:r>
      <w:r w:rsidR="00316816">
        <w:t xml:space="preserve"> (članak 430 Stečajnog zakona u vezi s člankom 132. Stečajnog zakona Narodne novine broj 71/15).</w:t>
      </w:r>
    </w:p>
    <w:p w:rsidRDefault="003E3B91" w:rsidP="003E3B91" w:rsidR="003E3B91">
      <w:pPr>
        <w:ind w:hanging="567" w:left="1276"/>
        <w:jc w:val="both"/>
      </w:pPr>
    </w:p>
    <w:p w:rsidRDefault="00413C80" w:rsidP="003E3B91" w:rsidR="003E3B91">
      <w:pPr>
        <w:ind w:hanging="425" w:left="1276"/>
        <w:jc w:val="both"/>
      </w:pPr>
      <w:r>
        <w:t>I</w:t>
      </w:r>
      <w:r w:rsidR="00A63F24">
        <w:t xml:space="preserve">V </w:t>
      </w:r>
      <w:r w:rsidR="003E3B91">
        <w:tab/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</w:t>
      </w:r>
    </w:p>
    <w:p w:rsidRDefault="003E3B91" w:rsidP="003E3B91" w:rsidR="003E3B91">
      <w:pPr>
        <w:ind w:hanging="425" w:left="1276"/>
        <w:jc w:val="both"/>
      </w:pPr>
    </w:p>
    <w:p w:rsidRDefault="003E3B91" w:rsidP="003E3B91" w:rsidR="003E3B91">
      <w:pPr>
        <w:ind w:hanging="567" w:left="1276"/>
        <w:jc w:val="both"/>
      </w:pPr>
    </w:p>
    <w:p w:rsidRDefault="003E3B91" w:rsidP="003E3B91" w:rsidR="003E3B91">
      <w:pPr>
        <w:ind w:hanging="567" w:left="1276"/>
        <w:jc w:val="both"/>
      </w:pPr>
    </w:p>
    <w:p w:rsidRDefault="003E3B91" w:rsidP="003E3B91" w:rsidR="003E3B91">
      <w:pPr>
        <w:ind w:hanging="567" w:left="1276"/>
        <w:jc w:val="both"/>
      </w:pPr>
    </w:p>
    <w:p w:rsidRDefault="003E3B91" w:rsidP="003E3B91" w:rsidR="003E3B91">
      <w:pPr>
        <w:ind w:hanging="567" w:left="1276"/>
        <w:jc w:val="both"/>
      </w:pPr>
    </w:p>
    <w:p w:rsidRDefault="003E3B91" w:rsidP="003E3B91" w:rsidR="003E3B91">
      <w:pPr>
        <w:ind w:hanging="567" w:left="1276"/>
        <w:jc w:val="both"/>
      </w:pPr>
    </w:p>
    <w:p w:rsidRDefault="002A5E90" w:rsidP="003E3B91" w:rsidR="003E3B91">
      <w:pPr>
        <w:ind w:firstLine="5" w:left="4248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19 </w:t>
      </w:r>
      <w:r w:rsidR="003E3B91">
        <w:rPr>
          <w:sz w:val="22"/>
          <w:szCs w:val="22"/>
        </w:rPr>
        <w:t>St-</w:t>
      </w:r>
      <w:r w:rsidR="00FE4E87">
        <w:rPr>
          <w:sz w:val="22"/>
          <w:szCs w:val="22"/>
        </w:rPr>
        <w:t>593</w:t>
      </w:r>
      <w:r w:rsidR="003E3B91">
        <w:rPr>
          <w:sz w:val="22"/>
          <w:szCs w:val="22"/>
        </w:rPr>
        <w:t>/17-3</w:t>
      </w:r>
    </w:p>
    <w:p w:rsidRDefault="003E3B91" w:rsidP="003E3B91" w:rsidR="003E3B91">
      <w:pPr>
        <w:jc w:val="center"/>
      </w:pPr>
      <w:r>
        <w:rPr>
          <w:sz w:val="22"/>
          <w:szCs w:val="22"/>
        </w:rPr>
        <w:t>2</w:t>
      </w:r>
    </w:p>
    <w:p w:rsidRDefault="003E3B91" w:rsidP="003E3B91" w:rsidR="003E3B91">
      <w:pPr>
        <w:jc w:val="both"/>
      </w:pPr>
    </w:p>
    <w:p w:rsidRDefault="003E3B91" w:rsidP="003E3B91" w:rsidR="003E3B91">
      <w:pPr>
        <w:ind w:hanging="567" w:left="1276"/>
        <w:jc w:val="both"/>
      </w:pPr>
    </w:p>
    <w:p w:rsidRDefault="008B0E56" w:rsidP="003E3B91" w:rsidR="00A63F24">
      <w:pPr>
        <w:ind w:left="1276"/>
        <w:jc w:val="both"/>
      </w:pPr>
      <w:r>
        <w:t>292. Stečajnog zakona, na odgovarajući način.</w:t>
      </w:r>
    </w:p>
    <w:p w:rsidRDefault="003E3B91" w:rsidP="003E3B91" w:rsidR="003E3B91">
      <w:pPr>
        <w:ind w:left="1276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FE4E87">
        <w:t>31</w:t>
      </w:r>
      <w:r w:rsidR="003E3B91">
        <w:t>.</w:t>
      </w:r>
      <w:r>
        <w:t xml:space="preserve"> </w:t>
      </w:r>
      <w:r w:rsidR="00915E1E">
        <w:t>svibnja</w:t>
      </w:r>
      <w:r>
        <w:t xml:space="preserve"> 201</w:t>
      </w:r>
      <w:r w:rsidR="00454056">
        <w:t>7</w:t>
      </w:r>
      <w:r>
        <w:t>.</w:t>
      </w:r>
    </w:p>
    <w:p w:rsidRDefault="0048554A" w:rsidP="00F2165F" w:rsidR="0048554A">
      <w:pPr>
        <w:ind w:left="708"/>
        <w:jc w:val="center"/>
      </w:pPr>
    </w:p>
    <w:p w:rsidRDefault="003E3B91" w:rsidP="00F2165F" w:rsidR="003E3B91" w:rsidRPr="00F2165F">
      <w:pPr>
        <w:ind w:left="708"/>
        <w:jc w:val="center"/>
      </w:pPr>
    </w:p>
    <w:p w:rsidRDefault="007C1A99" w:rsidP="00454056" w:rsidR="007C1A99">
      <w:pPr>
        <w:ind w:left="6372"/>
        <w:jc w:val="both"/>
        <w:rPr>
          <w:bCs/>
        </w:rPr>
      </w:pPr>
    </w:p>
    <w:p w:rsidRDefault="00915E1E" w:rsidP="00454056" w:rsidR="00915E1E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915E1E" w:rsidP="00454056" w:rsidR="00915E1E">
      <w:pPr>
        <w:ind w:left="6372"/>
        <w:jc w:val="both"/>
      </w:pPr>
      <w:r>
        <w:t>Marina Ljubičić Knežević</w:t>
      </w:r>
    </w:p>
    <w:p w:rsidRDefault="003E3B91" w:rsidP="00454056" w:rsidR="003E3B91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3E3B91" w:rsidP="00F2165F" w:rsidR="008B0E56">
      <w:pPr>
        <w:numPr>
          <w:ilvl w:val="0"/>
          <w:numId w:val="1"/>
        </w:numPr>
        <w:jc w:val="both"/>
      </w:pPr>
      <w:r>
        <w:t>O</w:t>
      </w:r>
      <w:r w:rsidR="00A57DB1">
        <w:t>glasna ploča - zahtjev</w:t>
      </w:r>
    </w:p>
    <w:p w:rsidRDefault="003E3B91" w:rsidR="00532E0A">
      <w:pPr>
        <w:numPr>
          <w:ilvl w:val="0"/>
          <w:numId w:val="1"/>
        </w:numPr>
      </w:pPr>
      <w:r>
        <w:t>K</w:t>
      </w:r>
      <w:r w:rsidR="00F2165F">
        <w:t xml:space="preserve">al. </w:t>
      </w:r>
      <w:r w:rsidR="00FE4E87">
        <w:t>21.</w:t>
      </w:r>
      <w:r w:rsidR="00CE4A59">
        <w:t>7.</w:t>
      </w:r>
      <w:r>
        <w:t xml:space="preserve"> 17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34BC" w:rsidR="009634BC">
      <w:r>
        <w:separator/>
      </w:r>
    </w:p>
  </w:endnote>
  <w:endnote w:id="0" w:type="continuationSeparator">
    <w:p w:rsidRDefault="009634BC" w:rsidR="009634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34BC" w:rsidR="009634BC">
      <w:r>
        <w:separator/>
      </w:r>
    </w:p>
  </w:footnote>
  <w:footnote w:id="0" w:type="continuationSeparator">
    <w:p w:rsidRDefault="009634BC" w:rsidR="009634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34BC" w:rsidP="001B70D9" w:rsidR="009634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634BC" w:rsidR="009634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34BC" w:rsidP="001B70D9" w:rsidR="009634BC">
    <w:pPr>
      <w:pStyle w:val="Zaglavlje"/>
      <w:framePr w:y="1" w:xAlign="center" w:vAnchor="text" w:hAnchor="margin" w:wrap="around"/>
      <w:rPr>
        <w:rStyle w:val="Brojstranice"/>
      </w:rPr>
    </w:pPr>
  </w:p>
  <w:p w:rsidRDefault="009634BC" w:rsidP="00C43CDA" w:rsidR="009634B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0549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5000D"/>
    <w:rsid w:val="00267D26"/>
    <w:rsid w:val="0028507D"/>
    <w:rsid w:val="002A1B0C"/>
    <w:rsid w:val="002A2AF5"/>
    <w:rsid w:val="002A36D6"/>
    <w:rsid w:val="002A3BEF"/>
    <w:rsid w:val="002A5E90"/>
    <w:rsid w:val="002B4236"/>
    <w:rsid w:val="002C3D49"/>
    <w:rsid w:val="002D2610"/>
    <w:rsid w:val="002D7681"/>
    <w:rsid w:val="002D79EC"/>
    <w:rsid w:val="002F4AAF"/>
    <w:rsid w:val="002F66FE"/>
    <w:rsid w:val="003149FF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3B9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6401"/>
    <w:rsid w:val="00567F63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C36CE"/>
    <w:rsid w:val="006C4FDF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C1A99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8D05C1"/>
    <w:rsid w:val="00901EF5"/>
    <w:rsid w:val="00905F6B"/>
    <w:rsid w:val="00912CF5"/>
    <w:rsid w:val="009137B1"/>
    <w:rsid w:val="00915E1E"/>
    <w:rsid w:val="00921614"/>
    <w:rsid w:val="00930B0A"/>
    <w:rsid w:val="00936874"/>
    <w:rsid w:val="00937840"/>
    <w:rsid w:val="009525D4"/>
    <w:rsid w:val="009634BC"/>
    <w:rsid w:val="00980E4D"/>
    <w:rsid w:val="009A412B"/>
    <w:rsid w:val="009B40D7"/>
    <w:rsid w:val="009B46D8"/>
    <w:rsid w:val="009C1900"/>
    <w:rsid w:val="009C670C"/>
    <w:rsid w:val="009E5D6D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8702F"/>
    <w:rsid w:val="00AA6B6E"/>
    <w:rsid w:val="00AB7B53"/>
    <w:rsid w:val="00B24B41"/>
    <w:rsid w:val="00B32948"/>
    <w:rsid w:val="00B67389"/>
    <w:rsid w:val="00B82540"/>
    <w:rsid w:val="00B86000"/>
    <w:rsid w:val="00B95B20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E0EE4"/>
    <w:rsid w:val="00CE4A59"/>
    <w:rsid w:val="00CF63EE"/>
    <w:rsid w:val="00D212DB"/>
    <w:rsid w:val="00D23251"/>
    <w:rsid w:val="00D24D2F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E23AF8"/>
    <w:rsid w:val="00E60C19"/>
    <w:rsid w:val="00E96356"/>
    <w:rsid w:val="00EA028A"/>
    <w:rsid w:val="00EA3514"/>
    <w:rsid w:val="00EC0019"/>
    <w:rsid w:val="00ED4C16"/>
    <w:rsid w:val="00EE5D9D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D6040"/>
    <w:rsid w:val="00FE0CCA"/>
    <w:rsid w:val="00FE4E87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E5D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5D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5D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5D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5D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E5D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5D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5D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5D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5D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St-593/2017-3</izvorni_sadrzaj>
    <derivirana_varijabla naziv="DomainObject.Oznaka_1">St-593/2017-3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St-593/2017</izvorni_sadrzaj>
    <derivirana_varijabla naziv="DomainObject.Predmet.OznakaBroj_1">St-593/2017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DRAGO jednostavno društvo s ograničenom odgovornošću za trgovinu</izvorni_sadrzaj>
    <derivirana_varijabla naziv="DomainObject.Predmet.ProtustrankaFormated_1">  DRAGO jednostavno društvo s ograničenom odgovornošću za trgovinu</derivirana_varijabla>
  </DomainObject.Predmet.ProtustrankaFormated>
  <DomainObject.Predmet.ProtustrankaFormatedOIB>
    <izvorni_sadrzaj>  DRAGO jednostavno društvo s ograničenom odgovornošću za trgovinu, OIB 51658076186</izvorni_sadrzaj>
    <derivirana_varijabla naziv="DomainObject.Predmet.ProtustrankaFormatedOIB_1">  DRAGO jednostavno društvo s ograničenom odgovornošću za trgovinu, OIB 51658076186</derivirana_varijabla>
  </DomainObject.Predmet.ProtustrankaFormatedOIB>
  <DomainObject.Predmet.ProtustrankaFormatedWithAdress>
    <izvorni_sadrzaj> DRAGO jednostavno društvo s ograničenom odgovornošću za trgovinu, Lopudska 34 f, 31000 Osijek</izvorni_sadrzaj>
    <derivirana_varijabla naziv="DomainObject.Predmet.ProtustrankaFormatedWithAdress_1"> DRAGO jednostavno društvo s ograničenom odgovornošću za trgovinu, Lopudska 34 f, 31000 Osijek</derivirana_varijabla>
  </DomainObject.Predmet.ProtustrankaFormatedWithAdress>
  <DomainObject.Predmet.ProtustrankaFormatedWithAdressOIB>
    <izvorni_sadrzaj> DRAGO jednostavno društvo s ograničenom odgovornošću za trgovinu, OIB 51658076186, Lopudska 34 f, 31000 Osijek</izvorni_sadrzaj>
    <derivirana_varijabla naziv="DomainObject.Predmet.ProtustrankaFormatedWithAdressOIB_1"> DRAGO jednostavno društvo s ograničenom odgovornošću za trgovinu, OIB 51658076186, Lopudska 34 f, 31000 Osijek</derivirana_varijabla>
  </DomainObject.Predmet.ProtustrankaFormatedWithAdressOIB>
  <DomainObject.Predmet.ProtustrankaWithAdress>
    <izvorni_sadrzaj>DRAGO jednostavno društvo s ograničenom odgovornošću za trgovinu Lopudska 34 f, 31000 Osijek</izvorni_sadrzaj>
    <derivirana_varijabla naziv="DomainObject.Predmet.ProtustrankaWithAdress_1">DRAGO jednostavno društvo s ograničenom odgovornošću za trgovinu Lopudska 34 f, 31000 Osijek</derivirana_varijabla>
  </DomainObject.Predmet.ProtustrankaWithAdress>
  <DomainObject.Predmet.ProtustrankaWithAdressOIB>
    <izvorni_sadrzaj>DRAGO jednostavno društvo s ograničenom odgovornošću za trgovinu, OIB 51658076186, Lopudska 34 f, 31000 Osijek</izvorni_sadrzaj>
    <derivirana_varijabla naziv="DomainObject.Predmet.ProtustrankaWithAdressOIB_1">DRAGO jednostavno društvo s ograničenom odgovornošću za trgovinu, OIB 51658076186, Lopudska 34 f, 31000 Osijek</derivirana_varijabla>
  </DomainObject.Predmet.ProtustrankaWithAdressOIB>
  <DomainObject.Predmet.ProtustrankaNazivFormated>
    <izvorni_sadrzaj>DRAGO jednostavno društvo s ograničenom odgovornošću za trgovinu</izvorni_sadrzaj>
    <derivirana_varijabla naziv="DomainObject.Predmet.ProtustrankaNazivFormated_1">DRAGO jednostavno društvo s ograničenom odgovornošću za trgovinu</derivirana_varijabla>
  </DomainObject.Predmet.ProtustrankaNazivFormated>
  <DomainObject.Predmet.ProtustrankaNazivFormatedOIB>
    <izvorni_sadrzaj>DRAGO jednostavno društvo s ograničenom odgovornošću za trgovinu, OIB 51658076186</izvorni_sadrzaj>
    <derivirana_varijabla naziv="DomainObject.Predmet.ProtustrankaNazivFormatedOIB_1">DRAGO jednostavno društvo s ograničenom odgovornošću za trgovinu, OIB 51658076186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DRAGO jednostavno društvo s ograničenom odgovornošću za trgovinu</item>
    </izvorni_sadrzaj>
    <derivirana_varijabla naziv="DomainObject.Predmet.ProtuStrankaListFormated_1">
      <item>DRAGO jednostavno društvo s ograničenom odgovornošću za trgovinu</item>
    </derivirana_varijabla>
  </DomainObject.Predmet.ProtuStrankaListFormated>
  <DomainObject.Predmet.ProtuStrankaListFormatedOIB>
    <izvorni_sadrzaj>
      <item>DRAGO jednostavno društvo s ograničenom odgovornošću za trgovinu, OIB 51658076186</item>
    </izvorni_sadrzaj>
    <derivirana_varijabla naziv="DomainObject.Predmet.ProtuStrankaListFormatedOIB_1">
      <item>DRAGO jednostavno društvo s ograničenom odgovornošću za trgovinu, OIB 51658076186</item>
    </derivirana_varijabla>
  </DomainObject.Predmet.ProtuStrankaListFormatedOIB>
  <DomainObject.Predmet.ProtuStrankaListFormatedWithAdress>
    <izvorni_sadrzaj>
      <item>DRAGO jednostavno društvo s ograničenom odgovornošću za trgovinu, Lopudska 34 f, 31000 Osijek</item>
    </izvorni_sadrzaj>
    <derivirana_varijabla naziv="DomainObject.Predmet.ProtuStrankaListFormatedWithAdress_1">
      <item>DRAGO jednostavno društvo s ograničenom odgovornošću za trgovinu, Lopudska 34 f, 31000 Osijek</item>
    </derivirana_varijabla>
  </DomainObject.Predmet.ProtuStrankaListFormatedWithAdress>
  <DomainObject.Predmet.ProtuStrankaListFormatedWithAdressOIB>
    <izvorni_sadrzaj>
      <item>DRAGO jednostavno društvo s ograničenom odgovornošću za trgovinu, OIB 51658076186, Lopudska 34 f, 31000 Osijek</item>
    </izvorni_sadrzaj>
    <derivirana_varijabla naziv="DomainObject.Predmet.ProtuStrankaListFormatedWithAdressOIB_1">
      <item>DRAGO jednostavno društvo s ograničenom odgovornošću za trgovinu, OIB 51658076186, Lopudska 34 f, 31000 Osijek</item>
    </derivirana_varijabla>
  </DomainObject.Predmet.ProtuStrankaListFormatedWithAdressOIB>
  <DomainObject.Predmet.ProtuStrankaListNazivFormated>
    <izvorni_sadrzaj>
      <item>DRAGO jednostavno društvo s ograničenom odgovornošću za trgovinu</item>
    </izvorni_sadrzaj>
    <derivirana_varijabla naziv="DomainObject.Predmet.ProtuStrankaListNazivFormated_1">
      <item>DRAGO jednostavno društvo s ograničenom odgovornošću za trgovinu</item>
    </derivirana_varijabla>
  </DomainObject.Predmet.ProtuStrankaListNazivFormated>
  <DomainObject.Predmet.ProtuStrankaListNazivFormatedOIB>
    <izvorni_sadrzaj>
      <item>DRAGO jednostavno društvo s ograničenom odgovornošću za trgovinu, OIB 51658076186</item>
    </izvorni_sadrzaj>
    <derivirana_varijabla naziv="DomainObject.Predmet.ProtuStrankaListNazivFormatedOIB_1">
      <item>DRAGO jednostavno društvo s ograničenom odgovornošću za trgovinu, OIB 51658076186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>St-593/2017-3</izvorni_sadrzaj>
    <derivirana_varijabla naziv="DomainObject.PoslovniBrojDokumenta_1">St-593/2017-3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DRAGO jednostavno društvo s ograničenom odgovornošću za trgovinu</izvorni_sadrzaj>
    <derivirana_varijabla naziv="DomainObject.Predmet.ProtustrankaIDrugi_1">DRAGO jednostavno društvo s ograničenom odgovornošću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DRAGO jednostavno društvo s ograničenom odgovornošću za trgovinu, OIB 51658076186, Lopudska 34 f, 31000 Osijek</izvorni_sadrzaj>
    <derivirana_varijabla naziv="DomainObject.Predmet.ProtustrankaIDrugiAdressOIB_1">DRAGO jednostavno društvo s ograničenom odgovornošću za trgovinu, OIB 51658076186, Lopudska 34 f,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DRAGO jednostavno društvo s ograničenom odgovornošću za trgovinu</item>
    </izvorni_sadrzaj>
    <derivirana_varijabla naziv="DomainObject.Predmet.SudioniciListNaziv_1">
      <item>FINA RC OSIJEK</item>
      <item>DRAGO jednostavno društvo s ograničenom odgovornošću za trgovinu</item>
    </derivirana_varijabla>
  </DomainObject.Predmet.SudioniciListNaziv>
  <DomainObject.Predmet.SudioniciListAdressOIB>
    <izvorni_sadrzaj>
      <item>FINA RC OSIJEK, OIB 85821130368</item>
      <item>DRAGO jednostavno društvo s ograničenom odgovornošću za trgovinu, OIB 51658076186, Lopudska 34 f,31000 Osijek</item>
    </izvorni_sadrzaj>
    <derivirana_varijabla naziv="DomainObject.Predmet.SudioniciListAdressOIB_1">
      <item>FINA RC OSIJEK, OIB 85821130368</item>
      <item>DRAGO jednostavno društvo s ograničenom odgovornošću za trgovinu, OIB 51658076186, Lopudska 34 f,31000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51658076186</item>
    </izvorni_sadrzaj>
    <derivirana_varijabla naziv="DomainObject.Predmet.SudioniciListNazivOIB_1">
      <item>, OIB 85821130368</item>
      <item>, OIB 51658076186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368</properties:Words>
  <properties:Characters>1976</properties:Characters>
  <properties:Lines>71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2017-05-31T06:18:00Z</dcterms:created>
  <dc:creator>Korisnik</dc:creator>
  <cp:lastModifiedBy>Marija Galić</cp:lastModifiedBy>
  <cp:lastPrinted>2017-05-22T09:39:00Z</cp:lastPrinted>
  <dcterms:modified xmlns:xsi="http://www.w3.org/2001/XMLSchema-instance" xsi:type="dcterms:W3CDTF">2017-05-31T10:12:00Z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St-593/2017-3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