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c514" w14:paraId="addc514" w:rsidRDefault="00AC6FC8" w:rsidP="00AC6FC8" w:rsidR="00AC6FC8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C6FC8" w:rsidP="00AC6FC8" w:rsidR="00AC6FC8">
      <w:pPr>
        <w:jc w:val="both"/>
      </w:pPr>
      <w:r>
        <w:t xml:space="preserve">       REPUBLIKA HRVATSKA</w:t>
      </w:r>
    </w:p>
    <w:p w:rsidRDefault="00AC6FC8" w:rsidP="00AC6FC8" w:rsidR="00AC6FC8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AC6FC8" w:rsidP="00AC6FC8" w:rsidR="00AC6FC8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C6FC8" w:rsidP="00AC6FC8" w:rsidR="00AC6FC8">
      <w:pPr>
        <w:rPr>
          <w:bCs/>
        </w:rPr>
      </w:pPr>
    </w:p>
    <w:p w:rsidRDefault="00AC6FC8" w:rsidP="00AC6FC8" w:rsidR="00AC6FC8">
      <w:pPr>
        <w:rPr>
          <w:b/>
        </w:rPr>
      </w:pPr>
      <w:r>
        <w:rPr>
          <w:b/>
        </w:rPr>
        <w:t xml:space="preserve">                   </w:t>
      </w:r>
    </w:p>
    <w:p w:rsidRDefault="00AC6FC8" w:rsidP="00AC6FC8" w:rsidR="00AC6FC8">
      <w:pPr>
        <w:ind w:left="5664"/>
      </w:pPr>
      <w:r>
        <w:t>Poslovni broj: 3 St-511/16-</w:t>
      </w:r>
      <w:proofErr w:type="spellStart"/>
      <w:r>
        <w:t>16</w:t>
      </w:r>
      <w:proofErr w:type="spellEnd"/>
    </w:p>
    <w:p w:rsidRDefault="00AC6FC8" w:rsidP="00AC6FC8" w:rsidR="00AC6FC8">
      <w:pPr>
        <w:ind w:left="5664"/>
      </w:pPr>
    </w:p>
    <w:p w:rsidRDefault="00AC6FC8" w:rsidP="00AC6FC8" w:rsidR="00AC6FC8">
      <w:pPr>
        <w:ind w:left="5664"/>
      </w:pPr>
    </w:p>
    <w:p w:rsidRDefault="00AC6FC8" w:rsidP="00AC6FC8" w:rsidR="00AC6FC8">
      <w:pPr>
        <w:ind w:left="5664"/>
      </w:pPr>
    </w:p>
    <w:p w:rsidRDefault="00AC6FC8" w:rsidP="00AC6FC8" w:rsidR="00AC6FC8">
      <w:pPr>
        <w:jc w:val="center"/>
      </w:pPr>
      <w:r>
        <w:t>R E P U B L I K A   H R V A T S K A</w:t>
      </w:r>
    </w:p>
    <w:p w:rsidRDefault="00AC6FC8" w:rsidP="00AC6FC8" w:rsidR="00AC6FC8">
      <w:pPr>
        <w:rPr>
          <w:b/>
        </w:rPr>
      </w:pPr>
    </w:p>
    <w:p w:rsidRDefault="00AC6FC8" w:rsidP="00AC6FC8" w:rsidR="00AC6FC8">
      <w:pPr>
        <w:jc w:val="center"/>
      </w:pPr>
      <w:r>
        <w:t>R J E Š E N J E</w:t>
      </w:r>
    </w:p>
    <w:p w:rsidRDefault="00AC6FC8" w:rsidP="00AC6FC8" w:rsidR="00AC6FC8">
      <w:pPr>
        <w:jc w:val="center"/>
      </w:pPr>
    </w:p>
    <w:p w:rsidRDefault="00AC6FC8" w:rsidP="00AC6FC8" w:rsidR="00AC6FC8">
      <w:pPr>
        <w:jc w:val="center"/>
      </w:pPr>
    </w:p>
    <w:p w:rsidRDefault="00CF0ED5" w:rsidP="00CF0ED5" w:rsidR="00AC6FC8">
      <w:pPr>
        <w:ind w:firstLine="708"/>
        <w:jc w:val="both"/>
      </w:pP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MIRIĆ jednostavno društvo s ograničenom odgovornošću za skupljanje i prijevoz otpada i trgovinu, skraćena tvrtka MIRIĆ j.d.o.o. </w:t>
      </w:r>
      <w:proofErr w:type="spellStart"/>
      <w:r>
        <w:t>Hodošan</w:t>
      </w:r>
      <w:proofErr w:type="spellEnd"/>
      <w:r>
        <w:t>, Cvjetna 23, MBS: 070107703, OIB: 43736968036, radi otvaranja stečajnog p</w:t>
      </w:r>
      <w:r>
        <w:t>ostupka nad dužnikom, dana 10. studenog</w:t>
      </w:r>
      <w:r>
        <w:t xml:space="preserve"> 2016. godine,  </w:t>
      </w:r>
    </w:p>
    <w:p w:rsidRDefault="00AC6FC8" w:rsidP="00AC6FC8" w:rsidR="00AC6FC8">
      <w:pPr>
        <w:jc w:val="both"/>
      </w:pPr>
    </w:p>
    <w:p w:rsidRDefault="00AC6FC8" w:rsidP="00AC6FC8" w:rsidR="00AC6FC8">
      <w:pPr>
        <w:jc w:val="center"/>
      </w:pPr>
      <w:r>
        <w:t xml:space="preserve">r i j e š i o    j e </w:t>
      </w:r>
    </w:p>
    <w:p w:rsidRDefault="00AC6FC8" w:rsidP="00AC6FC8" w:rsidR="00AC6FC8">
      <w:pPr>
        <w:jc w:val="center"/>
      </w:pPr>
    </w:p>
    <w:p w:rsidRDefault="00AC6FC8" w:rsidP="00AC6FC8" w:rsidR="00AC6FC8"/>
    <w:p w:rsidRDefault="00AC6FC8" w:rsidP="00AC6FC8" w:rsidR="00AC6FC8">
      <w:pPr>
        <w:numPr>
          <w:ilvl w:val="0"/>
          <w:numId w:val="47"/>
        </w:numPr>
        <w:jc w:val="both"/>
      </w:pPr>
      <w:r>
        <w:t xml:space="preserve">Pozivaju se vjerovnici stečajnog dužnika </w:t>
      </w:r>
      <w:r w:rsidR="00CF0ED5">
        <w:t xml:space="preserve">MIRIĆ jednostavno društvo s ograničenom odgovornošću za skupljanje i prijevoz otpada i trgovinu, skraćena tvrtka MIRIĆ j.d.o.o. </w:t>
      </w:r>
      <w:proofErr w:type="spellStart"/>
      <w:r w:rsidR="00CF0ED5">
        <w:t>Hodošan</w:t>
      </w:r>
      <w:proofErr w:type="spellEnd"/>
      <w:r w:rsidR="00CF0ED5">
        <w:t>, Cvjetna 23, MBS: 070107703, OIB: 43736968036</w:t>
      </w:r>
      <w: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AC6FC8" w:rsidP="00AC6FC8" w:rsidR="00AC6FC8">
      <w:pPr>
        <w:jc w:val="both"/>
      </w:pPr>
    </w:p>
    <w:p w:rsidRDefault="00AC6FC8" w:rsidP="00AC6FC8" w:rsidR="00AC6FC8">
      <w:pPr>
        <w:numPr>
          <w:ilvl w:val="0"/>
          <w:numId w:val="47"/>
        </w:numPr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AC6FC8" w:rsidP="00AC6FC8" w:rsidR="00AC6FC8">
      <w:pPr>
        <w:jc w:val="both"/>
      </w:pPr>
    </w:p>
    <w:p w:rsidRDefault="00AC6FC8" w:rsidP="00AC6FC8" w:rsidR="00AC6FC8">
      <w:pPr>
        <w:jc w:val="center"/>
      </w:pPr>
      <w:r>
        <w:t>Obrazloženje</w:t>
      </w:r>
    </w:p>
    <w:p w:rsidRDefault="00AC6FC8" w:rsidP="00AC6FC8" w:rsidR="00AC6FC8">
      <w:pPr>
        <w:jc w:val="center"/>
      </w:pPr>
    </w:p>
    <w:p w:rsidRDefault="00AC6FC8" w:rsidP="00AC6FC8" w:rsidR="00AC6FC8">
      <w:pPr>
        <w:jc w:val="center"/>
      </w:pPr>
    </w:p>
    <w:p w:rsidRDefault="00AC6FC8" w:rsidP="00AC6FC8" w:rsidR="00AC6FC8">
      <w:pPr>
        <w:jc w:val="both"/>
      </w:pPr>
      <w:r>
        <w:tab/>
        <w:t xml:space="preserve">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AC6FC8" w:rsidP="00AC6FC8" w:rsidR="00AC6FC8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AC6FC8" w:rsidP="00AC6FC8" w:rsidR="00AC6FC8">
      <w:pPr>
        <w:jc w:val="both"/>
      </w:pPr>
    </w:p>
    <w:p w:rsidRDefault="00AC6FC8" w:rsidP="00AC6FC8" w:rsidR="00AC6FC8">
      <w:pPr>
        <w:jc w:val="both"/>
      </w:pPr>
    </w:p>
    <w:p w:rsidRDefault="00AC6FC8" w:rsidP="00AC6FC8" w:rsidR="00AC6FC8">
      <w:pPr>
        <w:jc w:val="both"/>
      </w:pPr>
    </w:p>
    <w:p w:rsidRDefault="00AC6FC8" w:rsidP="00AC6FC8" w:rsidR="00AC6FC8">
      <w:pPr>
        <w:jc w:val="center"/>
      </w:pPr>
      <w:r>
        <w:t>U Varaždinu, 10. studenog 2016. godine</w:t>
      </w:r>
    </w:p>
    <w:p w:rsidRDefault="00AC6FC8" w:rsidP="00AC6FC8" w:rsidR="00AC6FC8">
      <w:pPr>
        <w:jc w:val="center"/>
      </w:pPr>
    </w:p>
    <w:p w:rsidRDefault="00AC6FC8" w:rsidP="00AC6FC8" w:rsidR="00AC6FC8">
      <w:pPr>
        <w:jc w:val="center"/>
      </w:pPr>
    </w:p>
    <w:p w:rsidRDefault="00AC6FC8" w:rsidP="00AC6FC8" w:rsidR="00AC6FC8">
      <w:pPr>
        <w:jc w:val="both"/>
      </w:pPr>
      <w:r>
        <w:t xml:space="preserve">                                                                                                       STEČAJNI SUDAC:</w:t>
      </w:r>
    </w:p>
    <w:p w:rsidRDefault="00AC6FC8" w:rsidP="00AC6FC8" w:rsidR="00AC6FC8">
      <w:pPr>
        <w:jc w:val="both"/>
      </w:pPr>
    </w:p>
    <w:p w:rsidRDefault="00AC6FC8" w:rsidP="00AC6FC8" w:rsidR="00AC6FC8">
      <w:pPr>
        <w:jc w:val="both"/>
      </w:pPr>
      <w:r>
        <w:t xml:space="preserve">                                                                                                            Jasna Lekić, v.r.</w:t>
      </w:r>
    </w:p>
    <w:p w:rsidRDefault="00AC6FC8" w:rsidP="00AC6FC8" w:rsidR="00AC6FC8">
      <w:pPr>
        <w:jc w:val="both"/>
      </w:pPr>
    </w:p>
    <w:p w:rsidRDefault="00AC6FC8" w:rsidP="00AC6FC8" w:rsidR="00AC6FC8">
      <w:pPr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AC6FC8" w:rsidP="00AC6FC8" w:rsidR="00AC6FC8">
      <w:pPr>
        <w:jc w:val="both"/>
      </w:pPr>
    </w:p>
    <w:p w:rsidRDefault="00AC6FC8" w:rsidP="00AC6FC8" w:rsidR="00AC6FC8">
      <w:pPr>
        <w:jc w:val="both"/>
      </w:pPr>
    </w:p>
    <w:p w:rsidRDefault="00AC6FC8" w:rsidP="00AC6FC8" w:rsidR="00AC6FC8">
      <w:pPr>
        <w:jc w:val="both"/>
      </w:pPr>
    </w:p>
    <w:p w:rsidRDefault="00AC6FC8" w:rsidP="00AC6FC8" w:rsidR="00AC6FC8">
      <w:pPr>
        <w:jc w:val="both"/>
      </w:pPr>
    </w:p>
    <w:p w:rsidRDefault="00AC6FC8" w:rsidP="00AC6FC8" w:rsidR="00AC6FC8">
      <w:pPr>
        <w:jc w:val="both"/>
      </w:pPr>
      <w:r>
        <w:t>UPUTA O PRAVNOM LIJEKU:</w:t>
      </w:r>
    </w:p>
    <w:p w:rsidRDefault="00AC6FC8" w:rsidP="00AC6FC8" w:rsidR="00AC6FC8">
      <w:pPr>
        <w:jc w:val="both"/>
      </w:pPr>
      <w:r>
        <w:t xml:space="preserve">Protiv ovog rješenja posebna žalba nije dopuštena. </w:t>
      </w:r>
    </w:p>
    <w:p w:rsidRDefault="00AC6FC8" w:rsidP="00AC6FC8" w:rsidR="00AC6FC8">
      <w:pPr>
        <w:jc w:val="both"/>
      </w:pPr>
    </w:p>
    <w:p w:rsidRDefault="00AC6FC8" w:rsidP="00AC6FC8" w:rsidR="00AC6FC8">
      <w:pPr>
        <w:jc w:val="both"/>
      </w:pPr>
      <w:r>
        <w:t xml:space="preserve">DNA: 1. Direktor dužnika </w:t>
      </w:r>
      <w:proofErr w:type="spellStart"/>
      <w:r w:rsidR="00B028CE">
        <w:t>Mitar</w:t>
      </w:r>
      <w:proofErr w:type="spellEnd"/>
      <w:r w:rsidR="00B028CE">
        <w:t xml:space="preserve"> Mirić, </w:t>
      </w:r>
      <w:proofErr w:type="spellStart"/>
      <w:r w:rsidR="00B028CE">
        <w:t>Hodošan</w:t>
      </w:r>
      <w:proofErr w:type="spellEnd"/>
      <w:r w:rsidR="00B028CE">
        <w:t>, Cvjetna 23</w:t>
      </w:r>
    </w:p>
    <w:p w:rsidRDefault="00AC6FC8" w:rsidP="00AC6FC8" w:rsidR="00AC6FC8">
      <w:pPr>
        <w:jc w:val="both"/>
      </w:pPr>
      <w:r>
        <w:t xml:space="preserve">           2. e-Oglasna ploča ovog suda </w:t>
      </w:r>
    </w:p>
    <w:p w:rsidRDefault="00DA0242" w:rsidP="00AC6FC8" w:rsidR="00DA0242" w:rsidRPr="00AC6FC8"/>
    <w:sectPr w:rsidSect="0032366B" w:rsidR="00DA0242" w:rsidRPr="00AC6FC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180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24F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FC8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8CE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ED5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C6F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C6F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66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St-511/2016-16</izvorni_sadrzaj>
    <derivirana_varijabla naziv="DomainObject.Oznaka_1">St-511/2016-16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MIRIĆ jednostavno društvo s ograničenom odgovornošću za skupljanje i prijevoz otpada i trgovinu</izvorni_sadrzaj>
    <derivirana_varijabla naziv="DomainObject.Predmet.ProtustrankaFormated_1">  MIRIĆ jednostavno društvo s ograničenom odgovornošću za skupljanje i prijevoz otpada i trgovinu</derivirana_varijabla>
  </DomainObject.Predmet.ProtustrankaFormated>
  <DomainObject.Predmet.ProtustrankaFormatedOIB>
    <izvorni_sadrzaj>  MIRIĆ jednostavno društvo s ograničenom odgovornošću za skupljanje i prijevoz otpada i trgovinu, OIB 43736968036</izvorni_sadrzaj>
    <derivirana_varijabla naziv="DomainObject.Predmet.ProtustrankaFormatedOIB_1">  MIRIĆ jednostavno društvo s ograničenom odgovornošću za skupljanje i prijevoz otpada i trgovinu, OIB 43736968036</derivirana_varijabla>
  </DomainObject.Predmet.ProtustrankaFormatedOIB>
  <DomainObject.Predmet.ProtustrankaFormatedWithAdress>
    <izvorni_sadrzaj> MIRIĆ jednostavno društvo s ograničenom odgovornošću za skupljanje i prijevoz otpada i trgovinu, Cvjetna 23, 40320 Hodošan</izvorni_sadrzaj>
    <derivirana_varijabla naziv="DomainObject.Predmet.ProtustrankaFormatedWithAdress_1"> MIRIĆ jednostavno društvo s ograničenom odgovornošću za skupljanje i prijevoz otpada i trgovinu, Cvjetna 23, 40320 Hodošan</derivirana_varijabla>
  </DomainObject.Predmet.ProtustrankaFormatedWithAdress>
  <DomainObject.Predmet.ProtustrankaFormatedWithAdressOIB>
    <izvorni_sadrzaj> MIRIĆ jednostavno društvo s ograničenom odgovornošću za skupljanje i prijevoz otpada i trgovinu, OIB 43736968036, Cvjetna 23, 40320 Hodošan</izvorni_sadrzaj>
    <derivirana_varijabla naziv="DomainObject.Predmet.ProtustrankaFormatedWithAdressOIB_1"> MIRIĆ jednostavno društvo s ograničenom odgovornošću za skupljanje i prijevoz otpada i trgovinu, OIB 43736968036, Cvjetna 23, 40320 Hodošan</derivirana_varijabla>
  </DomainObject.Predmet.ProtustrankaFormatedWithAdressOIB>
  <DomainObject.Predmet.ProtustrankaWithAdress>
    <izvorni_sadrzaj>MIRIĆ jednostavno društvo s ograničenom odgovornošću za skupljanje i prijevoz otpada i trgovinu Cvjetna 23, 40320 Hodošan</izvorni_sadrzaj>
    <derivirana_varijabla naziv="DomainObject.Predmet.ProtustrankaWithAdress_1">MIRIĆ jednostavno društvo s ograničenom odgovornošću za skupljanje i prijevoz otpada i trgovinu Cvjetna 23, 40320 Hodošan</derivirana_varijabla>
  </DomainObject.Predmet.ProtustrankaWithAdress>
  <DomainObject.Predmet.ProtustrankaWithAdressOIB>
    <izvorni_sadrzaj>MIRIĆ jednostavno društvo s ograničenom odgovornošću za skupljanje i prijevoz otpada i trgovinu, OIB 43736968036, Cvjetna 23, 40320 Hodošan</izvorni_sadrzaj>
    <derivirana_varijabla naziv="DomainObject.Predmet.ProtustrankaWithAdressOIB_1">MIRIĆ jednostavno društvo s ograničenom odgovornošću za skupljanje i prijevoz otpada i trgovinu, OIB 43736968036, Cvjetna 23, 40320 Hodošan</derivirana_varijabla>
  </DomainObject.Predmet.ProtustrankaWithAdressOIB>
  <DomainObject.Predmet.ProtustrankaNazivFormated>
    <izvorni_sadrzaj>MIRIĆ jednostavno društvo s ograničenom odgovornošću za skupljanje i prijevoz otpada i trgovinu</izvorni_sadrzaj>
    <derivirana_varijabla naziv="DomainObject.Predmet.ProtustrankaNazivFormated_1">MIRIĆ jednostavno društvo s ograničenom odgovornošću za skupljanje i prijevoz otpada i trgovinu</derivirana_varijabla>
  </DomainObject.Predmet.ProtustrankaNazivFormated>
  <DomainObject.Predmet.ProtustrankaNazivFormatedOIB>
    <izvorni_sadrzaj>MIRIĆ jednostavno društvo s ograničenom odgovornošću za skupljanje i prijevoz otpada i trgovinu, OIB 43736968036</izvorni_sadrzaj>
    <derivirana_varijabla naziv="DomainObject.Predmet.ProtustrankaNazivFormatedOIB_1">MIRIĆ jednostavno društvo s ograničenom odgovornošću za skupljanje i prijevoz otpada i trgovinu, OIB 43736968036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9775.23</izvorni_sadrzaj>
    <derivirana_varijabla naziv="DomainObject.Predmet.TrenutnaVrijednost_1">9775.23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MIRIĆ jednostavno društvo s ograničenom odgovornošću za skupljanje i prijevoz otpada i trgovinu</item>
    </izvorni_sadrzaj>
    <derivirana_varijabla naziv="DomainObject.Predmet.ProtuStrankaListFormated_1">
      <item>MIRIĆ jednostavno društvo s ograničenom odgovornošću za skupljanje i prijevoz otpada i trgovinu</item>
    </derivirana_varijabla>
  </DomainObject.Predmet.ProtuStrankaListFormated>
  <DomainObject.Predmet.ProtuStrankaListFormatedOIB>
    <izvorni_sadrzaj>
      <item>MIRIĆ jednostavno društvo s ograničenom odgovornošću za skupljanje i prijevoz otpada i trgovinu, OIB 43736968036</item>
    </izvorni_sadrzaj>
    <derivirana_varijabla naziv="DomainObject.Predmet.ProtuStrankaListFormatedOIB_1">
      <item>MIRIĆ jednostavno društvo s ograničenom odgovornošću za skupljanje i prijevoz otpada i trgovinu, OIB 43736968036</item>
    </derivirana_varijabla>
  </DomainObject.Predmet.ProtuStrankaListFormatedOIB>
  <DomainObject.Predmet.ProtuStrankaListFormatedWithAdress>
    <izvorni_sadrzaj>
      <item>MIRIĆ jednostavno društvo s ograničenom odgovornošću za skupljanje i prijevoz otpada i trgovinu, Cvjetna 23, 40320 Hodošan</item>
    </izvorni_sadrzaj>
    <derivirana_varijabla naziv="DomainObject.Predmet.ProtuStrankaListFormatedWithAdress_1">
      <item>MIRIĆ jednostavno društvo s ograničenom odgovornošću za skupljanje i prijevoz otpada i trgovinu, Cvjetna 23, 40320 Hodošan</item>
    </derivirana_varijabla>
  </DomainObject.Predmet.ProtuStrankaListFormatedWithAdress>
  <DomainObject.Predmet.ProtuStrankaListFormatedWithAdressOIB>
    <izvorni_sadrzaj>
      <item>MIRIĆ jednostavno društvo s ograničenom odgovornošću za skupljanje i prijevoz otpada i trgovinu, OIB 43736968036, Cvjetna 23, 40320 Hodošan</item>
    </izvorni_sadrzaj>
    <derivirana_varijabla naziv="DomainObject.Predmet.ProtuStrankaListFormatedWithAdressOIB_1">
      <item>MIRIĆ jednostavno društvo s ograničenom odgovornošću za skupljanje i prijevoz otpada i trgovinu, OIB 43736968036, Cvjetna 23, 40320 Hodošan</item>
    </derivirana_varijabla>
  </DomainObject.Predmet.ProtuStrankaListFormatedWithAdressOIB>
  <DomainObject.Predmet.ProtuStrankaListNazivFormated>
    <izvorni_sadrzaj>
      <item>MIRIĆ jednostavno društvo s ograničenom odgovornošću za skupljanje i prijevoz otpada i trgovinu</item>
    </izvorni_sadrzaj>
    <derivirana_varijabla naziv="DomainObject.Predmet.ProtuStrankaListNazivFormated_1">
      <item>MIRIĆ jednostavno društvo s ograničenom odgovornošću za skupljanje i prijevoz otpada i trgovinu</item>
    </derivirana_varijabla>
  </DomainObject.Predmet.ProtuStrankaListNazivFormated>
  <DomainObject.Predmet.ProtuStrankaListNazivFormatedOIB>
    <izvorni_sadrzaj>
      <item>MIRIĆ jednostavno društvo s ograničenom odgovornošću za skupljanje i prijevoz otpada i trgovinu, OIB 43736968036</item>
    </izvorni_sadrzaj>
    <derivirana_varijabla naziv="DomainObject.Predmet.ProtuStrankaListNazivFormatedOIB_1">
      <item>MIRIĆ jednostavno društvo s ograničenom odgovornošću za skupljanje i prijevoz otpada i trgovinu, OIB 43736968036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St-511/2016-16</izvorni_sadrzaj>
    <derivirana_varijabla naziv="DomainObject.PoslovniBrojDokumenta_1">St-511/2016-16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MIRIĆ jednostavno društvo s ograničenom odgovornošću za skupljanje i prijevoz otpada i trgovinu</izvorni_sadrzaj>
    <derivirana_varijabla naziv="DomainObject.Predmet.ProtustrankaIDrugi_1">MIRIĆ jednostavno društvo s ograničenom odgovornošću za skupljanje i prijevoz otpada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MIRIĆ jednostavno društvo s ograničenom odgovornošću za skupljanje i prijevoz otpada i trgovinu, OIB 43736968036, Cvjetna 23, 40320 Hodošan</izvorni_sadrzaj>
    <derivirana_varijabla naziv="DomainObject.Predmet.ProtustrankaIDrugiAdressOIB_1">MIRIĆ jednostavno društvo s ograničenom odgovornošću za skupljanje i prijevoz otpada i trgovinu, OIB 43736968036, Cvjetna 23, 40320 Hodošan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MIRIĆ jednostavno društvo s ograničenom odgovornošću za skupljanje i prijevoz otpada i trgovinu</item>
      <item>Sudski registar</item>
    </izvorni_sadrzaj>
    <derivirana_varijabla naziv="DomainObject.Predmet.SudioniciListNaziv_1">
      <item>Financijska agencija</item>
      <item>MIRIĆ jednostavno društvo s ograničenom odgovornošću za skupljanje i prijevoz otpada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MIRIĆ jednostavno društvo s ograničenom odgovornošću za skupljanje i prijevoz otpada i trgovinu, OIB 43736968036, Cvjetna 23,40320 Hodošan</item>
      <item>Sudski registar</item>
    </izvorni_sadrzaj>
    <derivirana_varijabla naziv="DomainObject.Predmet.SudioniciListAdressOIB_1">
      <item>Financijska agencija, OIB 85821130368, A. Cesarca 2,42000 Varaždin</item>
      <item>MIRIĆ jednostavno društvo s ograničenom odgovornošću za skupljanje i prijevoz otpada i trgovinu, OIB 43736968036, Cvjetna 23,40320 Hodošan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05797-11D3-4B66-940E-CEAC7A593E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1850</properties:Characters>
  <properties:Lines>69</properties:Lines>
  <properties:Paragraphs>21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2016-11-10T07:42:00Z</cp:lastPrinted>
  <dcterms:modified xmlns:xsi="http://www.w3.org/2001/XMLSchema-instance" xsi:type="dcterms:W3CDTF">2016-11-10T07:42:00Z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St-511/2016-16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