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a446" w14:paraId="f8ca446" w:rsidRDefault="004A0442" w:rsidP="00DA6CCD" w:rsidR="004A0442" w:rsidRPr="008F77E5">
      <w:pPr>
        <w:tabs>
          <w:tab w:pos="8792" w:val="left"/>
        </w:tabs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6CCD">
        <w:rPr>
          <w:noProof/>
        </w:rPr>
        <w:tab/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B41037" w:rsidRPr="00B41037">
        <w:rPr>
          <w:rFonts w:eastAsia="MS Mincho"/>
        </w:rPr>
        <w:t>Trgovački sud u Rijeci, po Liljani Ugrin kao sucu pojedincu u stečajnom predmetu AGROBIV društvo s ograničenom odgovornošću za proizvodnju i promet prehrambenim proizvodima u stečaju Rijeka, Antuna Mihića 1/B (MBS 040071834 - OIB 94952517579)</w:t>
      </w:r>
      <w:r w:rsidR="001D7A62">
        <w:rPr>
          <w:rFonts w:eastAsia="MS Mincho"/>
        </w:rPr>
        <w:t>,</w:t>
      </w:r>
      <w:r w:rsidR="00B41037" w:rsidRPr="00B41037">
        <w:rPr>
          <w:rFonts w:eastAsia="MS Mincho"/>
        </w:rPr>
        <w:t xml:space="preserve"> dana 27. travnja 201</w:t>
      </w:r>
      <w:r w:rsidR="00B41037">
        <w:rPr>
          <w:rFonts w:eastAsia="MS Mincho"/>
        </w:rPr>
        <w:t>8.</w:t>
      </w:r>
      <w:r w:rsidRPr="00777B38">
        <w:rPr>
          <w:rFonts w:eastAsia="MS Mincho"/>
        </w:rPr>
        <w:t xml:space="preserve"> </w:t>
      </w:r>
      <w:r w:rsidR="007F022F" w:rsidRPr="00777B38">
        <w:rPr>
          <w:rFonts w:eastAsia="MS Mincho"/>
        </w:rPr>
        <w:t xml:space="preserve">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C46276" w:rsidP="00DB3F65" w:rsidR="00C46276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B41037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>23</w:t>
      </w:r>
      <w:r w:rsidR="00DB3F65">
        <w:rPr>
          <w:rFonts w:eastAsia="MS Mincho"/>
        </w:rPr>
        <w:t xml:space="preserve">. </w:t>
      </w:r>
      <w:r>
        <w:rPr>
          <w:rFonts w:eastAsia="MS Mincho"/>
        </w:rPr>
        <w:t xml:space="preserve">svibnja </w:t>
      </w:r>
      <w:r w:rsidR="00164566">
        <w:rPr>
          <w:rFonts w:eastAsia="MS Mincho"/>
        </w:rPr>
        <w:t>2</w:t>
      </w:r>
      <w:r w:rsidR="00DB3F65" w:rsidRPr="00C76E88">
        <w:rPr>
          <w:rFonts w:eastAsia="MS Mincho"/>
        </w:rPr>
        <w:t>01</w:t>
      </w:r>
      <w:r w:rsidR="00401BC3">
        <w:rPr>
          <w:rFonts w:eastAsia="MS Mincho"/>
        </w:rPr>
        <w:t>8</w:t>
      </w:r>
      <w:r w:rsidR="00DB3F65" w:rsidRPr="00C76E88">
        <w:rPr>
          <w:rFonts w:eastAsia="MS Mincho"/>
        </w:rPr>
        <w:t xml:space="preserve">. u </w:t>
      </w:r>
      <w:r>
        <w:rPr>
          <w:rFonts w:eastAsia="MS Mincho"/>
        </w:rPr>
        <w:t>9</w:t>
      </w:r>
      <w:r w:rsidR="00DB3F65" w:rsidRPr="00C76E88">
        <w:rPr>
          <w:rFonts w:eastAsia="MS Mincho"/>
        </w:rPr>
        <w:t>,</w:t>
      </w:r>
      <w:r w:rsidR="00401BC3">
        <w:rPr>
          <w:rFonts w:eastAsia="MS Mincho"/>
        </w:rPr>
        <w:t>3</w:t>
      </w:r>
      <w:r w:rsidR="00DB3F65" w:rsidRPr="00C76E88">
        <w:rPr>
          <w:rFonts w:eastAsia="MS Mincho"/>
        </w:rPr>
        <w:t>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B41037" w:rsidP="00DB3F65" w:rsidR="00B41037">
      <w:pPr>
        <w:jc w:val="both"/>
      </w:pPr>
      <w:r>
        <w:t xml:space="preserve">1. </w:t>
      </w:r>
      <w:r>
        <w:tab/>
        <w:t xml:space="preserve">Izvješće stečajnog upravitelja o tijeku postupka </w:t>
      </w:r>
    </w:p>
    <w:p w:rsidRDefault="00B41037" w:rsidP="00DB3F65" w:rsidR="00DB3F65">
      <w:pPr>
        <w:jc w:val="both"/>
      </w:pPr>
      <w:r>
        <w:t>2</w:t>
      </w:r>
      <w:r w:rsidR="00DB3F65">
        <w:t>.</w:t>
      </w:r>
      <w:r w:rsidR="00DB3F65">
        <w:tab/>
        <w:t>Donošenje odluke o načinu i uvjetima prodaje imovine dužnika</w:t>
      </w:r>
      <w:r w:rsidR="001200A1">
        <w:t>.</w:t>
      </w:r>
    </w:p>
    <w:p w:rsidRDefault="00B41037" w:rsidP="00DB3F65" w:rsidR="00B41037">
      <w:pPr>
        <w:jc w:val="both"/>
      </w:pPr>
    </w:p>
    <w:p w:rsidRDefault="00C01BC8" w:rsidP="00DB3F65" w:rsidR="00C01BC8">
      <w:pPr>
        <w:jc w:val="both"/>
      </w:pPr>
    </w:p>
    <w:p w:rsidRDefault="00DB3F65" w:rsidP="00DB3F65" w:rsidR="00DB3F65">
      <w:pPr>
        <w:jc w:val="both"/>
      </w:pPr>
      <w:r w:rsidRPr="007041F3">
        <w:t>Pravo sudjelovanja na skupštini imaju svi stečajni vjerovnici</w:t>
      </w:r>
      <w:r>
        <w:t xml:space="preserve">  </w:t>
      </w:r>
      <w:r w:rsidRPr="007041F3">
        <w:t>i stečajni upravitelj.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1D7A62" w:rsidP="00DB3F65" w:rsidR="00DB3F65" w:rsidRPr="003A534F">
      <w:pPr>
        <w:jc w:val="center"/>
      </w:pPr>
      <w:r>
        <w:t>U Rijeci</w:t>
      </w:r>
      <w:r w:rsidR="00DB3F65" w:rsidRPr="003A534F">
        <w:t xml:space="preserve">, </w:t>
      </w:r>
      <w:r w:rsidR="00B41037" w:rsidRPr="00B41037">
        <w:rPr>
          <w:rFonts w:eastAsia="MS Mincho"/>
        </w:rPr>
        <w:t>27. travnja 201</w:t>
      </w:r>
      <w:r w:rsidR="00B41037">
        <w:rPr>
          <w:rFonts w:eastAsia="MS Mincho"/>
        </w:rPr>
        <w:t>8</w:t>
      </w:r>
      <w:r w:rsidR="00DB3F65"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 w:rsidRPr="003A534F">
      <w:pPr>
        <w:pStyle w:val="Tijeloteksta"/>
        <w:rPr>
          <w:bCs/>
          <w:lang w:val="de-DE"/>
        </w:rPr>
      </w:pPr>
    </w:p>
    <w:p w:rsidRDefault="001D7A62" w:rsidP="00DB3F65" w:rsidR="001D7A62">
      <w:pPr>
        <w:pStyle w:val="Tijeloteksta"/>
        <w:rPr>
          <w:bCs/>
          <w:lang w:val="de-DE"/>
        </w:rPr>
      </w:pPr>
    </w:p>
    <w:p w:rsidRDefault="001D7A62" w:rsidP="00DB3F65" w:rsidR="001D7A62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DB3F65" w:rsidP="00DB3F65" w:rsidR="00DB3F65">
      <w:pPr>
        <w:jc w:val="both"/>
      </w:pPr>
      <w:r w:rsidRPr="003A534F">
        <w:rPr>
          <w:lang w:val="de-DE"/>
        </w:rPr>
        <w:t>Protiv ovog rješenja nije dopuštena žalba</w:t>
      </w:r>
      <w:r w:rsidR="00183F25">
        <w:rPr>
          <w:lang w:val="de-DE"/>
        </w:rPr>
        <w:t>.</w:t>
      </w:r>
      <w:r w:rsidRPr="003A534F">
        <w:rPr>
          <w:lang w:val="de-DE"/>
        </w:rPr>
        <w:t xml:space="preserve"> </w:t>
      </w:r>
    </w:p>
    <w:p w:rsidRDefault="00401BC3" w:rsidP="00DB3F65" w:rsidR="00A63C11" w:rsidRPr="00470FA1">
      <w:pPr>
        <w:jc w:val="both"/>
        <w:rPr>
          <w:bCs/>
        </w:rPr>
      </w:pPr>
      <w:r>
        <w:t xml:space="preserve"> 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089" w:rsidR="00556089">
      <w:r>
        <w:separator/>
      </w:r>
    </w:p>
  </w:endnote>
  <w:endnote w:id="0" w:type="continuationSeparator">
    <w:p w:rsidRDefault="00556089" w:rsidR="00556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03074D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089" w:rsidR="00556089">
      <w:r>
        <w:separator/>
      </w:r>
    </w:p>
  </w:footnote>
  <w:footnote w:id="0" w:type="continuationSeparator">
    <w:p w:rsidRDefault="00556089" w:rsidR="00556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B41037">
      <w:t>989</w:t>
    </w:r>
    <w:r w:rsidRPr="00925F8C">
      <w:t>/</w:t>
    </w:r>
    <w:r w:rsidR="00F67330">
      <w:t>20</w:t>
    </w:r>
    <w:r w:rsidRPr="00925F8C">
      <w:t>1</w:t>
    </w:r>
    <w:r w:rsidR="00C75C3B">
      <w:t>6</w:t>
    </w:r>
    <w:r w:rsidRPr="00925F8C">
      <w:t>-</w:t>
    </w:r>
    <w:r w:rsidR="001D7A62">
      <w:t>36</w:t>
    </w:r>
    <w:r w:rsidR="00401BC3"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5AF"/>
    <w:rsid w:val="000037BA"/>
    <w:rsid w:val="00011F46"/>
    <w:rsid w:val="0003074D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83F25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D7A6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4598"/>
    <w:rsid w:val="002C327A"/>
    <w:rsid w:val="002C42F8"/>
    <w:rsid w:val="002D07D3"/>
    <w:rsid w:val="002D7851"/>
    <w:rsid w:val="002E4E4B"/>
    <w:rsid w:val="002E6051"/>
    <w:rsid w:val="002F0903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7F93"/>
    <w:rsid w:val="00352047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1BC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5C5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56089"/>
    <w:rsid w:val="0058092A"/>
    <w:rsid w:val="0058355F"/>
    <w:rsid w:val="00583EAA"/>
    <w:rsid w:val="005843D4"/>
    <w:rsid w:val="0058697F"/>
    <w:rsid w:val="00587962"/>
    <w:rsid w:val="00590040"/>
    <w:rsid w:val="005A184C"/>
    <w:rsid w:val="005A6D7B"/>
    <w:rsid w:val="005B564A"/>
    <w:rsid w:val="005B5E33"/>
    <w:rsid w:val="005C3EA3"/>
    <w:rsid w:val="005D3B2F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49C7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70E29"/>
    <w:rsid w:val="00777B38"/>
    <w:rsid w:val="00782B19"/>
    <w:rsid w:val="00783962"/>
    <w:rsid w:val="007B6E0A"/>
    <w:rsid w:val="007C1540"/>
    <w:rsid w:val="007C64C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59F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B6F"/>
    <w:rsid w:val="00AC4335"/>
    <w:rsid w:val="00AD3BA5"/>
    <w:rsid w:val="00AE21F2"/>
    <w:rsid w:val="00AF7529"/>
    <w:rsid w:val="00AF768C"/>
    <w:rsid w:val="00B1280D"/>
    <w:rsid w:val="00B129B0"/>
    <w:rsid w:val="00B134B5"/>
    <w:rsid w:val="00B261C4"/>
    <w:rsid w:val="00B30616"/>
    <w:rsid w:val="00B41037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1BC8"/>
    <w:rsid w:val="00C02937"/>
    <w:rsid w:val="00C24E65"/>
    <w:rsid w:val="00C33637"/>
    <w:rsid w:val="00C351C0"/>
    <w:rsid w:val="00C378AE"/>
    <w:rsid w:val="00C42A1C"/>
    <w:rsid w:val="00C46276"/>
    <w:rsid w:val="00C516FE"/>
    <w:rsid w:val="00C54DF3"/>
    <w:rsid w:val="00C61E64"/>
    <w:rsid w:val="00C63E44"/>
    <w:rsid w:val="00C65EBD"/>
    <w:rsid w:val="00C74A5A"/>
    <w:rsid w:val="00C75C3B"/>
    <w:rsid w:val="00C85AF5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6CCD"/>
    <w:rsid w:val="00DA766B"/>
    <w:rsid w:val="00DB0730"/>
    <w:rsid w:val="00DB0BC1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3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4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4B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4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4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3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4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4B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4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4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St-989/2016-36</izvorni_sadrzaj>
    <derivirana_varijabla naziv="DomainObject.Oznaka_1">St-989/2016-36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AGROBIV d.o.o. zastupanog po punomoćniku Mirjana Blažević</izvorni_sadrzaj>
    <derivirana_varijabla naziv="DomainObject.Predmet.ProtustrankaFormated_1">  AGROBIV d.o.o. zastupanog po punomoćniku Mirjana Blažević</derivirana_varijabla>
  </DomainObject.Predmet.ProtustrankaFormated>
  <DomainObject.Predmet.ProtustrankaFormatedOIB>
    <izvorni_sadrzaj>  AGROBIV d.o.o., OIB 94952517579 zastupanog po punomoćniku Mirjana Blažević</izvorni_sadrzaj>
    <derivirana_varijabla naziv="DomainObject.Predmet.ProtustrankaFormatedOIB_1">  AGROBIV d.o.o., OIB 94952517579 zastupanog po punomoćniku Mirjana Blažević</derivirana_varijabla>
  </DomainObject.Predmet.ProtustrankaFormatedOIB>
  <DomainObject.Predmet.ProtustrankaFormatedWithAdress>
    <izvorni_sadrzaj> AGROBIV d.o.o., Antuna Mihića 1b, 51000 Rijeka zastupanog po punomoćniku Mirjana Blažević</izvorni_sadrzaj>
    <derivirana_varijabla naziv="DomainObject.Predmet.ProtustrankaFormatedWithAdress_1"> AGROBIV d.o.o., Antuna Mihića 1b, 51000 Rijeka zastupanog po punomoćniku Mirjana Blažević</derivirana_varijabla>
  </DomainObject.Predmet.ProtustrankaFormatedWithAdress>
  <DomainObject.Predmet.ProtustrankaFormatedWithAdressOIB>
    <izvorni_sadrzaj> AGROBIV d.o.o., OIB 94952517579, Antuna Mihića 1b, 51000 Rijeka zastupanog po punomoćniku Mirjana Blažević</izvorni_sadrzaj>
    <derivirana_varijabla naziv="DomainObject.Predmet.ProtustrankaFormatedWithAdressOIB_1"> AGROBIV d.o.o., OIB 94952517579, Antuna Mihića 1b, 51000 Rijeka zastupanog po punomoćniku Mirjana Blažević</derivirana_varijabla>
  </DomainObject.Predmet.ProtustrankaFormatedWithAdressOIB>
  <DomainObject.Predmet.ProtustrankaWithAdress>
    <izvorni_sadrzaj>AGROBIV d.o.o. Antuna Mihića 1b, 51000 Rijeka</izvorni_sadrzaj>
    <derivirana_varijabla naziv="DomainObject.Predmet.ProtustrankaWithAdress_1">AGROBIV d.o.o. Antuna Mihića 1b, 51000 Rijeka</derivirana_varijabla>
  </DomainObject.Predmet.ProtustrankaWithAdress>
  <DomainObject.Predmet.ProtustrankaWithAdressOIB>
    <izvorni_sadrzaj>AGROBIV d.o.o., OIB 94952517579, Antuna Mihića 1b, 51000 Rijeka</izvorni_sadrzaj>
    <derivirana_varijabla naziv="DomainObject.Predmet.ProtustrankaWithAdressOIB_1">AGROBIV d.o.o., OIB 94952517579, Antuna Mihića 1b, 51000 Rijeka</derivirana_varijabla>
  </DomainObject.Predmet.ProtustrankaWithAdressOIB>
  <DomainObject.Predmet.ProtustrankaNazivFormated>
    <izvorni_sadrzaj>AGROBIV d.o.o.</izvorni_sadrzaj>
    <derivirana_varijabla naziv="DomainObject.Predmet.ProtustrankaNazivFormated_1">AGROBIV d.o.o.</derivirana_varijabla>
  </DomainObject.Predmet.ProtustrankaNazivFormated>
  <DomainObject.Predmet.ProtustrankaNazivFormatedOIB>
    <izvorni_sadrzaj>AGROBIV d.o.o., OIB 94952517579</izvorni_sadrzaj>
    <derivirana_varijabla naziv="DomainObject.Predmet.ProtustrankaNazivFormatedOIB_1">AGROBIV d.o.o., OIB 94952517579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AGROBIV d.o.o. zastupanog po punomoćniku Mirjana Blažević</item>
    </izvorni_sadrzaj>
    <derivirana_varijabla naziv="DomainObject.Predmet.ProtuStrankaListFormated_1">
      <item>AGROBIV d.o.o. zastupanog po punomoćniku Mirjana Blažević</item>
    </derivirana_varijabla>
  </DomainObject.Predmet.ProtuStrankaListFormated>
  <DomainObject.Predmet.ProtuStrankaListFormatedOIB>
    <izvorni_sadrzaj>
      <item>AGROBIV d.o.o., OIB 94952517579 zastupanog po punomoćniku Mirjana Blažević</item>
    </izvorni_sadrzaj>
    <derivirana_varijabla naziv="DomainObject.Predmet.ProtuStrankaListFormatedOIB_1">
      <item>AGROBIV d.o.o., OIB 94952517579 zastupanog po punomoćniku Mirjana Blažević</item>
    </derivirana_varijabla>
  </DomainObject.Predmet.ProtuStrankaListFormatedOIB>
  <DomainObject.Predmet.ProtuStrankaListFormatedWithAdress>
    <izvorni_sadrzaj>
      <item>AGROBIV d.o.o., Antuna Mihića 1b, 51000 Rijeka zastupanog po punomoćniku Mirjana Blažević</item>
    </izvorni_sadrzaj>
    <derivirana_varijabla naziv="DomainObject.Predmet.ProtuStrankaListFormatedWithAdress_1">
      <item>AGROBIV d.o.o., Antuna Mihića 1b, 51000 Rijeka zastupanog po punomoćniku Mirjana Blažević</item>
    </derivirana_varijabla>
  </DomainObject.Predmet.ProtuStrankaListFormatedWithAdress>
  <DomainObject.Predmet.ProtuStrankaListFormatedWithAdressOIB>
    <izvorni_sadrzaj>
      <item>AGROBIV d.o.o., OIB 94952517579, Antuna Mihića 1b, 51000 Rijeka zastupanog po punomoćniku Mirjana Blažević</item>
    </izvorni_sadrzaj>
    <derivirana_varijabla naziv="DomainObject.Predmet.ProtuStrankaListFormatedWithAdressOIB_1">
      <item>AGROBIV d.o.o., OIB 94952517579, Antuna Mihića 1b, 51000 Rijeka zastupanog po punomoćniku Mirjana Blažević</item>
    </derivirana_varijabla>
  </DomainObject.Predmet.ProtuStrankaListFormatedWithAdressOIB>
  <DomainObject.Predmet.ProtuStrankaListNazivFormated>
    <izvorni_sadrzaj>
      <item>AGROBIV d.o.o.</item>
    </izvorni_sadrzaj>
    <derivirana_varijabla naziv="DomainObject.Predmet.ProtuStrankaListNazivFormated_1">
      <item>AGROBIV d.o.o.</item>
    </derivirana_varijabla>
  </DomainObject.Predmet.ProtuStrankaListNazivFormated>
  <DomainObject.Predmet.ProtuStrankaListNazivFormatedOIB>
    <izvorni_sadrzaj>
      <item>AGROBIV d.o.o., OIB 94952517579</item>
    </izvorni_sadrzaj>
    <derivirana_varijabla naziv="DomainObject.Predmet.ProtuStrankaListNazivFormatedOIB_1">
      <item>AGROBIV d.o.o., OIB 94952517579</item>
    </derivirana_varijabla>
  </DomainObject.Predmet.ProtuStrankaListNazivFormatedOIB>
  <DomainObject.Predmet.OstaliListFormated>
    <izvorni_sadrzaj>
      <item>Mirjana Blažević punomoćnik sudionika u postupku AGROBIV d.o.o.</item>
    </izvorni_sadrzaj>
    <derivirana_varijabla naziv="DomainObject.Predmet.OstaliListFormated_1">
      <item>Mirjana Blažević punomoćnik sudionika u postupku AGROBIV d.o.o.</item>
    </derivirana_varijabla>
  </DomainObject.Predmet.OstaliListFormated>
  <DomainObject.Predmet.OstaliListFormatedOIB>
    <izvorni_sadrzaj>
      <item>Mirjana Blažević, OIB 07097088717 punomoćnik sudionika u postupku AGROBIV d.o.o.</item>
    </izvorni_sadrzaj>
    <derivirana_varijabla naziv="DomainObject.Predmet.OstaliListFormatedOIB_1">
      <item>Mirjana Blažević, OIB 07097088717 punomoćnik sudionika u postupku AGROBIV d.o.o.</item>
    </derivirana_varijabla>
  </DomainObject.Predmet.OstaliListFormatedOIB>
  <DomainObject.Predmet.OstaliListFormatedWithAdress>
    <izvorni_sadrzaj>
      <item>Mirjana Blažević, Miserkino 6, 51215 Kastav punomoćnik sudionika u postupku AGROBIV d.o.o.</item>
    </izvorni_sadrzaj>
    <derivirana_varijabla naziv="DomainObject.Predmet.OstaliListFormatedWithAdress_1">
      <item>Mirjana Blažević, Miserkino 6, 51215 Kastav punomoćnik sudionika u postupku AGROBIV d.o.o.</item>
    </derivirana_varijabla>
  </DomainObject.Predmet.OstaliListFormatedWithAdress>
  <DomainObject.Predmet.OstaliListFormatedWithAdressOIB>
    <izvorni_sadrzaj>
      <item>Mirjana Blažević, OIB 07097088717, Miserkino 6, 51215 Kastav punomoćnik sudionika u postupku AGROBIV d.o.o.</item>
    </izvorni_sadrzaj>
    <derivirana_varijabla naziv="DomainObject.Predmet.OstaliListFormatedWithAdressOIB_1">
      <item>Mirjana Blažević, OIB 07097088717, Miserkino 6, 51215 Kastav punomoćnik sudionika u postupku AGROBIV d.o.o.</item>
    </derivirana_varijabla>
  </DomainObject.Predmet.OstaliListFormatedWithAdressOIB>
  <DomainObject.Predmet.OstaliListNazivFormated>
    <izvorni_sadrzaj>
      <item>Mirjana Blažević</item>
    </izvorni_sadrzaj>
    <derivirana_varijabla naziv="DomainObject.Predmet.OstaliListNazivFormated_1">
      <item>Mirjana Blažević</item>
    </derivirana_varijabla>
  </DomainObject.Predmet.OstaliListNazivFormated>
  <DomainObject.Predmet.OstaliListNazivFormatedOIB>
    <izvorni_sadrzaj>
      <item>Mirjana Blažević, OIB 07097088717</item>
    </izvorni_sadrzaj>
    <derivirana_varijabla naziv="DomainObject.Predmet.OstaliListNazivFormatedOIB_1">
      <item>Mirjana Blažević, OIB 07097088717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St-989/2016-36</izvorni_sadrzaj>
    <derivirana_varijabla naziv="DomainObject.PoslovniBrojDokumenta_1">St-989/2016-36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AGROBIV d.o.o.</izvorni_sadrzaj>
    <derivirana_varijabla naziv="DomainObject.Predmet.ProtustrankaIDrugi_1">AGROBIV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AGROBIV d.o.o., OIB 94952517579, Antuna Mihića 1b, 51000 Rijeka</izvorni_sadrzaj>
    <derivirana_varijabla naziv="DomainObject.Predmet.ProtustrankaIDrugiAdressOIB_1">AGROBIV d.o.o., OIB 94952517579, Antuna Mihića 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AGROBIV d.o.o.</item>
      <item>Mirjana Blažević</item>
    </izvorni_sadrzaj>
    <derivirana_varijabla naziv="DomainObject.Predmet.SudioniciListNaziv_1">
      <item>FINA  Rijeka</item>
      <item>AGROBIV d.o.o.</item>
      <item>Mirjana Blažević</item>
    </derivirana_varijabla>
  </DomainObject.Predmet.SudioniciListNaziv>
  <DomainObject.Predmet.SudioniciListAdressOIB>
    <izvorni_sadrzaj>
      <item>FINA  Rijeka, OIB 85821130368, Frana Kurelca 8,51000 Rijeka</item>
      <item>AGROBIV d.o.o., OIB 94952517579, Antuna Mihića 1b,51000 Rijeka</item>
      <item>Mirjana Blažević, OIB 07097088717, Miserkino 6,51215 Kastav</item>
    </izvorni_sadrzaj>
    <derivirana_varijabla naziv="DomainObject.Predmet.SudioniciListAdressOIB_1">
      <item>FINA  Rijeka, OIB 85821130368, Frana Kurelca 8,51000 Rijeka</item>
      <item>AGROBIV d.o.o., OIB 94952517579, Antuna Mihića 1b,51000 Rijeka</item>
      <item>Mirjana Blažević, OIB 07097088717, Miserkino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94952517579</item>
      <item>, OIB 07097088717</item>
    </izvorni_sadrzaj>
    <derivirana_varijabla naziv="DomainObject.Predmet.SudioniciListNazivOIB_1">
      <item>, OIB 85821130368</item>
      <item>, OIB 94952517579</item>
      <item>, OIB 07097088717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669B4-47D5-4F13-827A-EBDD288B0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130</properties:Words>
  <properties:Characters>681</properties:Characters>
  <properties:Lines>41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2018-04-27T11:54:00Z</dcterms:created>
  <dc:creator>Korisnik</dc:creator>
  <cp:lastModifiedBy>Elizabet Jovanović</cp:lastModifiedBy>
  <cp:lastPrinted>2018-04-27T11:54:00Z</cp:lastPrinted>
  <dcterms:modified xmlns:xsi="http://www.w3.org/2001/XMLSchema-instance" xsi:type="dcterms:W3CDTF">2018-04-27T11:58:00Z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St-989/2016-36 / Odluka - Rješenje - sazivanje skupštine vjerovnika (989___16____skupština.docx)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