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3cac" w14:paraId="db53cac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87DEF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C87DEF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C87DEF">
                    <w:rPr>
                      <w:sz w:val="22"/>
                      <w:szCs w:val="22"/>
                    </w:rPr>
                    <w:t>27</w:t>
                  </w:r>
                  <w:r w:rsidRPr="00CD5369">
                    <w:rPr>
                      <w:sz w:val="22"/>
                      <w:szCs w:val="22"/>
                    </w:rPr>
                    <w:t>/2017-2</w:t>
                  </w: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CD5369" w:rsidP="00CD5369" w:rsidR="00CD5369" w:rsidRPr="00CD5369">
      <w:pPr>
        <w:jc w:val="center"/>
      </w:pPr>
      <w:r w:rsidRPr="00CD5369">
        <w:t>U  I M E  R E P U B L I K E   H R V A T S K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povodom prijedloga </w:t>
      </w:r>
      <w:r w:rsidR="00C87DEF">
        <w:t>FINA RC Zagreb Podružnica Zagreb, Trg svibanjskih žrtava 1995. br. 1 povodom prijedloga za otvaranje stečajnog postupka nad dužnikom ŽUTI PATAK  j.d.o.o. za ugostiteljstvo i usluge,</w:t>
      </w:r>
      <w:r w:rsidR="00C87DEF" w:rsidRPr="00AB600F">
        <w:t xml:space="preserve"> </w:t>
      </w:r>
      <w:r w:rsidR="00C87DEF">
        <w:t>OIB:37609329029, MBS:080816390, Zagreb, Čulinečka 25</w:t>
      </w:r>
      <w:r w:rsidRPr="00CD5369">
        <w:t xml:space="preserve">, </w:t>
      </w:r>
      <w:r w:rsidR="00C87DEF">
        <w:t>18.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C87DEF">
        <w:t>Kata Rašić, OIB:84450283675, Vinkovci, S. S. Kranječevića 31</w:t>
      </w:r>
      <w:r w:rsidR="00CD5369">
        <w:t>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C87DEF">
        <w:t>ŽUTI PATAK  j.d.o.o. za ugostiteljstvo i usluge,</w:t>
      </w:r>
      <w:r w:rsidR="00C87DEF" w:rsidRPr="00AB600F">
        <w:t xml:space="preserve"> </w:t>
      </w:r>
      <w:r w:rsidR="00C87DEF">
        <w:t>OIB:37609329029, MBS:080816390, Zagreb, Čulinečka 25</w:t>
      </w:r>
      <w:r w:rsidR="00CD5369" w:rsidRPr="00CD5369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</w:t>
      </w:r>
      <w:r w:rsidR="00C87DEF">
        <w:t>HR98 2340 0093 1031 0140 9</w:t>
      </w:r>
      <w:r w:rsidR="00757841">
        <w:t>,</w:t>
      </w:r>
      <w:r w:rsidR="00C87DEF">
        <w:t xml:space="preserve"> kod Privredne banke Zagreb,</w:t>
      </w:r>
      <w:r w:rsidR="00757841">
        <w:t xml:space="preserve"> 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C87DEF">
        <w:t>27</w:t>
      </w:r>
      <w:r w:rsidR="00757841">
        <w:t>/2017-</w:t>
      </w:r>
      <w:r w:rsidR="00C87DEF">
        <w:t>8</w:t>
      </w:r>
      <w:r w:rsidR="009B0F1B">
        <w:t xml:space="preserve"> od </w:t>
      </w:r>
      <w:r w:rsidR="00C87DEF">
        <w:t>23. veljače</w:t>
      </w:r>
      <w:r w:rsidR="00556D9C">
        <w:t xml:space="preserve"> 2018</w:t>
      </w:r>
      <w:r w:rsidR="009B0F1B">
        <w:t>. pokrenut je prethodni postupak nad dužnikom i imenovan</w:t>
      </w:r>
      <w:r w:rsidR="00556D9C">
        <w:t>a</w:t>
      </w:r>
      <w:r w:rsidR="0040049C">
        <w:t xml:space="preserve"> je</w:t>
      </w:r>
      <w:r w:rsidR="009B0F1B">
        <w:t xml:space="preserve"> </w:t>
      </w:r>
      <w:r w:rsidR="00C87DEF">
        <w:t>Kata Rašić, Vinkovci, S. S. Kranječevića 31</w:t>
      </w:r>
      <w:r w:rsidR="00CD5369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CD5369">
        <w:t xml:space="preserve">la </w:t>
      </w:r>
      <w:r>
        <w:t>svoje pisano izvješće i nazoči</w:t>
      </w:r>
      <w:r w:rsidR="00CD5369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CD5369">
        <w:t>te je dostavi</w:t>
      </w:r>
      <w:r w:rsidR="00556D9C">
        <w:t>la i zahtjev za određivanje nagrade.</w:t>
      </w:r>
    </w:p>
    <w:p w:rsidRDefault="00556D9C" w:rsidP="00317D16" w:rsidR="00556D9C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C87DEF">
        <w:t>18.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C87DEF">
        <w:t>25/9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7F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D5369">
      <w:t>10 St-11</w:t>
    </w:r>
    <w:r w:rsidR="00C87DEF">
      <w:t>27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87F3F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87DEF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2018.</izvorni_sadrzaj>
    <derivirana_varijabla naziv="DomainObject.Predmet.DatumRjesavanja_1">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St-1127/2017</izvorni_sadrzaj>
    <derivirana_varijabla naziv="DomainObject.Predmet.OznakaBroj_1">St-1127/2017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ŽUTI PATAK j.d.o.o. za ugostiteljstvo i usluge</izvorni_sadrzaj>
    <derivirana_varijabla naziv="DomainObject.Predmet.ProtustrankaFormated_1">  ŽUTI PATAK j.d.o.o. za ugostiteljstvo i usluge</derivirana_varijabla>
  </DomainObject.Predmet.ProtustrankaFormated>
  <DomainObject.Predmet.ProtustrankaFormatedOIB>
    <izvorni_sadrzaj>  ŽUTI PATAK j.d.o.o. za ugostiteljstvo i usluge, OIB 37609329029</izvorni_sadrzaj>
    <derivirana_varijabla naziv="DomainObject.Predmet.ProtustrankaFormatedOIB_1">  ŽUTI PATAK j.d.o.o. za ugostiteljstvo i usluge, OIB 37609329029</derivirana_varijabla>
  </DomainObject.Predmet.ProtustrankaFormatedOIB>
  <DomainObject.Predmet.ProtustrankaFormatedWithAdress>
    <izvorni_sadrzaj> ŽUTI PATAK j.d.o.o. za ugostiteljstvo i usluge, Čulinečka 25, 10000 Zagreb</izvorni_sadrzaj>
    <derivirana_varijabla naziv="DomainObject.Predmet.ProtustrankaFormatedWithAdress_1"> ŽUTI PATAK j.d.o.o. za ugostiteljstvo i usluge, Čulinečka 25, 10000 Zagreb</derivirana_varijabla>
  </DomainObject.Predmet.ProtustrankaFormatedWithAdress>
  <DomainObject.Predmet.ProtustrankaFormatedWithAdressOIB>
    <izvorni_sadrzaj> ŽUTI PATAK j.d.o.o. za ugostiteljstvo i usluge, OIB 37609329029, Čulinečka 25, 10000 Zagreb</izvorni_sadrzaj>
    <derivirana_varijabla naziv="DomainObject.Predmet.ProtustrankaFormatedWithAdressOIB_1"> ŽUTI PATAK j.d.o.o. za ugostiteljstvo i usluge, OIB 37609329029, Čulinečka 25, 10000 Zagreb</derivirana_varijabla>
  </DomainObject.Predmet.ProtustrankaFormatedWithAdressOIB>
  <DomainObject.Predmet.ProtustrankaWithAdress>
    <izvorni_sadrzaj>ŽUTI PATAK j.d.o.o. za ugostiteljstvo i usluge Čulinečka 25, 10000 Zagreb</izvorni_sadrzaj>
    <derivirana_varijabla naziv="DomainObject.Predmet.ProtustrankaWithAdress_1">ŽUTI PATAK j.d.o.o. za ugostiteljstvo i usluge Čulinečka 25, 10000 Zagreb</derivirana_varijabla>
  </DomainObject.Predmet.ProtustrankaWithAdress>
  <DomainObject.Predmet.ProtustrankaWithAdressOIB>
    <izvorni_sadrzaj>ŽUTI PATAK j.d.o.o. za ugostiteljstvo i usluge, OIB 37609329029, Čulinečka 25, 10000 Zagreb</izvorni_sadrzaj>
    <derivirana_varijabla naziv="DomainObject.Predmet.ProtustrankaWithAdressOIB_1">ŽUTI PATAK j.d.o.o. za ugostiteljstvo i usluge, OIB 37609329029, Čulinečka 25, 10000 Zagreb</derivirana_varijabla>
  </DomainObject.Predmet.ProtustrankaWithAdressOIB>
  <DomainObject.Predmet.ProtustrankaNazivFormated>
    <izvorni_sadrzaj>ŽUTI PATAK j.d.o.o. za ugostiteljstvo i usluge</izvorni_sadrzaj>
    <derivirana_varijabla naziv="DomainObject.Predmet.ProtustrankaNazivFormated_1">ŽUTI PATAK j.d.o.o. za ugostiteljstvo i usluge</derivirana_varijabla>
  </DomainObject.Predmet.ProtustrankaNazivFormated>
  <DomainObject.Predmet.ProtustrankaNazivFormatedOIB>
    <izvorni_sadrzaj>ŽUTI PATAK j.d.o.o. za ugostiteljstvo i usluge, OIB 37609329029</izvorni_sadrzaj>
    <derivirana_varijabla naziv="DomainObject.Predmet.ProtustrankaNazivFormatedOIB_1">ŽUTI PATAK j.d.o.o. za ugostiteljstvo i usluge, OIB 37609329029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ŽUTI PATAK j.d.o.o. za ugostiteljstvo i usluge</item>
    </izvorni_sadrzaj>
    <derivirana_varijabla naziv="DomainObject.Predmet.ProtuStrankaListFormated_1">
      <item>ŽUTI PATAK j.d.o.o. za ugostiteljstvo i usluge</item>
    </derivirana_varijabla>
  </DomainObject.Predmet.ProtuStrankaListFormated>
  <DomainObject.Predmet.ProtuStrankaListFormatedOIB>
    <izvorni_sadrzaj>
      <item>ŽUTI PATAK j.d.o.o. za ugostiteljstvo i usluge, OIB 37609329029</item>
    </izvorni_sadrzaj>
    <derivirana_varijabla naziv="DomainObject.Predmet.ProtuStrankaListFormatedOIB_1">
      <item>ŽUTI PATAK j.d.o.o. za ugostiteljstvo i usluge, OIB 37609329029</item>
    </derivirana_varijabla>
  </DomainObject.Predmet.ProtuStrankaListFormatedOIB>
  <DomainObject.Predmet.ProtuStrankaListFormatedWithAdress>
    <izvorni_sadrzaj>
      <item>ŽUTI PATAK j.d.o.o. za ugostiteljstvo i usluge, Čulinečka 25, 10000 Zagreb</item>
    </izvorni_sadrzaj>
    <derivirana_varijabla naziv="DomainObject.Predmet.ProtuStrankaListFormatedWithAdress_1">
      <item>ŽUTI PATAK j.d.o.o. za ugostiteljstvo i usluge, Čulinečka 25, 10000 Zagreb</item>
    </derivirana_varijabla>
  </DomainObject.Predmet.ProtuStrankaListFormatedWithAdress>
  <DomainObject.Predmet.ProtuStrankaListFormatedWithAdressOIB>
    <izvorni_sadrzaj>
      <item>ŽUTI PATAK j.d.o.o. za ugostiteljstvo i usluge, OIB 37609329029, Čulinečka 25, 10000 Zagreb</item>
    </izvorni_sadrzaj>
    <derivirana_varijabla naziv="DomainObject.Predmet.ProtuStrankaListFormatedWithAdressOIB_1">
      <item>ŽUTI PATAK j.d.o.o. za ugostiteljstvo i usluge, OIB 37609329029, Čulinečka 25, 10000 Zagreb</item>
    </derivirana_varijabla>
  </DomainObject.Predmet.ProtuStrankaListFormatedWithAdressOIB>
  <DomainObject.Predmet.ProtuStrankaListNazivFormated>
    <izvorni_sadrzaj>
      <item>ŽUTI PATAK j.d.o.o. za ugostiteljstvo i usluge</item>
    </izvorni_sadrzaj>
    <derivirana_varijabla naziv="DomainObject.Predmet.ProtuStrankaListNazivFormated_1">
      <item>ŽUTI PATAK j.d.o.o. za ugostiteljstvo i usluge</item>
    </derivirana_varijabla>
  </DomainObject.Predmet.ProtuStrankaListNazivFormated>
  <DomainObject.Predmet.ProtuStrankaListNazivFormatedOIB>
    <izvorni_sadrzaj>
      <item>ŽUTI PATAK j.d.o.o. za ugostiteljstvo i usluge, OIB 37609329029</item>
    </izvorni_sadrzaj>
    <derivirana_varijabla naziv="DomainObject.Predmet.ProtuStrankaListNazivFormatedOIB_1">
      <item>ŽUTI PATAK j.d.o.o. za ugostiteljstvo i usluge, OIB 37609329029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ŽUTI PATAK j.d.o.o. za ugostiteljstvo i usluge</izvorni_sadrzaj>
    <derivirana_varijabla naziv="DomainObject.Predmet.ProtustrankaIDrugi_1">ŽUTI PATAK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ŽUTI PATAK j.d.o.o. za ugostiteljstvo i usluge, OIB 37609329029, Čulinečka 25, 10000 Zagreb</izvorni_sadrzaj>
    <derivirana_varijabla naziv="DomainObject.Predmet.ProtustrankaIDrugiAdressOIB_1">ŽUTI PATAK j.d.o.o. za ugostiteljstvo i usluge, OIB 37609329029, Čulinečka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2018.</izvorni_sadrzaj>
    <derivirana_varijabla naziv="DomainObject.Predmet.OdlukaRjesenje.DatumDonosenjaOdluke_1">2. svibnja 2018.</derivirana_varijabla>
  </DomainObject.Predmet.OdlukaRjesenje.DatumDonosenjaOdluke>
  <DomainObject.Predmet.OdlukaRjesenje.DatumPravomocnosti>
    <izvorni_sadrzaj>15. lipnja 2018.</izvorni_sadrzaj>
    <derivirana_varijabla naziv="DomainObject.Predmet.OdlukaRjesenje.DatumPravomocnosti_1">15. lipnja 2018.</derivirana_varijabla>
  </DomainObject.Predmet.OdlukaRjesenje.DatumPravomocnosti>
  <DomainObject.Predmet.OdlukaRjesenje.Oznaka>
    <izvorni_sadrzaj>St-1127/2017-17</izvorni_sadrzaj>
    <derivirana_varijabla naziv="DomainObject.Predmet.OdlukaRjesenje.Oznaka_1">St-1127/2017-17</derivirana_varijabla>
  </DomainObject.Predmet.OdlukaRjesenje.Oznaka>
  <DomainObject.Predmet.SudioniciListNaziv>
    <izvorni_sadrzaj>
      <item>FINA Regionalni centar Zagreb</item>
      <item>ŽUTI PATAK j.d.o.o. za ugostiteljstvo i usluge</item>
    </izvorni_sadrzaj>
    <derivirana_varijabla naziv="DomainObject.Predmet.SudioniciListNaziv_1">
      <item>FINA Regionalni centar Zagreb</item>
      <item>ŽUTI PATAK j.d.o.o.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ŽUTI PATAK j.d.o.o. za ugostiteljstvo i usluge, OIB 37609329029, Čulinečka 25,10000 Zagreb</item>
    </izvorni_sadrzaj>
    <derivirana_varijabla naziv="DomainObject.Predmet.SudioniciListAdressOIB_1">
      <item>FINA Regionalni centar Zagreb, OIB 85821130368, Trg svibanjskih žrtava 1995. br. 1,10000 Zagreb</item>
      <item>ŽUTI PATAK j.d.o.o. za ugostiteljstvo i usluge, OIB 37609329029, Čulinečka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37609329029</item>
    </izvorni_sadrzaj>
    <derivirana_varijabla naziv="DomainObject.Predmet.SudioniciListNazivOIB_1">
      <item>, OIB 85821130368</item>
      <item>, OIB 37609329029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474FC-D507-4160-AC0E-5DD4784063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440</properties:Words>
  <properties:Characters>2336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2018-07-18T08:43:00Z</dcterms:created>
  <dc:creator>banka</dc:creator>
  <cp:lastModifiedBy>Snježana Andrijanić</cp:lastModifiedBy>
  <cp:lastPrinted>2018-07-18T08:41:00Z</cp:lastPrinted>
  <dcterms:modified xmlns:xsi="http://www.w3.org/2001/XMLSchema-instance" xsi:type="dcterms:W3CDTF">2018-07-19T06:40:00Z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  nagradi  steč. upravitelju Kata Rašić.docx)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