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e704a" w14:paraId="bae704a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58475B" w:rsidR="007A51CD" w:rsidRPr="005303D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5303D9">
        <w:rPr>
          <w:lang w:val="hr-HR"/>
        </w:rPr>
        <w:t xml:space="preserve">Trgovački sud u Splitu, po </w:t>
      </w:r>
      <w:r w:rsidR="00143364" w:rsidRPr="005303D9">
        <w:rPr>
          <w:lang w:val="hr-HR"/>
        </w:rPr>
        <w:t>sudskom savjetniku Goranu Radanoviću</w:t>
      </w:r>
      <w:r w:rsidR="00634348" w:rsidRPr="005303D9">
        <w:rPr>
          <w:lang w:val="hr-HR"/>
        </w:rPr>
        <w:t xml:space="preserve">, u skraćenom stečajnom postupku povodom zahtjeva </w:t>
      </w:r>
      <w:r w:rsidR="00634348" w:rsidRPr="005303D9">
        <w:rPr>
          <w:szCs w:val="24"/>
          <w:lang w:val="hr-HR"/>
        </w:rPr>
        <w:t>FINANCIJSKE AGENCIJE, Regionalni centar Split, Podružnica Split, Mažuranićevo šetalište 24b</w:t>
      </w:r>
      <w:r w:rsidR="00634348" w:rsidRPr="005303D9">
        <w:rPr>
          <w:lang w:val="hr-HR"/>
        </w:rPr>
        <w:t xml:space="preserve">, OIB: 85821130368, za provedbu skraćenog stečajnog </w:t>
      </w:r>
      <w:r w:rsidR="00D242FC" w:rsidRPr="005303D9">
        <w:rPr>
          <w:lang w:val="hr-HR"/>
        </w:rPr>
        <w:t xml:space="preserve">postupka nad dužnikom </w:t>
      </w:r>
      <w:r w:rsidR="00A76839" w:rsidRPr="009F7C58">
        <w:rPr>
          <w:lang w:val="hr-HR"/>
        </w:rPr>
        <w:t>PALMINA JURČIĆ d.o.o., Srinjine (Grad Split), Dioklecijanov put 24, OIB: 02179307553, MBS: 060284902</w:t>
      </w:r>
      <w:r w:rsidR="00634348" w:rsidRPr="005303D9">
        <w:rPr>
          <w:lang w:val="hr-HR"/>
        </w:rPr>
        <w:t>, dana</w:t>
      </w:r>
      <w:r w:rsidR="00E308B5" w:rsidRPr="005303D9">
        <w:rPr>
          <w:lang w:val="hr-HR"/>
        </w:rPr>
        <w:t xml:space="preserve"> </w:t>
      </w:r>
      <w:r w:rsidR="00A76839">
        <w:rPr>
          <w:lang w:val="hr-HR"/>
        </w:rPr>
        <w:t>07</w:t>
      </w:r>
      <w:r w:rsidR="00C80512" w:rsidRPr="005303D9">
        <w:rPr>
          <w:lang w:val="hr-HR"/>
        </w:rPr>
        <w:t>.</w:t>
      </w:r>
      <w:r w:rsidR="00BD1AE1" w:rsidRPr="005303D9">
        <w:rPr>
          <w:lang w:val="hr-HR"/>
        </w:rPr>
        <w:t xml:space="preserve"> </w:t>
      </w:r>
      <w:r w:rsidR="00036325">
        <w:rPr>
          <w:lang w:val="hr-HR"/>
        </w:rPr>
        <w:t>rujna</w:t>
      </w:r>
      <w:r w:rsidR="00B663D4" w:rsidRPr="005303D9">
        <w:rPr>
          <w:lang w:val="hr-HR"/>
        </w:rPr>
        <w:t xml:space="preserve"> </w:t>
      </w:r>
      <w:r w:rsidR="008967A5" w:rsidRPr="005303D9">
        <w:rPr>
          <w:lang w:val="hr-HR"/>
        </w:rPr>
        <w:t>2016</w:t>
      </w:r>
      <w:r w:rsidR="00634348" w:rsidRPr="005303D9">
        <w:rPr>
          <w:lang w:val="hr-HR"/>
        </w:rPr>
        <w:t>. godine</w:t>
      </w:r>
    </w:p>
    <w:p w:rsidRDefault="005F418C" w:rsidP="00D4027A" w:rsidR="005F418C" w:rsidRPr="005303D9">
      <w:pPr>
        <w:rPr>
          <w:lang w:val="hr-HR"/>
        </w:rPr>
      </w:pP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64295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                                           </w:t>
      </w:r>
    </w:p>
    <w:p w:rsidRDefault="00690D9A" w:rsidP="00151FFE" w:rsidR="00690D9A" w:rsidRPr="005303D9">
      <w:pPr>
        <w:rPr>
          <w:lang w:val="hr-HR"/>
        </w:rPr>
      </w:pPr>
    </w:p>
    <w:p w:rsidRDefault="0079768B" w:rsidP="00151FFE" w:rsidR="0079768B" w:rsidRPr="005303D9">
      <w:pPr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A76839" w:rsidRPr="009F7C58">
        <w:rPr>
          <w:lang w:val="hr-HR"/>
        </w:rPr>
        <w:t>PALMINA JURČIĆ d.o.o., Srinjine (Grad Split), Dioklecijanov put 24, OIB: 02179307553, MBS: 060284902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A76839">
        <w:rPr>
          <w:lang w:val="hr-HR"/>
        </w:rPr>
        <w:t>07</w:t>
      </w:r>
      <w:r w:rsidR="00AA1DCD" w:rsidRPr="005303D9">
        <w:rPr>
          <w:lang w:val="hr-HR"/>
        </w:rPr>
        <w:t xml:space="preserve">. </w:t>
      </w:r>
      <w:r w:rsidR="00036325">
        <w:rPr>
          <w:lang w:val="hr-HR"/>
        </w:rPr>
        <w:t>rujna</w:t>
      </w:r>
      <w:r w:rsidR="00036325" w:rsidRPr="005303D9">
        <w:rPr>
          <w:lang w:val="hr-HR"/>
        </w:rPr>
        <w:t xml:space="preserve"> </w:t>
      </w:r>
      <w:r w:rsidR="00AA1DCD" w:rsidRPr="005303D9">
        <w:rPr>
          <w:lang w:val="hr-HR"/>
        </w:rPr>
        <w:t>2016</w:t>
      </w:r>
      <w:r w:rsidRPr="005303D9">
        <w:rPr>
          <w:lang w:val="hr-HR"/>
        </w:rPr>
        <w:t xml:space="preserve">. godine u </w:t>
      </w:r>
      <w:r w:rsidR="00C06A10">
        <w:rPr>
          <w:lang w:val="hr-HR"/>
        </w:rPr>
        <w:t>12,00</w:t>
      </w:r>
      <w:r w:rsidR="00774A83" w:rsidRPr="005303D9">
        <w:rPr>
          <w:lang w:val="hr-HR"/>
        </w:rPr>
        <w:t xml:space="preserve">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C06A10">
        <w:rPr>
          <w:lang w:val="hr-HR"/>
        </w:rPr>
        <w:t>Ante Gabelica, Split, Ruđera Boškovića 7/125, OIB: 68765596631</w:t>
      </w:r>
      <w:r w:rsidR="00226B01">
        <w:rPr>
          <w:lang w:val="hr-HR"/>
        </w:rPr>
        <w:t>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A76839" w:rsidRPr="009F7C58">
        <w:rPr>
          <w:lang w:val="hr-HR"/>
        </w:rPr>
        <w:t>PALMINA JURČIĆ d.o.o., Srinjine (Grad Split), Dioklecijanov put 24, OIB: 02179307553, MBS: 060284902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0F4803" w:rsidP="001E0105" w:rsidR="000F4803">
      <w:pPr>
        <w:jc w:val="center"/>
        <w:rPr>
          <w:lang w:val="hr-HR"/>
        </w:rPr>
      </w:pPr>
    </w:p>
    <w:p w:rsidRDefault="00AA1DCD" w:rsidP="008E45E7" w:rsidR="00AA1DCD" w:rsidRPr="00A733D1">
      <w:pPr>
        <w:rPr>
          <w:sz w:val="16"/>
          <w:szCs w:val="16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A76839">
        <w:rPr>
          <w:lang w:val="hr-HR"/>
        </w:rPr>
        <w:t>08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0F4803">
        <w:rPr>
          <w:lang w:val="hr-HR"/>
        </w:rPr>
        <w:t>siječnja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0F4803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D066BD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A76839" w:rsidRPr="009F7C58">
        <w:rPr>
          <w:lang w:val="hr-HR"/>
        </w:rPr>
        <w:t>PALMINA JURČIĆ d.o.o., Srinjine (Grad Split), Dioklecijanov put 24, OIB: 02179307553, MBS: 060284902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0F4803" w:rsidR="001E0105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D066BD" w:rsidRPr="00B423DC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A76839">
        <w:rPr>
          <w:lang w:val="hr-HR"/>
        </w:rPr>
        <w:t>162</w:t>
      </w:r>
      <w:r w:rsidR="00A76839" w:rsidRPr="00B423DC">
        <w:rPr>
          <w:lang w:val="hr-HR"/>
        </w:rPr>
        <w:t xml:space="preserve"> dana, u ukupnom iznosu od </w:t>
      </w:r>
      <w:r w:rsidR="00A76839">
        <w:rPr>
          <w:lang w:val="hr-HR"/>
        </w:rPr>
        <w:t>15.126</w:t>
      </w:r>
      <w:r w:rsidR="00A76839" w:rsidRPr="00B423DC">
        <w:rPr>
          <w:lang w:val="hr-HR"/>
        </w:rPr>
        <w:t>,</w:t>
      </w:r>
      <w:r w:rsidR="00A76839">
        <w:rPr>
          <w:lang w:val="hr-HR"/>
        </w:rPr>
        <w:t>73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79768B" w:rsidP="000F4803" w:rsidR="0079768B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226B01">
        <w:rPr>
          <w:b/>
          <w:lang w:val="hr-HR"/>
        </w:rPr>
        <w:t>11</w:t>
      </w:r>
      <w:r w:rsidR="00A779BF" w:rsidRPr="00A779BF">
        <w:rPr>
          <w:b/>
          <w:lang w:val="hr-HR"/>
        </w:rPr>
        <w:t>. svibnja</w:t>
      </w:r>
      <w:r w:rsidR="00A0683C" w:rsidRPr="00A779BF">
        <w:rPr>
          <w:b/>
          <w:lang w:val="hr-HR"/>
        </w:rPr>
        <w:t xml:space="preserve"> </w:t>
      </w:r>
      <w:r w:rsidR="00A0683C">
        <w:rPr>
          <w:b/>
          <w:lang w:val="hr-HR"/>
        </w:rPr>
        <w:t>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A76839">
        <w:rPr>
          <w:lang w:val="hr-HR"/>
        </w:rPr>
        <w:t>07</w:t>
      </w:r>
      <w:r w:rsidR="00AA1DCD" w:rsidRPr="00AA1DCD">
        <w:rPr>
          <w:lang w:val="hr-HR"/>
        </w:rPr>
        <w:t xml:space="preserve">. </w:t>
      </w:r>
      <w:r w:rsidR="00036325">
        <w:rPr>
          <w:lang w:val="hr-HR"/>
        </w:rPr>
        <w:t>rujna</w:t>
      </w:r>
      <w:r w:rsidR="00036325" w:rsidRPr="005303D9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B85639" w:rsidR="00561B8F">
      <w:pPr>
        <w:ind w:left="6372"/>
      </w:pPr>
      <w:r>
        <w:t xml:space="preserve">  </w:t>
      </w:r>
      <w:r w:rsidR="00A779BF">
        <w:t xml:space="preserve">  </w:t>
      </w:r>
      <w:r w:rsidR="00497EB4">
        <w:t>SUDSKI SAVJETNIK</w:t>
      </w:r>
    </w:p>
    <w:p w:rsidRDefault="006E5F24" w:rsidP="003231C6" w:rsidR="006E5F24" w:rsidRPr="00774A83">
      <w:pPr>
        <w:ind w:left="6372"/>
        <w:rPr>
          <w:sz w:val="18"/>
          <w:szCs w:val="18"/>
        </w:rPr>
      </w:pPr>
    </w:p>
    <w:p w:rsidRDefault="00AA1DCD" w:rsidP="006F52E4" w:rsidR="00E80DEF" w:rsidRPr="006F52E4">
      <w:pPr>
        <w:ind w:left="6372"/>
      </w:pPr>
      <w:r>
        <w:t xml:space="preserve">  </w:t>
      </w:r>
      <w:r w:rsidR="00A779BF">
        <w:t xml:space="preserve">  </w:t>
      </w:r>
      <w:r w:rsidR="00497EB4">
        <w:t>Goran Radanović</w:t>
      </w:r>
    </w:p>
    <w:p w:rsidRDefault="0079768B" w:rsidP="00F31929" w:rsidR="0079768B">
      <w:pPr>
        <w:jc w:val="both"/>
        <w:rPr>
          <w:lang w:val="hr-HR"/>
        </w:rPr>
      </w:pPr>
    </w:p>
    <w:p w:rsidRDefault="00F82A11" w:rsidP="00F31929" w:rsidR="00F82A11">
      <w:pPr>
        <w:jc w:val="both"/>
        <w:rPr>
          <w:lang w:val="hr-HR"/>
        </w:rPr>
      </w:pPr>
    </w:p>
    <w:p w:rsidRDefault="00D4027A" w:rsidP="00F31929" w:rsidR="00D91F95" w:rsidRPr="00D066BD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497EB4" w:rsidP="00F31929" w:rsidR="00F82A11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B064C" w:rsidRPr="00FB064C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A76839">
      <w:t>123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A76839">
      <w:t>123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375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6B8D"/>
    <w:rsid w:val="005A1DFB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51CD"/>
    <w:rsid w:val="007A74B6"/>
    <w:rsid w:val="007B5450"/>
    <w:rsid w:val="007B6553"/>
    <w:rsid w:val="007D1A8A"/>
    <w:rsid w:val="007D3A8C"/>
    <w:rsid w:val="007D6435"/>
    <w:rsid w:val="007E0EB9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45E7"/>
    <w:rsid w:val="008E548B"/>
    <w:rsid w:val="008E7ABA"/>
    <w:rsid w:val="008F2293"/>
    <w:rsid w:val="008F6A6B"/>
    <w:rsid w:val="008F708F"/>
    <w:rsid w:val="009374AD"/>
    <w:rsid w:val="00956968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5AD8"/>
    <w:rsid w:val="009F338F"/>
    <w:rsid w:val="009F5A56"/>
    <w:rsid w:val="00A013F9"/>
    <w:rsid w:val="00A01740"/>
    <w:rsid w:val="00A0683C"/>
    <w:rsid w:val="00A107DD"/>
    <w:rsid w:val="00A13B98"/>
    <w:rsid w:val="00A17461"/>
    <w:rsid w:val="00A21F17"/>
    <w:rsid w:val="00A31ADC"/>
    <w:rsid w:val="00A3528A"/>
    <w:rsid w:val="00A5401C"/>
    <w:rsid w:val="00A70E91"/>
    <w:rsid w:val="00A733D1"/>
    <w:rsid w:val="00A76839"/>
    <w:rsid w:val="00A779BF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06A10"/>
    <w:rsid w:val="00C270B9"/>
    <w:rsid w:val="00C30FC8"/>
    <w:rsid w:val="00C311AF"/>
    <w:rsid w:val="00C34183"/>
    <w:rsid w:val="00C435B4"/>
    <w:rsid w:val="00C5093E"/>
    <w:rsid w:val="00C51B2C"/>
    <w:rsid w:val="00C5664F"/>
    <w:rsid w:val="00C64F18"/>
    <w:rsid w:val="00C65FB8"/>
    <w:rsid w:val="00C70D21"/>
    <w:rsid w:val="00C80512"/>
    <w:rsid w:val="00C8591A"/>
    <w:rsid w:val="00C91421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278"/>
    <w:rsid w:val="00F75E2B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064C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375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06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064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B064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B064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B064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06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064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B064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B064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B064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St-123/2016</izvorni_sadrzaj>
    <derivirana_varijabla naziv="DomainObject.Predmet.OznakaBroj_1">St-123/2016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PALMINA JURČIĆ društvo s ograničenom odgovornošću, za njegu i održavanje tijela</izvorni_sadrzaj>
    <derivirana_varijabla naziv="DomainObject.Predmet.ProtustrankaFormated_1">  PALMINA JURČIĆ društvo s ograničenom odgovornošću, za njegu i održavanje tijela</derivirana_varijabla>
  </DomainObject.Predmet.ProtustrankaFormated>
  <DomainObject.Predmet.ProtustrankaFormatedOIB>
    <izvorni_sadrzaj>  PALMINA JURČIĆ društvo s ograničenom odgovornošću, za njegu i održavanje tijela, OIB 02179307553</izvorni_sadrzaj>
    <derivirana_varijabla naziv="DomainObject.Predmet.ProtustrankaFormatedOIB_1">  PALMINA JURČIĆ društvo s ograničenom odgovornošću, za njegu i održavanje tijela, OIB 02179307553</derivirana_varijabla>
  </DomainObject.Predmet.ProtustrankaFormatedOIB>
  <DomainObject.Predmet.ProtustrankaFormatedWithAdress>
    <izvorni_sadrzaj> PALMINA JURČIĆ društvo s ograničenom odgovornošću, za njegu i održavanje tijela, Dioklecijanov put 24, 21292 Srinjine</izvorni_sadrzaj>
    <derivirana_varijabla naziv="DomainObject.Predmet.ProtustrankaFormatedWithAdress_1"> PALMINA JURČIĆ društvo s ograničenom odgovornošću, za njegu i održavanje tijela, Dioklecijanov put 24, 21292 Srinjine</derivirana_varijabla>
  </DomainObject.Predmet.ProtustrankaFormatedWithAdress>
  <DomainObject.Predmet.ProtustrankaFormatedWithAdressOIB>
    <izvorni_sadrzaj> PALMINA JURČIĆ društvo s ograničenom odgovornošću, za njegu i održavanje tijela, OIB 02179307553, Dioklecijanov put 24, 21292 Srinjine</izvorni_sadrzaj>
    <derivirana_varijabla naziv="DomainObject.Predmet.ProtustrankaFormatedWithAdressOIB_1"> PALMINA JURČIĆ društvo s ograničenom odgovornošću, za njegu i održavanje tijela, OIB 02179307553, Dioklecijanov put 24, 21292 Srinjine</derivirana_varijabla>
  </DomainObject.Predmet.ProtustrankaFormatedWithAdressOIB>
  <DomainObject.Predmet.ProtustrankaWithAdress>
    <izvorni_sadrzaj>PALMINA JURČIĆ društvo s ograničenom odgovornošću, za njegu i održavanje tijela Dioklecijanov put 24, 21292 Srinjine</izvorni_sadrzaj>
    <derivirana_varijabla naziv="DomainObject.Predmet.ProtustrankaWithAdress_1">PALMINA JURČIĆ društvo s ograničenom odgovornošću, za njegu i održavanje tijela Dioklecijanov put 24, 21292 Srinjine</derivirana_varijabla>
  </DomainObject.Predmet.ProtustrankaWithAdress>
  <DomainObject.Predmet.ProtustrankaWithAdressOIB>
    <izvorni_sadrzaj>PALMINA JURČIĆ društvo s ograničenom odgovornošću, za njegu i održavanje tijela, OIB 02179307553, Dioklecijanov put 24, 21292 Srinjine</izvorni_sadrzaj>
    <derivirana_varijabla naziv="DomainObject.Predmet.ProtustrankaWithAdressOIB_1">PALMINA JURČIĆ društvo s ograničenom odgovornošću, za njegu i održavanje tijela, OIB 02179307553, Dioklecijanov put 24, 21292 Srinjine</derivirana_varijabla>
  </DomainObject.Predmet.ProtustrankaWithAdressOIB>
  <DomainObject.Predmet.ProtustrankaNazivFormated>
    <izvorni_sadrzaj>PALMINA JURČIĆ društvo s ograničenom odgovornošću, za njegu i održavanje tijela</izvorni_sadrzaj>
    <derivirana_varijabla naziv="DomainObject.Predmet.ProtustrankaNazivFormated_1">PALMINA JURČIĆ društvo s ograničenom odgovornošću, za njegu i održavanje tijela</derivirana_varijabla>
  </DomainObject.Predmet.ProtustrankaNazivFormated>
  <DomainObject.Predmet.ProtustrankaNazivFormatedOIB>
    <izvorni_sadrzaj>PALMINA JURČIĆ društvo s ograničenom odgovornošću, za njegu i održavanje tijela, OIB 02179307553</izvorni_sadrzaj>
    <derivirana_varijabla naziv="DomainObject.Predmet.ProtustrankaNazivFormatedOIB_1">PALMINA JURČIĆ društvo s ograničenom odgovornošću, za njegu i održavanje tijela, OIB 02179307553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15126.73</izvorni_sadrzaj>
    <derivirana_varijabla naziv="DomainObject.Predmet.TrenutnaVrijednost_1">15126.73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PALMINA JURČIĆ društvo s ograničenom odgovornošću, za njegu i održavanje tijela</item>
    </izvorni_sadrzaj>
    <derivirana_varijabla naziv="DomainObject.Predmet.ProtuStrankaListFormated_1">
      <item>PALMINA JURČIĆ društvo s ograničenom odgovornošću, za njegu i održavanje tijela</item>
    </derivirana_varijabla>
  </DomainObject.Predmet.ProtuStrankaListFormated>
  <DomainObject.Predmet.ProtuStrankaListFormatedOIB>
    <izvorni_sadrzaj>
      <item>PALMINA JURČIĆ društvo s ograničenom odgovornošću, za njegu i održavanje tijela, OIB 02179307553</item>
    </izvorni_sadrzaj>
    <derivirana_varijabla naziv="DomainObject.Predmet.ProtuStrankaListFormatedOIB_1">
      <item>PALMINA JURČIĆ društvo s ograničenom odgovornošću, za njegu i održavanje tijela, OIB 02179307553</item>
    </derivirana_varijabla>
  </DomainObject.Predmet.ProtuStrankaListFormatedOIB>
  <DomainObject.Predmet.ProtuStrankaListFormatedWithAdress>
    <izvorni_sadrzaj>
      <item>PALMINA JURČIĆ društvo s ograničenom odgovornošću, za njegu i održavanje tijela, Dioklecijanov put 24, 21292 Srinjine</item>
    </izvorni_sadrzaj>
    <derivirana_varijabla naziv="DomainObject.Predmet.ProtuStrankaListFormatedWithAdress_1">
      <item>PALMINA JURČIĆ društvo s ograničenom odgovornošću, za njegu i održavanje tijela, Dioklecijanov put 24, 21292 Srinjine</item>
    </derivirana_varijabla>
  </DomainObject.Predmet.ProtuStrankaListFormatedWithAdress>
  <DomainObject.Predmet.ProtuStrankaListFormatedWithAdressOIB>
    <izvorni_sadrzaj>
      <item>PALMINA JURČIĆ društvo s ograničenom odgovornošću, za njegu i održavanje tijela, OIB 02179307553, Dioklecijanov put 24, 21292 Srinjine</item>
    </izvorni_sadrzaj>
    <derivirana_varijabla naziv="DomainObject.Predmet.ProtuStrankaListFormatedWithAdressOIB_1">
      <item>PALMINA JURČIĆ društvo s ograničenom odgovornošću, za njegu i održavanje tijela, OIB 02179307553, Dioklecijanov put 24, 21292 Srinjine</item>
    </derivirana_varijabla>
  </DomainObject.Predmet.ProtuStrankaListFormatedWithAdressOIB>
  <DomainObject.Predmet.ProtuStrankaListNazivFormated>
    <izvorni_sadrzaj>
      <item>PALMINA JURČIĆ društvo s ograničenom odgovornošću, za njegu i održavanje tijela</item>
    </izvorni_sadrzaj>
    <derivirana_varijabla naziv="DomainObject.Predmet.ProtuStrankaListNazivFormated_1">
      <item>PALMINA JURČIĆ društvo s ograničenom odgovornošću, za njegu i održavanje tijela</item>
    </derivirana_varijabla>
  </DomainObject.Predmet.ProtuStrankaListNazivFormated>
  <DomainObject.Predmet.ProtuStrankaListNazivFormatedOIB>
    <izvorni_sadrzaj>
      <item>PALMINA JURČIĆ društvo s ograničenom odgovornošću, za njegu i održavanje tijela, OIB 02179307553</item>
    </izvorni_sadrzaj>
    <derivirana_varijabla naziv="DomainObject.Predmet.ProtuStrankaListNazivFormatedOIB_1">
      <item>PALMINA JURČIĆ društvo s ograničenom odgovornošću, za njegu i održavanje tijela, OIB 02179307553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PALMINA JURČIĆ društvo s ograničenom odgovornošću, za njegu i održavanje tijela</izvorni_sadrzaj>
    <derivirana_varijabla naziv="DomainObject.Predmet.ProtustrankaIDrugi_1">PALMINA JURČIĆ društvo s ograničenom odgovornošću, za njegu i održavanje tijela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PALMINA JURČIĆ društvo s ograničenom odgovornošću, za njegu i održavanje tijela, OIB 02179307553, Dioklecijanov put 24, 21292 Srinjine</izvorni_sadrzaj>
    <derivirana_varijabla naziv="DomainObject.Predmet.ProtustrankaIDrugiAdressOIB_1">PALMINA JURČIĆ društvo s ograničenom odgovornošću, za njegu i održavanje tijela, OIB 02179307553, Dioklecijanov put 24, 21292 Srinjine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PALMINA JURČIĆ društvo s ograničenom odgovornošću, za njegu i održavanje tijela</item>
      <item>FINANCIJSKA AGENCIJA, RC SPLIT</item>
    </izvorni_sadrzaj>
    <derivirana_varijabla naziv="DomainObject.Predmet.SudioniciListNaziv_1">
      <item>PALMINA JURČIĆ društvo s ograničenom odgovornošću, za njegu i održavanje tijela</item>
      <item>FINANCIJSKA AGENCIJA, RC SPLIT</item>
    </derivirana_varijabla>
  </DomainObject.Predmet.SudioniciListNaziv>
  <DomainObject.Predmet.SudioniciListAdressOIB>
    <izvorni_sadrzaj>
      <item>PALMINA JURČIĆ društvo s ograničenom odgovornošću, za njegu i održavanje tijela, OIB 02179307553, Dioklecijanov put 24,21292 Srinjine</item>
      <item>FINANCIJSKA AGENCIJA, RC SPLIT, OIB 85821130368, Mažuranićevo šetalište 24 b,21000 Split</item>
    </izvorni_sadrzaj>
    <derivirana_varijabla naziv="DomainObject.Predmet.SudioniciListAdressOIB_1">
      <item>PALMINA JURČIĆ društvo s ograničenom odgovornošću, za njegu i održavanje tijela, OIB 02179307553, Dioklecijanov put 24,21292 Srinjine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02179307553</item>
      <item>, OIB 85821130368</item>
    </izvorni_sadrzaj>
    <derivirana_varijabla naziv="DomainObject.Predmet.SudioniciListNazivOIB_1">
      <item>, OIB 02179307553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555BA8-3B16-4580-8691-02CE87EF0C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805</properties:Words>
  <properties:Characters>4367</properties:Characters>
  <properties:Lines>115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2016-09-07T08:00:00Z</dcterms:created>
  <dc:creator>wsadmin</dc:creator>
  <cp:lastModifiedBy>Goran Radanović</cp:lastModifiedBy>
  <cp:lastPrinted>2016-09-07T09:55:00Z</cp:lastPrinted>
  <dcterms:modified xmlns:xsi="http://www.w3.org/2001/XMLSchema-instance" xsi:type="dcterms:W3CDTF">2016-09-07T09:56:00Z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