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webSettings.xml" ContentType="application/vnd.openxmlformats-officedocument.wordprocessingml.webSetting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bookmarkStart w:name="_GoBack" w:id="0"/>
    <w:bookmarkEnd w:id="0"/>
    <w:p w14:textId="c65365c" w14:paraId="c65365c" w:rsidRDefault="000E2FA5" w:rsidP="00E67D40" w:rsidR="004E2FFB" w:rsidRPr="009F180D">
      <w:pPr>
        <w:pStyle w:val="FiksniRH"/>
        <w15:collapsed w:val="false"/>
        <w:rPr>
          <w:b w:val="false"/>
        </w:rPr>
      </w:pPr>
      <w:sdt>
        <w:sdtPr>
          <w:rPr>
            <w:rStyle w:val="eSPISCCParagraphDefaultFont"/>
          </w:rPr>
          <w:alias w:val="Republika Hrvatska"/>
          <w:tag w:val="Republika Hrvatska"/>
          <w:id w:val="-40675261"/>
          <w:lock w:val="sdtLocked"/>
          <w:placeholder>
            <w:docPart w:val="0CF68C3C624A4EE8ACFBDA425FA89E08"/>
          </w:placeholder>
          <w:text/>
        </w:sdtPr>
        <w:sdtEndPr>
          <w:rPr>
            <w:rStyle w:val="eSPISCCParagraphDefaultFont"/>
          </w:rPr>
        </w:sdtEndPr>
        <w:sdtContent>
          <w:r w:rsidR="004E2FFB" w:rsidRPr="000E2FA5">
            <w:rPr>
              <w:rStyle w:val="eSPISCCParagraphDefaultFont"/>
            </w:rPr>
            <w:t>REPUBLIKA HRVATSKA</w:t>
          </w:r>
        </w:sdtContent>
      </w:sdt>
    </w:p>
    <w:p w:rsidRDefault="000E2FA5" w:rsidP="00E67D40" w:rsidR="004E2FFB" w:rsidRPr="009F180D">
      <w:pPr>
        <w:pStyle w:val="SudNaziv"/>
        <w:rPr>
          <w:b w:val="false"/>
        </w:rPr>
      </w:pPr>
      <w:sdt>
        <w:sdtPr>
          <w:rPr>
            <w:rStyle w:val="eSPISCCParagraphDefaultFont"/>
          </w:rPr>
          <w:alias w:val="Naziv suda (po potrebi naziv Stalne službe)"/>
          <w:tag w:val="DomainObject.Predmet.Sud.Naziv_1"/>
          <w:id w:val="-1602014739"/>
          <w:lock w:val="sdtLocked"/>
          <w:placeholder>
            <w:docPart w:val="BB3EFF8E06CA473BB7BCECB6BEE708C9"/>
          </w:placeholder>
          <w:dataBinding w:storeItemID="{100293BC-3C9C-4740-99C7-73F5E9006100}" w:xpath="/icms/DomainObject.Predmet.Sud.Naziv/derivirana_varijabla[@naziv='DomainObject.Predmet.Sud.Naziv_1']"/>
          <w:text w:multiLine="true"/>
        </w:sdtPr>
        <w:sdtEndPr>
          <w:rPr>
            <w:rStyle w:val="eSPISCCParagraphDefaultFont"/>
          </w:rPr>
        </w:sdtEndPr>
        <w:sdtContent>
          <w:r w:rsidR="004E2FFB" w:rsidRPr="000E2FA5">
            <w:rPr>
              <w:rStyle w:val="eSPISCCParagraphDefaultFont"/>
            </w:rPr>
            <w:t>Trgovački sud u Varaždinu</w:t>
          </w:r>
        </w:sdtContent>
      </w:sdt>
      <w:r w:rsidR="004E2FFB" w:rsidRPr="009F180D">
        <w:rPr>
          <w:b w:val="false"/>
        </w:rPr>
        <w:t xml:space="preserve"> </w:t>
      </w:r>
      <w:r>
        <w:rPr>
          <w:b w:val="false"/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kstni okvir 1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ABQABgAIAAAAIQA+U/Y0rwIAAK0FAAAOAAAAAAAAAAAAAAAAAC4CAABkcnMvZTJvRG9jLnhtbFBLAQItABQABgAIAAAAIQCdVg3a3gAAAAoBAAAPAAAAAAAA">
            <v:textbox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4E2FFB" w:rsidP="00E67D40" w:rsidR="004E2FFB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0E2FA5" w:rsidR="00845967">
      <w:sdt>
        <w:sdtPr>
          <w:rPr>
            <w:rStyle w:val="eSPISCCParagraphDefaultFont"/>
          </w:rPr>
          <w:alias w:val="Adresa suda (ulica i kbr) - po potrebi adresa Stalne službe"/>
          <w:tag w:val="DomainObject.Predmet.Sud.Adresa.UlicaIKBR_1"/>
          <w:id w:val="769206768"/>
          <w:lock w:val="sdtLocked"/>
          <w:placeholder>
            <w:docPart w:val="3ED132EE5164472ABE1F136880A4E7D4"/>
          </w:placeholder>
          <w:dataBinding w:storeItemID="{100293BC-3C9C-4740-99C7-73F5E9006100}" w:xpath="/icms/DomainObject.Predmet.Sud.Adresa.UlicaIKBR/derivirana_varijabla[@naziv='DomainObject.Predmet.Sud.Adresa.UlicaIKBR_1']"/>
          <w:text/>
        </w:sdtPr>
        <w:sdtEndPr>
          <w:rPr>
            <w:rStyle w:val="eSPISCCParagraphDefaultFont"/>
          </w:rPr>
        </w:sdtEndPr>
        <w:sdtContent>
          <w:r w:rsidR="004E2FFB" w:rsidRPr="000E2FA5">
            <w:rPr>
              <w:rStyle w:val="eSPISCCParagraphDefaultFont"/>
            </w:rPr>
            <w:t>Braće Radića 2</w:t>
          </w:r>
        </w:sdtContent>
      </w:sdt>
      <w:r w:rsidR="004E2FFB">
        <w:t xml:space="preserve">, </w:t>
      </w:r>
      <w:sdt>
        <w:sdtPr>
          <w:rPr>
            <w:rStyle w:val="eSPISCCParagraphDefaultFont"/>
          </w:rPr>
          <w:alias w:val="Sud adresa (poštanski broj) po porebi za Stalnu službu"/>
          <w:tag w:val="DomainObject.Predmet.Sud.Adresa.PostBroj_1"/>
          <w:id w:val="-629702957"/>
          <w:lock w:val="sdtLocked"/>
          <w:placeholder>
            <w:docPart w:val="4A71D0B9129D4380BE8F0F82D51B5F06"/>
          </w:placeholder>
          <w:dataBinding w:storeItemID="{100293BC-3C9C-4740-99C7-73F5E9006100}" w:xpath="/icms/DomainObject.Predmet.Sud.Adresa.PostBroj/derivirana_varijabla[@naziv='DomainObject.Predmet.Sud.Adresa.PostBroj_1']"/>
          <w:text/>
        </w:sdtPr>
        <w:sdtEndPr>
          <w:rPr>
            <w:rStyle w:val="eSPISCCParagraphDefaultFont"/>
          </w:rPr>
        </w:sdtEndPr>
        <w:sdtContent>
          <w:r w:rsidR="004E2FFB" w:rsidRPr="000E2FA5">
            <w:rPr>
              <w:rStyle w:val="eSPISCCParagraphDefaultFont"/>
            </w:rPr>
            <w:t>42000</w:t>
          </w:r>
        </w:sdtContent>
      </w:sdt>
      <w:r w:rsidR="004E2FFB" w:rsidRPr="006C43C5">
        <w:t xml:space="preserve"> </w:t>
      </w:r>
      <w:sdt>
        <w:sdtPr>
          <w:rPr>
            <w:rStyle w:val="eSPISCCParagraphDefaultFont"/>
          </w:rPr>
          <w:alias w:val="Adresa suda (naselje) po potrebi za Stalnu službu"/>
          <w:tag w:val="DomainObject.Predmet.Sud.Adresa.Naselje_1"/>
          <w:id w:val="-1706158786"/>
          <w:lock w:val="sdtLocked"/>
          <w:placeholder>
            <w:docPart w:val="918DB39C2B0643C89D8DEE2173913DFE"/>
          </w:placeholder>
          <w:dataBinding w:storeItemID="{100293BC-3C9C-4740-99C7-73F5E9006100}" w:xpath="/icms/DomainObject.Predmet.Sud.Adresa.Naselje/derivirana_varijabla[@naziv='DomainObject.Predmet.Sud.Adresa.Naselje_1']"/>
          <w:text/>
        </w:sdtPr>
        <w:sdtEndPr>
          <w:rPr>
            <w:rStyle w:val="eSPISCCParagraphDefaultFont"/>
          </w:rPr>
        </w:sdtEndPr>
        <w:sdtContent>
          <w:r w:rsidR="004E2FFB" w:rsidRPr="000E2FA5">
            <w:rPr>
              <w:rStyle w:val="eSPISCCParagraphDefaultFont"/>
            </w:rPr>
            <w:t>Varaždin</w:t>
          </w:r>
        </w:sdtContent>
      </w:sdt>
      <w:r w:rsidR="004E2FFB" w:rsidRPr="006C43C5">
        <w:t xml:space="preserve"> </w:t>
      </w:r>
    </w:p>
    <w:p w:rsidRDefault="00C353D3" w:rsidR="00C353D3"/>
    <w:p w:rsidRDefault="00C353D3" w:rsidP="00C353D3" w:rsidR="00C353D3">
      <w:pPr>
        <w:jc w:val="both"/>
      </w:pPr>
      <w:r>
        <w:tab/>
        <w:t xml:space="preserve">Trgovački sud u Varaždinu po sucu toga suda Kseniji Flack-Makitan, kao stečajnom sucu u predmetu u povodu zahtjeva Financijske agencije Regionalni centar Zagreb, Podružnica Varaždin, Augusta Cesarca 2, Varaždin, za pokretanje skraćenog stečajnog postupka protiv dužnika </w:t>
      </w:r>
      <w:r w:rsidR="004E2FFB">
        <w:t xml:space="preserve">MARBAL j.d.o.o., OIB 10606061794, Varaždin, </w:t>
      </w:r>
      <w:proofErr w:type="spellStart"/>
      <w:r w:rsidR="004E2FFB">
        <w:t>Šemovečkih</w:t>
      </w:r>
      <w:proofErr w:type="spellEnd"/>
      <w:r w:rsidR="004E2FFB">
        <w:t xml:space="preserve"> žrtava 50/B</w:t>
      </w:r>
      <w:r>
        <w:t xml:space="preserve">, dana  </w:t>
      </w:r>
      <w:r w:rsidR="004E2FFB">
        <w:t>9. veljače</w:t>
      </w:r>
      <w:r w:rsidRPr="00C353D3">
        <w:rPr>
          <w:color w:val="FFC000"/>
        </w:rPr>
        <w:t xml:space="preserve"> </w:t>
      </w:r>
      <w:r>
        <w:t>2016. godine temeljem čl. 430 Stečajnog zakona („Narodne novine“ 71/15, u daljnjem tekstu SZ) objavljuje sljedeći</w:t>
      </w:r>
    </w:p>
    <w:p w:rsidRDefault="00C353D3" w:rsidP="00C353D3" w:rsidR="00C353D3">
      <w:pPr>
        <w:jc w:val="center"/>
      </w:pPr>
    </w:p>
    <w:p w:rsidRDefault="00C353D3" w:rsidP="00C353D3" w:rsidR="00C353D3">
      <w:pPr>
        <w:jc w:val="center"/>
      </w:pPr>
      <w:r>
        <w:t>OGLAS</w:t>
      </w:r>
    </w:p>
    <w:p w:rsidRDefault="00C353D3" w:rsidP="00C353D3" w:rsidR="00C353D3"/>
    <w:p w:rsidRDefault="00C353D3" w:rsidP="00C353D3" w:rsidR="00C353D3">
      <w:pPr>
        <w:jc w:val="both"/>
      </w:pPr>
      <w:r>
        <w:t>I/</w:t>
      </w:r>
      <w:r>
        <w:tab/>
        <w:t xml:space="preserve">Utvrđuje se da ukupni iznos evidentiranog duga dužnika </w:t>
      </w:r>
      <w:r w:rsidR="004E2FFB">
        <w:t xml:space="preserve">MARBAL j.d.o.o., OIB 10606061794, Varaždin, </w:t>
      </w:r>
      <w:proofErr w:type="spellStart"/>
      <w:r w:rsidR="004E2FFB">
        <w:t>Šemovečkih</w:t>
      </w:r>
      <w:proofErr w:type="spellEnd"/>
      <w:r w:rsidR="004E2FFB">
        <w:t xml:space="preserve"> žrtava 50/B</w:t>
      </w:r>
      <w:r>
        <w:t xml:space="preserve">, iznosi </w:t>
      </w:r>
      <w:r w:rsidR="004E2FFB">
        <w:t>10.850,52</w:t>
      </w:r>
      <w:r>
        <w:t xml:space="preserve"> kn.</w:t>
      </w:r>
    </w:p>
    <w:p w:rsidRDefault="00C353D3" w:rsidP="00C353D3" w:rsidR="00C353D3">
      <w:pPr>
        <w:jc w:val="both"/>
      </w:pPr>
    </w:p>
    <w:p w:rsidRDefault="00C353D3" w:rsidP="00C353D3" w:rsidR="00C353D3">
      <w:pPr>
        <w:jc w:val="both"/>
      </w:pPr>
      <w:r>
        <w:t>II/</w:t>
      </w:r>
      <w:r>
        <w:tab/>
        <w:t xml:space="preserve"> Poziva se direktor dužnika</w:t>
      </w:r>
      <w:r w:rsidR="004E2FFB">
        <w:t xml:space="preserve">, Marko </w:t>
      </w:r>
      <w:proofErr w:type="spellStart"/>
      <w:r w:rsidR="004E2FFB">
        <w:t>Kobal</w:t>
      </w:r>
      <w:proofErr w:type="spellEnd"/>
      <w:r>
        <w:t xml:space="preserve">, OIB: </w:t>
      </w:r>
      <w:r w:rsidR="004E2FFB" w:rsidRPr="004E2FFB">
        <w:t>47028615376</w:t>
      </w:r>
      <w:r w:rsidR="004E2FFB">
        <w:t xml:space="preserve">, iz Varaždina, </w:t>
      </w:r>
      <w:proofErr w:type="spellStart"/>
      <w:r w:rsidR="004E2FFB">
        <w:t>Šemovečkih</w:t>
      </w:r>
      <w:proofErr w:type="spellEnd"/>
      <w:r w:rsidR="004E2FFB">
        <w:t xml:space="preserve"> žrtava 50/B</w:t>
      </w:r>
      <w:r>
        <w:t xml:space="preserve">, da u roku od petnaest dana od dana objave ovog oglasa na e-Oglasnoj ploči suda podnese ovome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C353D3" w:rsidP="00C353D3" w:rsidR="00C353D3">
      <w:pPr>
        <w:jc w:val="both"/>
      </w:pPr>
    </w:p>
    <w:p w:rsidRDefault="00C353D3" w:rsidP="00C353D3" w:rsidR="00C353D3">
      <w:pPr>
        <w:jc w:val="both"/>
      </w:pPr>
      <w:r>
        <w:t>III/</w:t>
      </w:r>
      <w:r>
        <w:tab/>
        <w:t xml:space="preserve">Upozorava se direktor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toga popisa proizlazi da dužnik ima imovinu koja ne bi bila dostatna ni za pokriće predvidivih troškova stečajnog postupka.</w:t>
      </w:r>
    </w:p>
    <w:p w:rsidRDefault="00C353D3" w:rsidP="00C353D3" w:rsidR="00C353D3"/>
    <w:p w:rsidRDefault="00C353D3" w:rsidP="00C353D3" w:rsidR="00C353D3">
      <w:pPr>
        <w:jc w:val="both"/>
      </w:pPr>
      <w:r>
        <w:t>IV/</w:t>
      </w:r>
      <w:r>
        <w:tab/>
        <w:t>Temeljem čl. 430. SZ-a pozivaju se vjerovnici dužnika da najkasnije u roku od 45 dana od dana objave ovog oglasa na e-Oglasnoj ploči suda predlože otvaranje stečajnog postupka nad dužnikom.</w:t>
      </w:r>
    </w:p>
    <w:p w:rsidRDefault="00C353D3" w:rsidP="00C353D3" w:rsidR="00C353D3">
      <w:pPr>
        <w:jc w:val="both"/>
        <w:rPr>
          <w:color w:val="000000"/>
        </w:rPr>
      </w:pPr>
      <w:r>
        <w:tab/>
      </w:r>
    </w:p>
    <w:p w:rsidRDefault="00C353D3" w:rsidP="00C353D3" w:rsidR="00C353D3">
      <w:pPr>
        <w:jc w:val="both"/>
      </w:pPr>
      <w:r>
        <w:rPr>
          <w:color w:val="000000"/>
        </w:rPr>
        <w:t>V/</w:t>
      </w:r>
      <w:r>
        <w:rPr>
          <w:color w:val="000000"/>
        </w:rPr>
        <w:tab/>
      </w:r>
      <w:r>
        <w:t>Sukladno čl. 431. st. 1. i 2. SZ-a smatrat će se da je dužnik nesposoban za plaćanje. ako ni jedan vjerovnik u roku od 45 dana od objave oglasa ovog poziva ne predloži otvaranje stečajnog postupka. U tom slučaju sud će po službenoj dužnosti donijeti rješenje o otvaranju i zaključenju stečajnog postupka uz primjenu odredbi čl. 132. i 133. te čl. 286. do 292. SZ-a na odgovarajući način.</w:t>
      </w:r>
    </w:p>
    <w:p w:rsidRDefault="00C353D3" w:rsidP="00C353D3" w:rsidR="00C353D3">
      <w:pPr>
        <w:jc w:val="both"/>
      </w:pPr>
    </w:p>
    <w:p w:rsidRDefault="00C353D3" w:rsidP="00C353D3" w:rsidR="00C353D3">
      <w:pPr>
        <w:jc w:val="center"/>
      </w:pPr>
      <w:r>
        <w:t xml:space="preserve">U Varaždinu </w:t>
      </w:r>
      <w:r w:rsidR="004E2FFB">
        <w:t>9. veljače</w:t>
      </w:r>
      <w:r>
        <w:t xml:space="preserve"> 2016.</w:t>
      </w:r>
    </w:p>
    <w:p w:rsidRDefault="00C353D3" w:rsidP="00C353D3" w:rsidR="00C353D3">
      <w:pPr>
        <w:jc w:val="both"/>
      </w:pPr>
    </w:p>
    <w:p w:rsidRDefault="00C353D3" w:rsidP="00C353D3" w:rsidR="00C353D3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C353D3" w:rsidP="00C353D3" w:rsidR="00C353D3"/>
    <w:p w:rsidRDefault="00C353D3" w:rsidP="00C353D3" w:rsidR="00C353D3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Ksenija Flack-Makitan</w:t>
      </w:r>
      <w:r w:rsidR="00E466EF">
        <w:t>, v.r.</w:t>
      </w:r>
    </w:p>
    <w:p w:rsidRDefault="00C353D3" w:rsidR="00C353D3"/>
    <w:sectPr w:rsidSect="00E466EF" w:rsidR="00C353D3">
      <w:headerReference w:type="default" r:id="rId9"/>
      <w:pgSz w:code="9" w:h="16838" w:w="11906"/>
      <w:pgMar w:gutter="0" w:footer="709" w:header="709" w:left="1418" w:bottom="1418" w:right="1418" w:top="1418"/>
      <w:paperSrc w:other="1" w:first="1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843F4" w:rsidP="004E2FFB" w:rsidR="004843F4">
      <w:r>
        <w:separator/>
      </w:r>
    </w:p>
  </w:endnote>
  <w:endnote w:id="0" w:type="continuationSeparator">
    <w:p w:rsidRDefault="004843F4" w:rsidP="004E2FFB" w:rsidR="004843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843F4" w:rsidP="004E2FFB" w:rsidR="004843F4">
      <w:r>
        <w:separator/>
      </w:r>
    </w:p>
  </w:footnote>
  <w:footnote w:id="0" w:type="continuationSeparator">
    <w:p w:rsidRDefault="004843F4" w:rsidP="004E2FFB" w:rsidR="004843F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2FFB" w:rsidP="004E2FFB" w:rsidR="004E2FFB">
    <w:pPr>
      <w:pStyle w:val="Zaglavlje"/>
      <w:jc w:val="right"/>
    </w:pPr>
    <w:r>
      <w:t>Poslovni broj: ST-780/15-3</w:t>
    </w:r>
  </w:p>
  <w:p w:rsidRDefault="004E2FFB" w:rsidP="004E2FFB" w:rsidR="004E2FFB">
    <w:pPr>
      <w:pStyle w:val="Zaglavlje"/>
      <w:jc w:val="right"/>
    </w:pPr>
  </w:p>
  <w:p w:rsidRDefault="004E2FFB" w:rsidP="004E2FFB" w:rsidR="004E2FFB">
    <w:pPr>
      <w:pStyle w:val="Zaglavlje"/>
      <w:jc w:val="right"/>
    </w:pPr>
  </w:p>
  <w:p w:rsidRDefault="004E2FFB" w:rsidP="004E2FFB" w:rsidR="004E2FFB">
    <w:pPr>
      <w:pStyle w:val="Zaglavlje"/>
      <w:jc w:val="right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8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353D3"/>
    <w:rsid w:val="000E2FA5"/>
    <w:rsid w:val="004843F4"/>
    <w:rsid w:val="004E2FFB"/>
    <w:rsid w:val="00B72CD2"/>
    <w:rsid w:val="00C353D3"/>
    <w:rsid w:val="00D463E2"/>
    <w:rsid w:val="00E466EF"/>
    <w:rsid w:val="00F279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353D3"/>
    <w:pPr>
      <w:spacing w:lineRule="auto" w:line="240" w:after="0"/>
    </w:pPr>
    <w:rPr>
      <w:rFonts w:eastAsia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4E2FF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E2FF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E2FF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E2FF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E2FF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customStyle="true" w:styleId="FiksniRH" w:type="paragraph">
    <w:name w:val="Fiksni RH"/>
    <w:basedOn w:val="Normal"/>
    <w:next w:val="SudNaziv"/>
    <w:rsid w:val="004E2FFB"/>
    <w:pPr>
      <w:spacing w:after="120" w:before="600"/>
    </w:pPr>
    <w:rPr>
      <w:rFonts w:cstheme="minorBidi" w:eastAsiaTheme="minorHAnsi"/>
      <w:b/>
      <w:caps/>
      <w:lang w:eastAsia="en-US"/>
    </w:rPr>
  </w:style>
  <w:style w:customStyle="true" w:styleId="GrbRH" w:type="paragraph">
    <w:name w:val="GrbRH"/>
    <w:basedOn w:val="Normal"/>
    <w:rsid w:val="004E2FFB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true" w:styleId="SudNaziv" w:type="paragraph">
    <w:name w:val="Sud_Naziv"/>
    <w:basedOn w:val="Normal"/>
    <w:rsid w:val="004E2FFB"/>
    <w:rPr>
      <w:rFonts w:cstheme="minorBidi" w:eastAsiaTheme="minorHAnsi"/>
      <w:b/>
      <w:noProof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E2FF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E2FFB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4E2FF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E2FFB"/>
    <w:rPr>
      <w:rFonts w:eastAsia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E2FF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E2FFB"/>
    <w:rPr>
      <w:rFonts w:eastAsia="Times New Roman"/>
      <w:sz w:val="24"/>
      <w:szCs w:val="24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353D3"/>
    <w:pPr>
      <w:spacing w:after="0" w:line="240" w:lineRule="auto"/>
    </w:pPr>
    <w:rPr>
      <w:rFonts w:eastAsia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4E2FF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E2FF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E2FF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E2FF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E2FF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FiksniRH" w:type="paragraph">
    <w:name w:val="Fiksni RH"/>
    <w:basedOn w:val="Normal"/>
    <w:next w:val="SudNaziv"/>
    <w:rsid w:val="004E2FFB"/>
    <w:pPr>
      <w:spacing w:after="120" w:before="600"/>
    </w:pPr>
    <w:rPr>
      <w:rFonts w:cstheme="minorBidi" w:eastAsiaTheme="minorHAnsi"/>
      <w:b/>
      <w:caps/>
      <w:lang w:eastAsia="en-US"/>
    </w:rPr>
  </w:style>
  <w:style w:customStyle="1" w:styleId="GrbRH" w:type="paragraph">
    <w:name w:val="GrbRH"/>
    <w:basedOn w:val="Normal"/>
    <w:rsid w:val="004E2FFB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1" w:styleId="SudNaziv" w:type="paragraph">
    <w:name w:val="Sud_Naziv"/>
    <w:basedOn w:val="Normal"/>
    <w:rsid w:val="004E2FFB"/>
    <w:rPr>
      <w:rFonts w:cstheme="minorBidi" w:eastAsiaTheme="minorHAnsi"/>
      <w:b/>
      <w:noProof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E2FF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E2FFB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4E2FF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E2FFB"/>
    <w:rPr>
      <w:rFonts w:eastAsia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E2FF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E2FFB"/>
    <w:rPr>
      <w:rFonts w:eastAsia="Times New Roman"/>
      <w:sz w:val="24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92572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glossary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0CF68C3C624A4EE8ACFBDA425FA89E0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A30F141B-596B-411E-B4DD-450D87881D62}"/>
      </w:docPartPr>
      <w:docPartBody>
        <w:p w:rsidRDefault="008A5A3B" w:rsidP="008A5A3B" w:rsidR="00E002A1">
          <w:pPr>
            <w:pStyle w:val="0CF68C3C624A4EE8ACFBDA425FA89E08"/>
          </w:pPr>
          <w:r w:rsidRPr="000B13D0">
            <w:rPr>
              <w:rStyle w:val="Tekstrezerviranogmjesta"/>
            </w:rPr>
            <w:t>Click here to enter text.</w:t>
          </w:r>
        </w:p>
      </w:docPartBody>
    </w:docPart>
    <w:docPart>
      <w:docPartPr>
        <w:name w:val="BB3EFF8E06CA473BB7BCECB6BEE708C9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7F4C2D7-C452-4F19-9689-9B16FE17B52D}"/>
      </w:docPartPr>
      <w:docPartBody>
        <w:p w:rsidRDefault="008A5A3B" w:rsidP="008A5A3B" w:rsidR="00E002A1">
          <w:pPr>
            <w:pStyle w:val="BB3EFF8E06CA473BB7BCECB6BEE708C9"/>
          </w:pPr>
          <w:r w:rsidRPr="0007483D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ED132EE5164472ABE1F136880A4E7D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AAB7C510-E072-437A-B85A-931112AF1684}"/>
      </w:docPartPr>
      <w:docPartBody>
        <w:p w:rsidRDefault="008A5A3B" w:rsidP="008A5A3B" w:rsidR="00E002A1">
          <w:pPr>
            <w:pStyle w:val="3ED132EE5164472ABE1F136880A4E7D4"/>
          </w:pPr>
          <w:r w:rsidRPr="0007483D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4A71D0B9129D4380BE8F0F82D51B5F06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35518ACE-B419-410E-83F2-9E51D584E33D}"/>
      </w:docPartPr>
      <w:docPartBody>
        <w:p w:rsidRDefault="008A5A3B" w:rsidP="008A5A3B" w:rsidR="00E002A1">
          <w:pPr>
            <w:pStyle w:val="4A71D0B9129D4380BE8F0F82D51B5F06"/>
          </w:pPr>
          <w:r w:rsidRPr="0007483D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918DB39C2B0643C89D8DEE2173913DFE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A699AED-8AFF-4908-BB62-1A1EC93A64A5}"/>
      </w:docPartPr>
      <w:docPartBody>
        <w:p w:rsidRDefault="008A5A3B" w:rsidP="008A5A3B" w:rsidR="00E002A1">
          <w:pPr>
            <w:pStyle w:val="918DB39C2B0643C89D8DEE2173913DFE"/>
          </w:pPr>
          <w:r w:rsidRPr="0007483D">
            <w:rPr>
              <w:rStyle w:val="Tekstrezerviranogmjesta"/>
            </w:rPr>
            <w:t>.._.._.._.._.._.._.._..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glossary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A5A3B"/>
    <w:rsid w:val="007547C9"/>
    <w:rsid w:val="008A5A3B"/>
    <w:rsid w:val="00E002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8A5A3B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0CF68C3C624A4EE8ACFBDA425FA89E08" w:type="paragraph">
    <w:name w:val="0CF68C3C624A4EE8ACFBDA425FA89E08"/>
    <w:rsid w:val="008A5A3B"/>
  </w:style>
  <w:style w:customStyle="true" w:styleId="BB3EFF8E06CA473BB7BCECB6BEE708C9" w:type="paragraph">
    <w:name w:val="BB3EFF8E06CA473BB7BCECB6BEE708C9"/>
    <w:rsid w:val="008A5A3B"/>
  </w:style>
  <w:style w:customStyle="true" w:styleId="3ED132EE5164472ABE1F136880A4E7D4" w:type="paragraph">
    <w:name w:val="3ED132EE5164472ABE1F136880A4E7D4"/>
    <w:rsid w:val="008A5A3B"/>
  </w:style>
  <w:style w:customStyle="true" w:styleId="4A71D0B9129D4380BE8F0F82D51B5F06" w:type="paragraph">
    <w:name w:val="4A71D0B9129D4380BE8F0F82D51B5F06"/>
    <w:rsid w:val="008A5A3B"/>
  </w:style>
  <w:style w:customStyle="true" w:styleId="918DB39C2B0643C89D8DEE2173913DFE" w:type="paragraph">
    <w:name w:val="918DB39C2B0643C89D8DEE2173913DFE"/>
    <w:rsid w:val="008A5A3B"/>
  </w:style>
</w:styles>
</file>

<file path=word/glossary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8A5A3B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0CF68C3C624A4EE8ACFBDA425FA89E08" w:type="paragraph">
    <w:name w:val="0CF68C3C624A4EE8ACFBDA425FA89E08"/>
    <w:rsid w:val="008A5A3B"/>
  </w:style>
  <w:style w:customStyle="1" w:styleId="BB3EFF8E06CA473BB7BCECB6BEE708C9" w:type="paragraph">
    <w:name w:val="BB3EFF8E06CA473BB7BCECB6BEE708C9"/>
    <w:rsid w:val="008A5A3B"/>
  </w:style>
  <w:style w:customStyle="1" w:styleId="3ED132EE5164472ABE1F136880A4E7D4" w:type="paragraph">
    <w:name w:val="3ED132EE5164472ABE1F136880A4E7D4"/>
    <w:rsid w:val="008A5A3B"/>
  </w:style>
  <w:style w:customStyle="1" w:styleId="4A71D0B9129D4380BE8F0F82D51B5F06" w:type="paragraph">
    <w:name w:val="4A71D0B9129D4380BE8F0F82D51B5F06"/>
    <w:rsid w:val="008A5A3B"/>
  </w:style>
  <w:style w:customStyle="1" w:styleId="918DB39C2B0643C89D8DEE2173913DFE" w:type="paragraph">
    <w:name w:val="918DB39C2B0643C89D8DEE2173913DFE"/>
    <w:rsid w:val="008A5A3B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veljače 2016.</izvorni_sadrzaj>
    <derivirana_varijabla naziv="DomainObject.DatumDonosenjaOdluke_1">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780</izvorni_sadrzaj>
    <derivirana_varijabla naziv="DomainObject.Predmet.Broj_1">780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St-780/2015</izvorni_sadrzaj>
    <derivirana_varijabla naziv="DomainObject.Predmet.OznakaBroj_1">St-780/2015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MARBAL jednostavno društvo s ograničenom odgovornošću za trgovinu zastupanog po punomoćniku Marko Kobal</izvorni_sadrzaj>
    <derivirana_varijabla naziv="DomainObject.Predmet.ProtustrankaFormated_1">  MARBAL jednostavno društvo s ograničenom odgovornošću za trgovinu zastupanog po punomoćniku Marko Kobal</derivirana_varijabla>
  </DomainObject.Predmet.ProtustrankaFormated>
  <DomainObject.Predmet.ProtustrankaFormatedOIB>
    <izvorni_sadrzaj>  MARBAL jednostavno društvo s ograničenom odgovornošću za trgovinu, OIB 10606061794 zastupanog po punomoćniku Marko Kobal</izvorni_sadrzaj>
    <derivirana_varijabla naziv="DomainObject.Predmet.ProtustrankaFormatedOIB_1">  MARBAL jednostavno društvo s ograničenom odgovornošću za trgovinu, OIB 10606061794 zastupanog po punomoćniku Marko Kobal</derivirana_varijabla>
  </DomainObject.Predmet.ProtustrankaFormatedOIB>
  <DomainObject.Predmet.ProtustrankaFormatedWithAdress>
    <izvorni_sadrzaj> MARBAL jednostavno društvo s ograničenom odgovornošću za trgovinu, Šemovečkih žrtava 50/B, 42000 Varaždin zastupanog po punomoćniku Marko Kobal</izvorni_sadrzaj>
    <derivirana_varijabla naziv="DomainObject.Predmet.ProtustrankaFormatedWithAdress_1"> MARBAL jednostavno društvo s ograničenom odgovornošću za trgovinu, Šemovečkih žrtava 50/B, 42000 Varaždin zastupanog po punomoćniku Marko Kobal</derivirana_varijabla>
  </DomainObject.Predmet.ProtustrankaFormatedWithAdress>
  <DomainObject.Predmet.ProtustrankaFormatedWithAdressOIB>
    <izvorni_sadrzaj> MARBAL jednostavno društvo s ograničenom odgovornošću za trgovinu, OIB 10606061794, Šemovečkih žrtava 50/B, 42000 Varaždin zastupanog po punomoćniku Marko Kobal</izvorni_sadrzaj>
    <derivirana_varijabla naziv="DomainObject.Predmet.ProtustrankaFormatedWithAdressOIB_1"> MARBAL jednostavno društvo s ograničenom odgovornošću za trgovinu, OIB 10606061794, Šemovečkih žrtava 50/B, 42000 Varaždin zastupanog po punomoćniku Marko Kobal</derivirana_varijabla>
  </DomainObject.Predmet.ProtustrankaFormatedWithAdressOIB>
  <DomainObject.Predmet.ProtustrankaWithAdress>
    <izvorni_sadrzaj>MARBAL jednostavno društvo s ograničenom odgovornošću za trgovinu Šemovečkih žrtava 50/B, 42000 Varaždin</izvorni_sadrzaj>
    <derivirana_varijabla naziv="DomainObject.Predmet.ProtustrankaWithAdress_1">MARBAL jednostavno društvo s ograničenom odgovornošću za trgovinu Šemovečkih žrtava 50/B, 42000 Varaždin</derivirana_varijabla>
  </DomainObject.Predmet.ProtustrankaWithAdress>
  <DomainObject.Predmet.ProtustrankaWithAdressOIB>
    <izvorni_sadrzaj>MARBAL jednostavno društvo s ograničenom odgovornošću za trgovinu, OIB 10606061794, Šemovečkih žrtava 50/B, 42000 Varaždin</izvorni_sadrzaj>
    <derivirana_varijabla naziv="DomainObject.Predmet.ProtustrankaWithAdressOIB_1">MARBAL jednostavno društvo s ograničenom odgovornošću za trgovinu, OIB 10606061794, Šemovečkih žrtava 50/B, 42000 Varaždin</derivirana_varijabla>
  </DomainObject.Predmet.ProtustrankaWithAdressOIB>
  <DomainObject.Predmet.ProtustrankaNazivFormated>
    <izvorni_sadrzaj>MARBAL jednostavno društvo s ograničenom odgovornošću za trgovinu</izvorni_sadrzaj>
    <derivirana_varijabla naziv="DomainObject.Predmet.ProtustrankaNazivFormated_1">MARBAL jednostavno društvo s ograničenom odgovornošću za trgovinu</derivirana_varijabla>
  </DomainObject.Predmet.ProtustrankaNazivFormated>
  <DomainObject.Predmet.ProtustrankaNazivFormatedOIB>
    <izvorni_sadrzaj>MARBAL jednostavno društvo s ograničenom odgovornošću za trgovinu, OIB 10606061794</izvorni_sadrzaj>
    <derivirana_varijabla naziv="DomainObject.Predmet.ProtustrankaNazivFormatedOIB_1">MARBAL jednostavno društvo s ograničenom odgovornošću za trgovinu, OIB 10606061794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10850.52</izvorni_sadrzaj>
    <derivirana_varijabla naziv="DomainObject.Predmet.TrenutnaVrijednost_1">10850.52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Makovec</izvorni_sadrzaj>
    <derivirana_varijabla naziv="DomainObject.Predmet.Zapisnicar_1">Ljubica Makovec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MARBAL jednostavno društvo s ograničenom odgovornošću za trgovinu zastupanog po punomoćniku Marko Kobal</item>
    </izvorni_sadrzaj>
    <derivirana_varijabla naziv="DomainObject.Predmet.ProtuStrankaListFormated_1">
      <item>MARBAL jednostavno društvo s ograničenom odgovornošću za trgovinu zastupanog po punomoćniku Marko Kobal</item>
    </derivirana_varijabla>
  </DomainObject.Predmet.ProtuStrankaListFormated>
  <DomainObject.Predmet.ProtuStrankaListFormatedOIB>
    <izvorni_sadrzaj>
      <item>MARBAL jednostavno društvo s ograničenom odgovornošću za trgovinu, OIB 10606061794 zastupanog po punomoćniku Marko Kobal</item>
    </izvorni_sadrzaj>
    <derivirana_varijabla naziv="DomainObject.Predmet.ProtuStrankaListFormatedOIB_1">
      <item>MARBAL jednostavno društvo s ograničenom odgovornošću za trgovinu, OIB 10606061794 zastupanog po punomoćniku Marko Kobal</item>
    </derivirana_varijabla>
  </DomainObject.Predmet.ProtuStrankaListFormatedOIB>
  <DomainObject.Predmet.ProtuStrankaListFormatedWithAdress>
    <izvorni_sadrzaj>
      <item>MARBAL jednostavno društvo s ograničenom odgovornošću za trgovinu, Šemovečkih žrtava 50/B, 42000 Varaždin zastupanog po punomoćniku Marko Kobal</item>
    </izvorni_sadrzaj>
    <derivirana_varijabla naziv="DomainObject.Predmet.ProtuStrankaListFormatedWithAdress_1">
      <item>MARBAL jednostavno društvo s ograničenom odgovornošću za trgovinu, Šemovečkih žrtava 50/B, 42000 Varaždin zastupanog po punomoćniku Marko Kobal</item>
    </derivirana_varijabla>
  </DomainObject.Predmet.ProtuStrankaListFormatedWithAdress>
  <DomainObject.Predmet.ProtuStrankaListFormatedWithAdressOIB>
    <izvorni_sadrzaj>
      <item>MARBAL jednostavno društvo s ograničenom odgovornošću za trgovinu, OIB 10606061794, Šemovečkih žrtava 50/B, 42000 Varaždin zastupanog po punomoćniku Marko Kobal</item>
    </izvorni_sadrzaj>
    <derivirana_varijabla naziv="DomainObject.Predmet.ProtuStrankaListFormatedWithAdressOIB_1">
      <item>MARBAL jednostavno društvo s ograničenom odgovornošću za trgovinu, OIB 10606061794, Šemovečkih žrtava 50/B, 42000 Varaždin zastupanog po punomoćniku Marko Kobal</item>
    </derivirana_varijabla>
  </DomainObject.Predmet.ProtuStrankaListFormatedWithAdressOIB>
  <DomainObject.Predmet.ProtuStrankaListNazivFormated>
    <izvorni_sadrzaj>
      <item>MARBAL jednostavno društvo s ograničenom odgovornošću za trgovinu</item>
    </izvorni_sadrzaj>
    <derivirana_varijabla naziv="DomainObject.Predmet.ProtuStrankaListNazivFormated_1">
      <item>MARBAL jednostavno društvo s ograničenom odgovornošću za trgovinu</item>
    </derivirana_varijabla>
  </DomainObject.Predmet.ProtuStrankaListNazivFormated>
  <DomainObject.Predmet.ProtuStrankaListNazivFormatedOIB>
    <izvorni_sadrzaj>
      <item>MARBAL jednostavno društvo s ograničenom odgovornošću za trgovinu, OIB 10606061794</item>
    </izvorni_sadrzaj>
    <derivirana_varijabla naziv="DomainObject.Predmet.ProtuStrankaListNazivFormatedOIB_1">
      <item>MARBAL jednostavno društvo s ograničenom odgovornošću za trgovinu, OIB 10606061794</item>
    </derivirana_varijabla>
  </DomainObject.Predmet.ProtuStrankaListNazivFormatedOIB>
  <DomainObject.Predmet.OstaliListFormated>
    <izvorni_sadrzaj>
      <item>Sudski registar, Trgovački sud u Varaždinu</item>
      <item>Marko Kobal punomoćnik sudionika u postupku MARBAL jednostavno društvo s ograničenom odgovornošću za trgovinu</item>
    </izvorni_sadrzaj>
    <derivirana_varijabla naziv="DomainObject.Predmet.OstaliListFormated_1">
      <item>Sudski registar, Trgovački sud u Varaždinu</item>
      <item>Marko Kobal punomoćnik sudionika u postupku MARBAL jednostavno društvo s ograničenom odgovornošću za trgovinu</item>
    </derivirana_varijabla>
  </DomainObject.Predmet.OstaliListFormated>
  <DomainObject.Predmet.OstaliListFormatedOIB>
    <izvorni_sadrzaj>
      <item>Sudski registar, Trgovački sud u Varaždinu</item>
      <item>Marko Kobal, OIB 47028615376 punomoćnik sudionika u postupku MARBAL jednostavno društvo s ograničenom odgovornošću za trgovinu</item>
    </izvorni_sadrzaj>
    <derivirana_varijabla naziv="DomainObject.Predmet.OstaliListFormatedOIB_1">
      <item>Sudski registar, Trgovački sud u Varaždinu</item>
      <item>Marko Kobal, OIB 47028615376 punomoćnik sudionika u postupku MARBAL jednostavno društvo s ograničenom odgovornošću za trgovinu</item>
    </derivirana_varijabla>
  </DomainObject.Predmet.OstaliListFormatedOIB>
  <DomainObject.Predmet.OstaliListFormatedWithAdress>
    <izvorni_sadrzaj>
      <item>Sudski registar, Trgovački sud u Varaždinu</item>
      <item>Marko Kobal, Šemovečkih Žrtava 50b, 42000 Varaždin punomoćnik sudionika u postupku MARBAL jednostavno društvo s ograničenom odgovornošću za trgovinu</item>
    </izvorni_sadrzaj>
    <derivirana_varijabla naziv="DomainObject.Predmet.OstaliListFormatedWithAdress_1">
      <item>Sudski registar, Trgovački sud u Varaždinu</item>
      <item>Marko Kobal, Šemovečkih Žrtava 50b, 42000 Varaždin punomoćnik sudionika u postupku MARBAL jednostavno društvo s ograničenom odgovornošću za trgovinu</item>
    </derivirana_varijabla>
  </DomainObject.Predmet.OstaliListFormatedWithAdress>
  <DomainObject.Predmet.OstaliListFormatedWithAdressOIB>
    <izvorni_sadrzaj>
      <item>Sudski registar, Trgovački sud u Varaždinu</item>
      <item>Marko Kobal, OIB 47028615376, Šemovečkih Žrtava 50b, 42000 Varaždin punomoćnik sudionika u postupku MARBAL jednostavno društvo s ograničenom odgovornošću za trgovinu</item>
    </izvorni_sadrzaj>
    <derivirana_varijabla naziv="DomainObject.Predmet.OstaliListFormatedWithAdressOIB_1">
      <item>Sudski registar, Trgovački sud u Varaždinu</item>
      <item>Marko Kobal, OIB 47028615376, Šemovečkih Žrtava 50b, 42000 Varaždin punomoćnik sudionika u postupku MARBAL jednostavno društvo s ograničenom odgovornošću za trgovinu</item>
    </derivirana_varijabla>
  </DomainObject.Predmet.OstaliListFormatedWithAdressOIB>
  <DomainObject.Predmet.OstaliListNazivFormated>
    <izvorni_sadrzaj>
      <item>Sudski registar, Trgovački sud u Varaždinu</item>
      <item>Marko Kobal</item>
    </izvorni_sadrzaj>
    <derivirana_varijabla naziv="DomainObject.Predmet.OstaliListNazivFormated_1">
      <item>Sudski registar, Trgovački sud u Varaždinu</item>
      <item>Marko Kobal</item>
    </derivirana_varijabla>
  </DomainObject.Predmet.OstaliListNazivFormated>
  <DomainObject.Predmet.OstaliListNazivFormatedOIB>
    <izvorni_sadrzaj>
      <item>Sudski registar, Trgovački sud u Varaždinu</item>
      <item>Marko Kobal, OIB 47028615376</item>
    </izvorni_sadrzaj>
    <derivirana_varijabla naziv="DomainObject.Predmet.OstaliListNazivFormatedOIB_1">
      <item>Sudski registar, Trgovački sud u Varaždinu</item>
      <item>Marko Kobal, OIB 47028615376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2016.</izvorni_sadrzaj>
    <derivirana_varijabla naziv="DomainObject.Datum_1">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MARBAL jednostavno društvo s ograničenom odgovornošću za trgovinu</izvorni_sadrzaj>
    <derivirana_varijabla naziv="DomainObject.Predmet.ProtustrankaIDrugi_1">MARBAL jednostavno društvo s ograničenom odgovornošću za trgovinu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MARBAL jednostavno društvo s ograničenom odgovornošću za trgovinu, OIB 10606061794, Šemovečkih žrtava 50/B, 42000 Varaždin</izvorni_sadrzaj>
    <derivirana_varijabla naziv="DomainObject.Predmet.ProtustrankaIDrugiAdressOIB_1">MARBAL jednostavno društvo s ograničenom odgovornošću za trgovinu, OIB 10606061794, Šemovečkih žrtava 50/B,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MARBAL jednostavno društvo s ograničenom odgovornošću za trgovinu</item>
      <item>Sudski registar, Trgovački sud u Varaždinu</item>
      <item>Marko Kobal</item>
    </izvorni_sadrzaj>
    <derivirana_varijabla naziv="DomainObject.Predmet.SudioniciListNaziv_1">
      <item>Financijska agencija</item>
      <item>MARBAL jednostavno društvo s ograničenom odgovornošću za trgovinu</item>
      <item>Sudski registar, Trgovački sud u Varaždinu</item>
      <item>Marko Kobal</item>
    </derivirana_varijabla>
  </DomainObject.Predmet.SudioniciListNaziv>
  <DomainObject.Predmet.SudioniciListAdressOIB>
    <izvorni_sadrzaj>
      <item>Financijska agencija, OIB 85821130368, A. Cesarca 2,42000 Varaždin</item>
      <item>MARBAL jednostavno društvo s ograničenom odgovornošću za trgovinu, OIB 10606061794, Šemovečkih žrtava 50/B,42000 Varaždin</item>
      <item>Sudski registar, Trgovački sud u Varaždinu</item>
      <item>Marko Kobal, OIB 47028615376, Šemovečkih Žrtava 50b,42000 Varaždin</item>
    </izvorni_sadrzaj>
    <derivirana_varijabla naziv="DomainObject.Predmet.SudioniciListAdressOIB_1">
      <item>Financijska agencija, OIB 85821130368, A. Cesarca 2,42000 Varaždin</item>
      <item>MARBAL jednostavno društvo s ograničenom odgovornošću za trgovinu, OIB 10606061794, Šemovečkih žrtava 50/B,42000 Varaždin</item>
      <item>Sudski registar, Trgovački sud u Varaždinu</item>
      <item>Marko Kobal, OIB 47028615376, Šemovečkih Žrtava 50b,42000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10606061794</item>
      <item>, OIB null</item>
      <item>, OIB 47028615376</item>
    </izvorni_sadrzaj>
    <derivirana_varijabla naziv="DomainObject.Predmet.SudioniciListNazivOIB_1">
      <item>, OIB 85821130368</item>
      <item>, OIB 10606061794</item>
      <item>, OIB null</item>
      <item>, OIB 47028615376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343</properties:Words>
  <properties:Characters>1869</properties:Characters>
  <properties:Lines>43</properties:Lines>
  <properties:Paragraphs>13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2016-02-09T08:16:00Z</dcterms:created>
  <dc:creator>Ljubica Makovec</dc:creator>
  <cp:lastModifiedBy>Ljubica Makovec</cp:lastModifiedBy>
  <cp:lastPrinted>2016-02-09T08:17:00Z</cp:lastPrinted>
  <dcterms:modified xmlns:xsi="http://www.w3.org/2001/XMLSchema-instance" xsi:type="dcterms:W3CDTF">2016-02-09T08:22:00Z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