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251D13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C762C7">
              <w:rPr>
                <w:noProof/>
                <w:sz w:val="24"/>
                <w:szCs w:val="24"/>
              </w:rPr>
              <w:t>1</w:t>
            </w:r>
            <w:r w:rsidR="00251D13">
              <w:rPr>
                <w:noProof/>
                <w:sz w:val="24"/>
                <w:szCs w:val="24"/>
              </w:rPr>
              <w:t>19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6b64e80" w14:paraId="6b64e80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251D13">
        <w:rPr>
          <w:lang w:val="hr-HR"/>
        </w:rPr>
        <w:t>PRIRODNI TIM d.o.o., OIB: 45630476946, Kamen, Ulica 4. Gardijske brigade 47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A571E" w:rsidRPr="00AA571E">
        <w:rPr>
          <w:rFonts w:cs="Times New Roman" w:eastAsia="Times New Roman"/>
          <w:szCs w:val="24"/>
          <w:lang w:eastAsia="hr-HR"/>
        </w:rPr>
        <w:t>PRIRODNI TIM d.o.o., OIB: 45630476946, Kamen, Ulica 4. Gardijske brigade 47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3F3828">
        <w:t>1</w:t>
      </w:r>
      <w:r w:rsidR="00AA571E">
        <w:t>3:1</w:t>
      </w:r>
      <w:r w:rsidR="00110984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AA571E">
        <w:rPr>
          <w:rFonts w:cs="Times New Roman" w:eastAsia="Times New Roman"/>
          <w:szCs w:val="24"/>
          <w:lang w:eastAsia="hr-HR"/>
        </w:rPr>
        <w:t>Tina Zebić Matijaš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AA571E">
        <w:t>Tini Zebić Matijaš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AA571E">
        <w:rPr>
          <w:szCs w:val="24"/>
        </w:rPr>
        <w:t>30. studenog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AA571E" w:rsidRPr="00AA571E">
        <w:rPr>
          <w:szCs w:val="24"/>
        </w:rPr>
        <w:t>PRIRODNI TIM d.o.o., OIB: 45630476946, Kamen, Ulica 4. Gardijske brigade 47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F3828">
        <w:rPr>
          <w:szCs w:val="24"/>
        </w:rPr>
        <w:t>2</w:t>
      </w:r>
      <w:r w:rsidR="00AA571E">
        <w:rPr>
          <w:szCs w:val="24"/>
        </w:rPr>
        <w:t>3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AA571E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AA571E">
        <w:rPr>
          <w:szCs w:val="24"/>
        </w:rPr>
        <w:t>163.794,92</w:t>
      </w:r>
      <w:r>
        <w:rPr>
          <w:szCs w:val="24"/>
        </w:rPr>
        <w:t xml:space="preserve"> kn, kao i da prema podacima koji su dostavljeni od Hrvatskog zavoda za mirovinsko osiguranje dužnik ima </w:t>
      </w:r>
      <w:r w:rsidR="00AA571E">
        <w:rPr>
          <w:szCs w:val="24"/>
        </w:rPr>
        <w:t>3</w:t>
      </w:r>
      <w:r>
        <w:rPr>
          <w:szCs w:val="24"/>
        </w:rPr>
        <w:t xml:space="preserve"> zaposlen</w:t>
      </w:r>
      <w:r w:rsidR="00AA571E">
        <w:rPr>
          <w:szCs w:val="24"/>
        </w:rPr>
        <w:t>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3BD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</w:t>
    </w:r>
    <w:r w:rsidR="00C762C7">
      <w:t>1</w:t>
    </w:r>
    <w:r w:rsidR="00251D13">
      <w:t>9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F6F3D"/>
    <w:rsid w:val="00352DB8"/>
    <w:rsid w:val="00381069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473BD"/>
    <w:rsid w:val="00A51DE9"/>
    <w:rsid w:val="00A970D7"/>
    <w:rsid w:val="00AA571E"/>
    <w:rsid w:val="00B101E1"/>
    <w:rsid w:val="00B257A5"/>
    <w:rsid w:val="00B7506F"/>
    <w:rsid w:val="00BA0EB6"/>
    <w:rsid w:val="00BC569D"/>
    <w:rsid w:val="00C762C7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St-1119/2017</izvorni_sadrzaj>
    <derivirana_varijabla naziv="DomainObject.Predmet.OznakaBroj_1">St-1119/2017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PRIRODNI TIM za trgovinu i usluge, društvo s ograničenom odgovornošću</izvorni_sadrzaj>
    <derivirana_varijabla naziv="DomainObject.Predmet.ProtustrankaFormated_1">  PRIRODNI TIM za trgovinu i usluge, društvo s ograničenom odgovornošću</derivirana_varijabla>
  </DomainObject.Predmet.ProtustrankaFormated>
  <DomainObject.Predmet.ProtustrankaFormatedOIB>
    <izvorni_sadrzaj>  PRIRODNI TIM za trgovinu i usluge, društvo s ograničenom odgovornošću, OIB 45630476946</izvorni_sadrzaj>
    <derivirana_varijabla naziv="DomainObject.Predmet.ProtustrankaFormatedOIB_1">  PRIRODNI TIM za trgovinu i usluge, društvo s ograničenom odgovornošću, OIB 45630476946</derivirana_varijabla>
  </DomainObject.Predmet.ProtustrankaFormatedOIB>
  <DomainObject.Predmet.ProtustrankaFormatedWithAdress>
    <izvorni_sadrzaj> PRIRODNI TIM za trgovinu i usluge, društvo s ograničenom odgovornošću, Ulica 4. Gardijske brigade 47, 21000 Kamen</izvorni_sadrzaj>
    <derivirana_varijabla naziv="DomainObject.Predmet.ProtustrankaFormatedWithAdress_1"> PRIRODNI TIM za trgovinu i usluge, društvo s ograničenom odgovornošću, Ulica 4. Gardijske brigade 47, 21000 Kamen</derivirana_varijabla>
  </DomainObject.Predmet.ProtustrankaFormatedWithAdress>
  <DomainObject.Predmet.ProtustrankaFormatedWithAdressOIB>
    <izvorni_sadrzaj> PRIRODNI TIM za trgovinu i usluge, društvo s ograničenom odgovornošću, OIB 45630476946, Ulica 4. Gardijske brigade 47, 21000 Kamen</izvorni_sadrzaj>
    <derivirana_varijabla naziv="DomainObject.Predmet.ProtustrankaFormatedWithAdressOIB_1"> PRIRODNI TIM za trgovinu i usluge, društvo s ograničenom odgovornošću, OIB 45630476946, Ulica 4. Gardijske brigade 47, 21000 Kamen</derivirana_varijabla>
  </DomainObject.Predmet.ProtustrankaFormatedWithAdressOIB>
  <DomainObject.Predmet.ProtustrankaWithAdress>
    <izvorni_sadrzaj>PRIRODNI TIM za trgovinu i usluge, društvo s ograničenom odgovornošću Ulica 4. Gardijske brigade 47, 21000 Kamen</izvorni_sadrzaj>
    <derivirana_varijabla naziv="DomainObject.Predmet.ProtustrankaWithAdress_1">PRIRODNI TIM za trgovinu i usluge, društvo s ograničenom odgovornošću Ulica 4. Gardijske brigade 47, 21000 Kamen</derivirana_varijabla>
  </DomainObject.Predmet.ProtustrankaWithAdress>
  <DomainObject.Predmet.ProtustrankaWithAdressOIB>
    <izvorni_sadrzaj>PRIRODNI TIM za trgovinu i usluge, društvo s ograničenom odgovornošću, OIB 45630476946, Ulica 4. Gardijske brigade 47, 21000 Kamen</izvorni_sadrzaj>
    <derivirana_varijabla naziv="DomainObject.Predmet.ProtustrankaWithAdressOIB_1">PRIRODNI TIM za trgovinu i usluge, društvo s ograničenom odgovornošću, OIB 45630476946, Ulica 4. Gardijske brigade 47, 21000 Kamen</derivirana_varijabla>
  </DomainObject.Predmet.ProtustrankaWithAdressOIB>
  <DomainObject.Predmet.ProtustrankaNazivFormated>
    <izvorni_sadrzaj>PRIRODNI TIM za trgovinu i usluge, društvo s ograničenom odgovornošću</izvorni_sadrzaj>
    <derivirana_varijabla naziv="DomainObject.Predmet.ProtustrankaNazivFormated_1">PRIRODNI TIM za trgovinu i usluge, društvo s ograničenom odgovornošću</derivirana_varijabla>
  </DomainObject.Predmet.ProtustrankaNazivFormated>
  <DomainObject.Predmet.ProtustrankaNazivFormatedOIB>
    <izvorni_sadrzaj>PRIRODNI TIM za trgovinu i usluge, društvo s ograničenom odgovornošću, OIB 45630476946</izvorni_sadrzaj>
    <derivirana_varijabla naziv="DomainObject.Predmet.ProtustrankaNazivFormatedOIB_1">PRIRODNI TIM za trgovinu i usluge, društvo s ograničenom odgovornošću, OIB 45630476946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163794.92</izvorni_sadrzaj>
    <derivirana_varijabla naziv="DomainObject.Predmet.TrenutnaVrijednost_1">163794.92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PRIRODNI TIM za trgovinu i usluge, društvo s ograničenom odgovornošću</item>
    </izvorni_sadrzaj>
    <derivirana_varijabla naziv="DomainObject.Predmet.ProtuStrankaListFormated_1">
      <item>PRIRODNI TIM za trgovinu i usluge, društvo s ograničenom odgovornošću</item>
    </derivirana_varijabla>
  </DomainObject.Predmet.ProtuStrankaListFormated>
  <DomainObject.Predmet.ProtuStrankaListFormatedOIB>
    <izvorni_sadrzaj>
      <item>PRIRODNI TIM za trgovinu i usluge, društvo s ograničenom odgovornošću, OIB 45630476946</item>
    </izvorni_sadrzaj>
    <derivirana_varijabla naziv="DomainObject.Predmet.ProtuStrankaListFormatedOIB_1">
      <item>PRIRODNI TIM za trgovinu i usluge, društvo s ograničenom odgovornošću, OIB 45630476946</item>
    </derivirana_varijabla>
  </DomainObject.Predmet.ProtuStrankaListFormatedOIB>
  <DomainObject.Predmet.ProtuStrankaListFormatedWithAdress>
    <izvorni_sadrzaj>
      <item>PRIRODNI TIM za trgovinu i usluge, društvo s ograničenom odgovornošću, Ulica 4. Gardijske brigade 47, 21000 Kamen</item>
    </izvorni_sadrzaj>
    <derivirana_varijabla naziv="DomainObject.Predmet.ProtuStrankaListFormatedWithAdress_1">
      <item>PRIRODNI TIM za trgovinu i usluge, društvo s ograničenom odgovornošću, Ulica 4. Gardijske brigade 47, 21000 Kamen</item>
    </derivirana_varijabla>
  </DomainObject.Predmet.ProtuStrankaListFormatedWithAdress>
  <DomainObject.Predmet.ProtuStrankaListFormatedWithAdressOIB>
    <izvorni_sadrzaj>
      <item>PRIRODNI TIM za trgovinu i usluge, društvo s ograničenom odgovornošću, OIB 45630476946, Ulica 4. Gardijske brigade 47, 21000 Kamen</item>
    </izvorni_sadrzaj>
    <derivirana_varijabla naziv="DomainObject.Predmet.ProtuStrankaListFormatedWithAdressOIB_1">
      <item>PRIRODNI TIM za trgovinu i usluge, društvo s ograničenom odgovornošću, OIB 45630476946, Ulica 4. Gardijske brigade 47, 21000 Kamen</item>
    </derivirana_varijabla>
  </DomainObject.Predmet.ProtuStrankaListFormatedWithAdressOIB>
  <DomainObject.Predmet.ProtuStrankaListNazivFormated>
    <izvorni_sadrzaj>
      <item>PRIRODNI TIM za trgovinu i usluge, društvo s ograničenom odgovornošću</item>
    </izvorni_sadrzaj>
    <derivirana_varijabla naziv="DomainObject.Predmet.ProtuStrankaListNazivFormated_1">
      <item>PRIRODNI TIM za trgovinu i usluge, društvo s ograničenom odgovornošću</item>
    </derivirana_varijabla>
  </DomainObject.Predmet.ProtuStrankaListNazivFormated>
  <DomainObject.Predmet.ProtuStrankaListNazivFormatedOIB>
    <izvorni_sadrzaj>
      <item>PRIRODNI TIM za trgovinu i usluge, društvo s ograničenom odgovornošću, OIB 45630476946</item>
    </izvorni_sadrzaj>
    <derivirana_varijabla naziv="DomainObject.Predmet.ProtuStrankaListNazivFormatedOIB_1">
      <item>PRIRODNI TIM za trgovinu i usluge, društvo s ograničenom odgovornošću, OIB 45630476946</item>
    </derivirana_varijabla>
  </DomainObject.Predmet.ProtuStrankaListNazivFormatedOIB>
  <DomainObject.Predmet.OstaliListFormated>
    <izvorni_sadrzaj>
      <item>Tina Zebić Matijaš</item>
    </izvorni_sadrzaj>
    <derivirana_varijabla naziv="DomainObject.Predmet.OstaliListFormated_1">
      <item>Tina Zebić Matijaš</item>
    </derivirana_varijabla>
  </DomainObject.Predmet.OstaliListFormated>
  <DomainObject.Predmet.OstaliListFormatedOIB>
    <izvorni_sadrzaj>
      <item>Tina Zebić Matijaš, OIB 41047509190</item>
    </izvorni_sadrzaj>
    <derivirana_varijabla naziv="DomainObject.Predmet.OstaliListFormatedOIB_1">
      <item>Tina Zebić Matijaš, OIB 41047509190</item>
    </derivirana_varijabla>
  </DomainObject.Predmet.OstaliListFormatedOIB>
  <DomainObject.Predmet.OstaliListFormatedWithAdress>
    <izvorni_sadrzaj>
      <item>Tina Zebić Matijaš, Gospe U Siti 6, 21311 Podstrana</item>
    </izvorni_sadrzaj>
    <derivirana_varijabla naziv="DomainObject.Predmet.OstaliListFormatedWithAdress_1">
      <item>Tina Zebić Matijaš, Gospe U Siti 6, 21311 Podstrana</item>
    </derivirana_varijabla>
  </DomainObject.Predmet.OstaliListFormatedWithAdress>
  <DomainObject.Predmet.OstaliListFormatedWithAdressOIB>
    <izvorni_sadrzaj>
      <item>Tina Zebić Matijaš, OIB 41047509190, Gospe U Siti 6, 21311 Podstrana</item>
    </izvorni_sadrzaj>
    <derivirana_varijabla naziv="DomainObject.Predmet.OstaliListFormatedWithAdressOIB_1">
      <item>Tina Zebić Matijaš, OIB 41047509190, Gospe U Siti 6, 21311 Podstrana</item>
    </derivirana_varijabla>
  </DomainObject.Predmet.OstaliListFormatedWithAdressOIB>
  <DomainObject.Predmet.OstaliListNazivFormated>
    <izvorni_sadrzaj>
      <item>Tina Zebić Matijaš</item>
    </izvorni_sadrzaj>
    <derivirana_varijabla naziv="DomainObject.Predmet.OstaliListNazivFormated_1">
      <item>Tina Zebić Matijaš</item>
    </derivirana_varijabla>
  </DomainObject.Predmet.OstaliListNazivFormated>
  <DomainObject.Predmet.OstaliListNazivFormatedOIB>
    <izvorni_sadrzaj>
      <item>Tina Zebić Matijaš, OIB 41047509190</item>
    </izvorni_sadrzaj>
    <derivirana_varijabla naziv="DomainObject.Predmet.OstaliListNazivFormatedOIB_1">
      <item>Tina Zebić Matijaš, OIB 41047509190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PRIRODNI TIM za trgovinu i usluge, društvo s ograničenom odgovornošću</izvorni_sadrzaj>
    <derivirana_varijabla naziv="DomainObject.Predmet.ProtustrankaIDrugi_1">PRIRODNI TIM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PRIRODNI TIM za trgovinu i usluge, društvo s ograničenom odgovornošću, OIB 45630476946, Ulica 4. Gardijske brigade 47, 21000 Kamen</izvorni_sadrzaj>
    <derivirana_varijabla naziv="DomainObject.Predmet.ProtustrankaIDrugiAdressOIB_1">PRIRODNI TIM za trgovinu i usluge, društvo s ograničenom odgovornošću, OIB 45630476946, Ulica 4. Gardijske brigade 47,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TIM za trgovinu i usluge, društvo s ograničenom odgovornošću</item>
      <item>FINANCIJSKA AGENCIJA, RC SPLIT</item>
      <item>Tina Zebić Matijaš</item>
    </izvorni_sadrzaj>
    <derivirana_varijabla naziv="DomainObject.Predmet.SudioniciListNaziv_1">
      <item>PRIRODNI TIM za trgovinu i usluge, društvo s ograničenom odgovornošću</item>
      <item>FINANCIJSKA AGENCIJA, RC SPLIT</item>
      <item>Tina Zebić Matijaš</item>
    </derivirana_varijabla>
  </DomainObject.Predmet.SudioniciListNaziv>
  <DomainObject.Predmet.SudioniciListAdressOIB>
    <izvorni_sadrzaj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izvorni_sadrzaj>
    <derivirana_varijabla naziv="DomainObject.Predmet.SudioniciListAdressOIB_1">
      <item>PRIRODNI TIM za trgovinu i usluge, društvo s ograničenom odgovornošću, OIB 45630476946, Ulica 4. Gardijske brigade 47,21000 Kamen</item>
      <item>FINANCIJSKA AGENCIJA, RC SPLIT, OIB 85821130368, Mažuranićevo šetalište 24 b,21000 Split</item>
      <item>Tina Zebić Matijaš, OIB 41047509190, Gospe U Siti 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45630476946</item>
      <item>, OIB 85821130368</item>
      <item>, OIB 41047509190</item>
    </izvorni_sadrzaj>
    <derivirana_varijabla naziv="DomainObject.Predmet.SudioniciListNazivOIB_1">
      <item>, OIB 45630476946</item>
      <item>, OIB 85821130368</item>
      <item>, OIB 41047509190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1DA6D-3B7F-4B62-90F3-BD113305B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4720</properties:Characters>
  <properties:Lines>104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2018-02-06T08:22:00Z</dcterms:created>
  <dc:creator>Katarina Mikulić</dc:creator>
  <cp:lastModifiedBy>Ana Golub Gruić</cp:lastModifiedBy>
  <cp:lastPrinted>2018-02-06T08:21:00Z</cp:lastPrinted>
  <dcterms:modified xmlns:xsi="http://www.w3.org/2001/XMLSchema-instance" xsi:type="dcterms:W3CDTF">2018-02-06T12:08:00Z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