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098862" w14:paraId="d098862" w:rsidRDefault="003513BE" w:rsidP="00AD1035" w:rsidR="00AD1035" w:rsidRPr="003513BE">
      <w:pPr>
        <w15:collapsed w:val="false"/>
      </w:pPr>
      <w:bookmarkStart w:name="_GoBack" w:id="0"/>
      <w:bookmarkEnd w:id="0"/>
      <w:r>
        <w:rPr>
          <w:b/>
        </w:rPr>
        <w:t xml:space="preserve">          </w:t>
      </w:r>
      <w:r w:rsidR="00AD1035" w:rsidRPr="00CD2FB0">
        <w:rPr>
          <w:b/>
        </w:rPr>
        <w:t xml:space="preserve">         </w:t>
      </w:r>
      <w:r w:rsidR="00AD1035" w:rsidRPr="00CD2FB0">
        <w:rPr>
          <w:b/>
          <w:noProof/>
        </w:rPr>
        <w:drawing>
          <wp:inline distR="0" distL="0" distB="0" distT="0">
            <wp:extent cy="675640" cx="524510"/>
            <wp:effectExtent b="0" r="8890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3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D1035" w:rsidRPr="00CD2FB0">
        <w:rPr>
          <w:b/>
        </w:rPr>
        <w:t xml:space="preserve">                                                            </w:t>
      </w:r>
    </w:p>
    <w:p w:rsidRDefault="00AD1035" w:rsidP="00AD1035" w:rsidR="00AD1035" w:rsidRPr="00CD2FB0">
      <w:r w:rsidRPr="00CD2FB0">
        <w:t xml:space="preserve">    REPUBLIKA HRVATSKA </w:t>
      </w:r>
      <w:r w:rsidRPr="00CD2FB0">
        <w:tab/>
      </w:r>
      <w:r w:rsidRPr="00CD2FB0">
        <w:tab/>
      </w:r>
      <w:r w:rsidRPr="00CD2FB0">
        <w:tab/>
      </w:r>
      <w:r w:rsidRPr="00CD2FB0">
        <w:tab/>
      </w:r>
      <w:r w:rsidRPr="00CD2FB0">
        <w:tab/>
      </w:r>
      <w:r>
        <w:tab/>
        <w:t xml:space="preserve">   </w:t>
      </w:r>
      <w:r w:rsidRPr="002A0273">
        <w:t>2 St-193/</w:t>
      </w:r>
      <w:r w:rsidRPr="00722F29">
        <w:t>2015-</w:t>
      </w:r>
      <w:r>
        <w:t>285</w:t>
      </w:r>
    </w:p>
    <w:p w:rsidRDefault="00AD1035" w:rsidP="00AD1035" w:rsidR="00AD1035" w:rsidRPr="00CD2FB0">
      <w:r w:rsidRPr="00CD2FB0">
        <w:t xml:space="preserve"> TRGOVAČKI SUD U PAZINU</w:t>
      </w:r>
    </w:p>
    <w:p w:rsidRDefault="00AD1035" w:rsidP="00AD1035" w:rsidR="00AD1035" w:rsidRPr="00CD2FB0">
      <w:r w:rsidRPr="00CD2FB0">
        <w:t xml:space="preserve">     52000 PAZIN, Dršćevka 1</w:t>
      </w:r>
      <w:r w:rsidRPr="00CD2FB0">
        <w:tab/>
      </w:r>
      <w:r w:rsidRPr="00CD2FB0">
        <w:tab/>
      </w:r>
      <w:r w:rsidRPr="00CD2FB0">
        <w:tab/>
      </w:r>
      <w:r w:rsidRPr="00CD2FB0">
        <w:tab/>
      </w:r>
      <w:r w:rsidRPr="00CD2FB0">
        <w:tab/>
        <w:t xml:space="preserve">    </w:t>
      </w:r>
    </w:p>
    <w:p w:rsidRDefault="00AD1035" w:rsidP="00AD1035" w:rsidR="00AD1035" w:rsidRPr="00CD2FB0"/>
    <w:p w:rsidRDefault="00AD1035" w:rsidP="00AD1035" w:rsidR="00AD1035" w:rsidRPr="00CD2FB0">
      <w:pPr>
        <w:jc w:val="center"/>
      </w:pPr>
      <w:r w:rsidRPr="00CD2FB0">
        <w:t xml:space="preserve">POZIV </w:t>
      </w:r>
    </w:p>
    <w:p w:rsidRDefault="00AD1035" w:rsidP="00AD1035" w:rsidR="00AD1035" w:rsidRPr="00CD2FB0">
      <w:pPr>
        <w:jc w:val="center"/>
      </w:pPr>
      <w:r w:rsidRPr="00CD2FB0">
        <w:t xml:space="preserve">na ročište </w:t>
      </w:r>
    </w:p>
    <w:p w:rsidRDefault="00AD1035" w:rsidP="00AD1035" w:rsidR="00AD1035" w:rsidRPr="00CD2FB0">
      <w:pPr>
        <w:jc w:val="center"/>
      </w:pPr>
    </w:p>
    <w:p w:rsidRDefault="00AD1035" w:rsidP="00AD1035" w:rsidR="00AD1035" w:rsidRPr="00CD2FB0">
      <w:pPr>
        <w:pStyle w:val="Odlomakpopisa"/>
        <w:spacing w:lineRule="auto" w:line="276" w:afterAutospacing="false" w:after="0" w:beforeAutospacing="false" w:before="0"/>
        <w:jc w:val="center"/>
      </w:pPr>
      <w:r w:rsidRPr="00CD2FB0">
        <w:t>radi određivanja vrijednosti nekretnin</w:t>
      </w:r>
      <w:r>
        <w:t>e</w:t>
      </w:r>
      <w:r w:rsidRPr="00CD2FB0">
        <w:t>:</w:t>
      </w:r>
    </w:p>
    <w:p w:rsidRDefault="00AD1035" w:rsidP="00AD1035" w:rsidR="00AD1035">
      <w:pPr>
        <w:pStyle w:val="Odlomakpopisa"/>
        <w:spacing w:lineRule="auto" w:line="276" w:afterAutospacing="false" w:after="0" w:beforeAutospacing="false" w:before="0"/>
        <w:jc w:val="center"/>
      </w:pPr>
      <w:r w:rsidRPr="00032A24">
        <w:t xml:space="preserve">k.č. 1807 upisane u zk.ul. </w:t>
      </w:r>
      <w:r>
        <w:t>2713</w:t>
      </w:r>
      <w:r w:rsidRPr="00032A24">
        <w:t>, k.o. Buzet – Stari grad</w:t>
      </w:r>
    </w:p>
    <w:p w:rsidRDefault="00AD1035" w:rsidP="00AD1035" w:rsidR="00AD1035">
      <w:pPr>
        <w:pStyle w:val="Odlomakpopisa"/>
        <w:spacing w:lineRule="auto" w:line="276" w:afterAutospacing="false" w:after="0" w:beforeAutospacing="false" w:before="0"/>
        <w:jc w:val="center"/>
      </w:pPr>
      <w:r w:rsidRPr="00CD2FB0">
        <w:t>radi prodaje</w:t>
      </w:r>
      <w:r>
        <w:t xml:space="preserve"> elektroničkom javnom dražbom</w:t>
      </w:r>
      <w:r w:rsidRPr="00CD2FB0">
        <w:t xml:space="preserve"> u stečajnom postupku nad dužnikom </w:t>
      </w:r>
    </w:p>
    <w:p w:rsidRDefault="00AD1035" w:rsidP="00AD1035" w:rsidR="00AD1035" w:rsidRPr="00CD2FB0">
      <w:pPr>
        <w:pStyle w:val="Odlomakpopisa"/>
        <w:spacing w:lineRule="auto" w:line="276" w:afterAutospacing="false" w:after="0" w:beforeAutospacing="false" w:before="0"/>
        <w:jc w:val="center"/>
      </w:pPr>
      <w:r w:rsidRPr="00CD2FB0">
        <w:t>BUP d.o.o. u stečaju, Buzet, Sveti Ivan 6, OIB: 52397973635</w:t>
      </w:r>
      <w:r>
        <w:t>,</w:t>
      </w:r>
    </w:p>
    <w:p w:rsidRDefault="00AD1035" w:rsidP="00AD1035" w:rsidR="00AD1035" w:rsidRPr="00CD2FB0">
      <w:pPr>
        <w:jc w:val="both"/>
      </w:pPr>
    </w:p>
    <w:p w:rsidRDefault="00AD1035" w:rsidP="00AD1035" w:rsidR="00AD1035" w:rsidRPr="00BD50E5">
      <w:pPr>
        <w:jc w:val="center"/>
      </w:pPr>
      <w:r w:rsidRPr="00BD50E5">
        <w:t xml:space="preserve">za dan </w:t>
      </w:r>
      <w:r w:rsidR="00BD50E5" w:rsidRPr="00BD50E5">
        <w:t>26. studenog</w:t>
      </w:r>
      <w:r w:rsidRPr="00BD50E5">
        <w:t xml:space="preserve"> 2018. u 1</w:t>
      </w:r>
      <w:r w:rsidR="003513BE">
        <w:t>2</w:t>
      </w:r>
      <w:r w:rsidRPr="00BD50E5">
        <w:t>:</w:t>
      </w:r>
      <w:r w:rsidR="003513BE">
        <w:t>15</w:t>
      </w:r>
      <w:r w:rsidRPr="00BD50E5">
        <w:t xml:space="preserve"> sati</w:t>
      </w:r>
    </w:p>
    <w:p w:rsidRDefault="00AD1035" w:rsidP="00AD1035" w:rsidR="00AD1035">
      <w:pPr>
        <w:jc w:val="center"/>
      </w:pPr>
      <w:r w:rsidRPr="00CD2FB0">
        <w:t>u Trgovačkom sudu u Pazinu, Dršćevka 1, sudnica br. 5</w:t>
      </w:r>
      <w:r>
        <w:t>.</w:t>
      </w:r>
    </w:p>
    <w:p w:rsidRDefault="00AD1035" w:rsidP="00AD1035" w:rsidR="00AD1035" w:rsidRPr="00CD2FB0">
      <w:pPr>
        <w:jc w:val="center"/>
      </w:pPr>
    </w:p>
    <w:p w:rsidRDefault="00AD1035" w:rsidP="00AD1035" w:rsidR="00AD1035" w:rsidRPr="00CD2FB0">
      <w:pPr>
        <w:jc w:val="both"/>
      </w:pPr>
      <w:r>
        <w:tab/>
        <w:t>Napomena:</w:t>
      </w:r>
    </w:p>
    <w:p w:rsidRDefault="003513BE" w:rsidP="00AD1035" w:rsidR="00AD1035">
      <w:pPr>
        <w:jc w:val="both"/>
      </w:pPr>
      <w:r>
        <w:tab/>
        <w:t>Rješenjem 2 St-193/2015-259</w:t>
      </w:r>
      <w:r w:rsidR="00AD1035">
        <w:t xml:space="preserve"> od </w:t>
      </w:r>
      <w:r>
        <w:t>30. kolovoza</w:t>
      </w:r>
      <w:r w:rsidR="00AD1035">
        <w:t xml:space="preserve"> 2018. odgođena je prodaja nekretnine stečajnog dužnika </w:t>
      </w:r>
      <w:r w:rsidRPr="00032A24">
        <w:t xml:space="preserve">k.č. 1807 upisane u zk.ul. </w:t>
      </w:r>
      <w:r>
        <w:t>2713</w:t>
      </w:r>
      <w:r w:rsidRPr="00032A24">
        <w:t>, k.o. Buzet – Stari grad</w:t>
      </w:r>
      <w:r w:rsidR="00AD1035">
        <w:t xml:space="preserve">, na prijedlog </w:t>
      </w:r>
      <w:r>
        <w:t>razlučnog vjerovnika Istarske kreditne banke Umag d.d.</w:t>
      </w:r>
      <w:r w:rsidR="00AD1035">
        <w:t xml:space="preserve"> jer da </w:t>
      </w:r>
      <w:r>
        <w:t>je u elaboratu procjene vrijednosti nekretnine od 8. listopada 2016. navedeno da je riječ o građevinskoj parceli predviđenoj za proizvodnu gradnju a da iz uvjerenja Istarske županije, Upravnog odjela za decentralizaciju, lokalnu i područnu (regionalnu) samoupravu, klasa: 350-01/18-02/1160, urbroj: 2163/1-18-02/3-18-02 proizlazi da na navedenom zemljištu nije moguća gradnja te da se radi o zemljištu "izvan granica građevinskog područja Grada Buzeta".</w:t>
      </w:r>
    </w:p>
    <w:p w:rsidRDefault="003513BE" w:rsidP="00AD1035" w:rsidR="003513BE">
      <w:pPr>
        <w:jc w:val="both"/>
      </w:pPr>
    </w:p>
    <w:p w:rsidRDefault="00AD1035" w:rsidP="00AD1035" w:rsidR="00AD1035">
      <w:pPr>
        <w:jc w:val="both"/>
      </w:pPr>
      <w:r>
        <w:tab/>
        <w:t xml:space="preserve">Stalni sudski vještak Božana Rozman dostavila je novi elaborat procjene za predmetnu nekretninu (od </w:t>
      </w:r>
      <w:r w:rsidR="003513BE">
        <w:t>5. listopada</w:t>
      </w:r>
      <w:r>
        <w:t xml:space="preserve"> 2018.), u koji se može izvršiti uvid u sudu, te putem stečajne e-oglasne ploče ovoga suda. </w:t>
      </w:r>
    </w:p>
    <w:p w:rsidRDefault="00AD1035" w:rsidP="003513BE" w:rsidR="00AD1035">
      <w:pPr>
        <w:jc w:val="both"/>
      </w:pPr>
      <w:r>
        <w:tab/>
        <w:t>Razlučni vjerovnici se pozivaju na ročište radi donošenja odluke da li će se nastaviti prodaja nekretnine po ranijoj procjeni prema kojoj je FINA-i upućen Zahtjev za prodaju 2 St-193/2015-95 od 3. ožujka 2017., ili pak obustaviti prodaju po navedenom zahtjevu i uputiti novi zahtjev za prodaju uvažavajući n</w:t>
      </w:r>
      <w:r w:rsidR="003513BE">
        <w:t>ovu procjenu za ovu nekretninu.</w:t>
      </w:r>
    </w:p>
    <w:p w:rsidRDefault="00AD1035" w:rsidP="00AD1035" w:rsidR="00AD1035">
      <w:pPr>
        <w:jc w:val="center"/>
      </w:pPr>
    </w:p>
    <w:p w:rsidRDefault="003513BE" w:rsidP="00AD1035" w:rsidR="003513BE" w:rsidRPr="00CD2FB0">
      <w:pPr>
        <w:jc w:val="center"/>
      </w:pPr>
    </w:p>
    <w:p w:rsidRDefault="00AD1035" w:rsidP="00AD1035" w:rsidR="00AD1035" w:rsidRPr="00CD2FB0">
      <w:pPr>
        <w:jc w:val="center"/>
      </w:pPr>
      <w:r w:rsidRPr="00CD2FB0">
        <w:t xml:space="preserve">U Pazinu </w:t>
      </w:r>
      <w:r>
        <w:t>6. studenog 2018.</w:t>
      </w:r>
      <w:r w:rsidRPr="00CD2FB0">
        <w:t xml:space="preserve"> </w:t>
      </w:r>
    </w:p>
    <w:p w:rsidRDefault="00AD1035" w:rsidP="00AD1035" w:rsidR="00AD1035" w:rsidRPr="00CD2FB0">
      <w:pPr>
        <w:jc w:val="both"/>
      </w:pPr>
    </w:p>
    <w:p w:rsidRDefault="00AD1035" w:rsidP="00AD1035" w:rsidR="00AD1035" w:rsidRPr="00CD2FB0">
      <w:pPr>
        <w:jc w:val="both"/>
      </w:pPr>
      <w:r w:rsidRPr="00CD2FB0">
        <w:tab/>
      </w:r>
      <w:r w:rsidRPr="00CD2FB0">
        <w:tab/>
      </w:r>
      <w:r w:rsidRPr="00CD2FB0">
        <w:tab/>
      </w:r>
      <w:r w:rsidRPr="00CD2FB0">
        <w:tab/>
      </w:r>
      <w:r w:rsidRPr="00CD2FB0">
        <w:tab/>
      </w:r>
      <w:r w:rsidRPr="00CD2FB0">
        <w:tab/>
      </w:r>
      <w:r w:rsidRPr="00CD2FB0">
        <w:tab/>
      </w:r>
      <w:r w:rsidRPr="00CD2FB0">
        <w:tab/>
        <w:t xml:space="preserve">   </w:t>
      </w:r>
      <w:r>
        <w:t xml:space="preserve">      </w:t>
      </w:r>
      <w:r w:rsidR="003513BE">
        <w:tab/>
        <w:t xml:space="preserve">   </w:t>
      </w:r>
      <w:r>
        <w:t>Stečajna sutkinja</w:t>
      </w:r>
    </w:p>
    <w:p w:rsidRDefault="00AD1035" w:rsidP="00AD1035" w:rsidR="00AD1035" w:rsidRPr="00CD2FB0">
      <w:pPr>
        <w:jc w:val="both"/>
      </w:pPr>
      <w:r w:rsidRPr="00CD2FB0">
        <w:tab/>
      </w:r>
      <w:r w:rsidRPr="00CD2FB0">
        <w:tab/>
      </w:r>
      <w:r w:rsidRPr="00CD2FB0">
        <w:tab/>
      </w:r>
      <w:r w:rsidRPr="00CD2FB0">
        <w:tab/>
      </w:r>
      <w:r w:rsidRPr="00CD2FB0">
        <w:tab/>
      </w:r>
      <w:r w:rsidRPr="00CD2FB0">
        <w:tab/>
      </w:r>
      <w:r w:rsidRPr="00CD2FB0">
        <w:tab/>
        <w:t xml:space="preserve">      </w:t>
      </w:r>
      <w:r w:rsidRPr="00CD2FB0">
        <w:tab/>
      </w:r>
      <w:r w:rsidR="003513BE">
        <w:t xml:space="preserve">      </w:t>
      </w:r>
      <w:r w:rsidRPr="00CD2FB0">
        <w:t>Adrijana Labinjan Skok, v.r.</w:t>
      </w:r>
    </w:p>
    <w:p w:rsidRDefault="00AD1035" w:rsidP="00AD1035" w:rsidR="00AD1035" w:rsidRPr="00CD2FB0">
      <w:pPr>
        <w:jc w:val="center"/>
        <w:rPr>
          <w:b/>
        </w:rPr>
      </w:pPr>
    </w:p>
    <w:p w:rsidRDefault="00AD1035" w:rsidP="00AD1035" w:rsidR="00AD1035" w:rsidRPr="00CD2FB0">
      <w:pPr>
        <w:jc w:val="center"/>
        <w:rPr>
          <w:b/>
        </w:rPr>
      </w:pPr>
    </w:p>
    <w:p w:rsidRDefault="00AD1035" w:rsidP="00AD1035" w:rsidR="00AD1035" w:rsidRPr="00CD2FB0">
      <w:r w:rsidRPr="00CD2FB0">
        <w:t>DNA:</w:t>
      </w:r>
    </w:p>
    <w:p w:rsidRDefault="00BD50E5" w:rsidP="00BD50E5" w:rsidR="00BD50E5" w:rsidRPr="00CE7978">
      <w:pPr>
        <w:rPr>
          <w:b/>
        </w:rPr>
      </w:pPr>
      <w:r w:rsidRPr="00CE7978">
        <w:t xml:space="preserve">- stečajni upravitelj Zdravko Kuzmić, Zagreb, </w:t>
      </w:r>
      <w:r>
        <w:t>Zelenjak 78</w:t>
      </w:r>
    </w:p>
    <w:p w:rsidRDefault="00BD50E5" w:rsidP="00BD50E5" w:rsidR="00BD50E5" w:rsidRPr="00CE7978">
      <w:pPr>
        <w:rPr>
          <w:b/>
        </w:rPr>
      </w:pPr>
      <w:r w:rsidRPr="00CE7978">
        <w:t>- Istarska kreditna banka Umag d.d., Umag, Ernesta Miloša 1</w:t>
      </w:r>
    </w:p>
    <w:p w:rsidRDefault="00BD50E5" w:rsidP="00BD50E5" w:rsidR="00BD50E5" w:rsidRPr="00CE7978">
      <w:pPr>
        <w:rPr>
          <w:b/>
        </w:rPr>
      </w:pPr>
      <w:r w:rsidRPr="00CE7978">
        <w:t xml:space="preserve">- Republika Hrvatska po ŽDO u Puli-Pola, Pula, Rovinjska 2 </w:t>
      </w:r>
    </w:p>
    <w:p w:rsidRDefault="00BD50E5" w:rsidP="00BD50E5" w:rsidR="00BD50E5" w:rsidRPr="00CE7978">
      <w:pPr>
        <w:rPr>
          <w:b/>
        </w:rPr>
      </w:pPr>
      <w:r w:rsidRPr="00CE7978">
        <w:t>- HEP – Opskrba d.o.o., Zagreb, Ulica grada Vukovara 37</w:t>
      </w:r>
    </w:p>
    <w:p w:rsidRDefault="00AD1035" w:rsidR="00500701">
      <w:r w:rsidRPr="00F86FEE">
        <w:t>- e-Oglasna ploča sudova (8 dana)</w:t>
      </w:r>
      <w:r>
        <w:t xml:space="preserve"> sa elaboratom procjene (list </w:t>
      </w:r>
      <w:r w:rsidR="003513BE">
        <w:t>1004-1015</w:t>
      </w:r>
      <w:r>
        <w:t xml:space="preserve"> spisa)</w:t>
      </w:r>
    </w:p>
    <w:sectPr w:rsidSect="00B359BD" w:rsidR="00500701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42E11" w:rsidR="00000000">
      <w:r>
        <w:separator/>
      </w:r>
    </w:p>
  </w:endnote>
  <w:endnote w:id="0" w:type="continuationSeparator">
    <w:p w:rsidRDefault="00642E11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42E11" w:rsidR="00000000">
      <w:r>
        <w:separator/>
      </w:r>
    </w:p>
  </w:footnote>
  <w:footnote w:id="0" w:type="continuationSeparator">
    <w:p w:rsidRDefault="00642E11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513BE" w:rsidP="00B359BD" w:rsidR="00B359B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42E11" w:rsidR="00B359B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513BE" w:rsidP="00B359BD" w:rsidR="00B359B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42E11" w:rsidR="00B359BD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2E11" w:rsidR="00B359BD">
    <w:pPr>
      <w:pStyle w:val="Zaglavlje"/>
      <w:jc w:val="center"/>
    </w:pPr>
  </w:p>
  <w:p w:rsidRDefault="00642E11" w:rsidR="00B359BD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D1035"/>
    <w:rsid w:val="003513BE"/>
    <w:rsid w:val="00554328"/>
    <w:rsid w:val="00642E11"/>
    <w:rsid w:val="00985388"/>
    <w:rsid w:val="00AD1035"/>
    <w:rsid w:val="00BD50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D1035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AD103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D1035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Brojstranice" w:type="character">
    <w:name w:val="page number"/>
    <w:basedOn w:val="Zadanifontodlomka"/>
    <w:rsid w:val="00AD1035"/>
  </w:style>
  <w:style w:styleId="Odlomakpopisa" w:type="paragraph">
    <w:name w:val="List Paragraph"/>
    <w:basedOn w:val="Normal"/>
    <w:qFormat/>
    <w:rsid w:val="00AD1035"/>
    <w:pPr>
      <w:spacing w:afterAutospacing="true" w:after="100" w:beforeAutospacing="true" w:before="100"/>
    </w:pPr>
    <w:rPr>
      <w:bCs w:val="false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D103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D1035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42E1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42E11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42E11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42E11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42E11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D1035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AD103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D1035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Brojstranice" w:type="character">
    <w:name w:val="page number"/>
    <w:basedOn w:val="Zadanifontodlomka"/>
    <w:rsid w:val="00AD1035"/>
  </w:style>
  <w:style w:styleId="Odlomakpopisa" w:type="paragraph">
    <w:name w:val="List Paragraph"/>
    <w:basedOn w:val="Normal"/>
    <w:qFormat/>
    <w:rsid w:val="00AD1035"/>
    <w:pPr>
      <w:spacing w:after="100" w:afterAutospacing="1" w:before="100" w:beforeAutospacing="1"/>
    </w:pPr>
    <w:rPr>
      <w:bCs w:val="0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D103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D1035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42E1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42E11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42E11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42E11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42E11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studenog 2018.</izvorni_sadrzaj>
    <derivirana_varijabla naziv="DomainObject.DatumDonosenjaOdluke_1">6.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193</izvorni_sadrzaj>
    <derivirana_varijabla naziv="DomainObject.Predmet.Broj_1">193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2015.</izvorni_sadrzaj>
    <derivirana_varijabla naziv="DomainObject.Predmet.DatumOsnivanja_1">30.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od 4.6.2018. u pisarnicu se 
šalje samo zadnji svežanj</izvorni_sadrzaj>
    <derivirana_varijabla naziv="DomainObject.Predmet.Opis_1">od 4.6.2018. u pisarnicu se 
šalje samo zadnji svežanj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St-193/2015</izvorni_sadrzaj>
    <derivirana_varijabla naziv="DomainObject.Predmet.OznakaBroj_1">St-193/2015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12.1.'16. pod 11 St-75/16 primljen
prijed. za SKRAĆENI stečajni post.</izvorni_sadrzaj>
    <derivirana_varijabla naziv="DomainObject.Predmet.PrimjedbaSuca_1">12.1.'16. pod 11 St-75/16 primljen
prijed. za SKRAĆENI stečajni post.</derivirana_varijabla>
  </DomainObject.Predmet.PrimjedbaSuca>
  <DomainObject.Predmet.ProtustrankaFormated>
    <izvorni_sadrzaj>  BUP d.o.o. BUZET</izvorni_sadrzaj>
    <derivirana_varijabla naziv="DomainObject.Predmet.ProtustrankaFormated_1">  BUP d.o.o. BUZET</derivirana_varijabla>
  </DomainObject.Predmet.ProtustrankaFormated>
  <DomainObject.Predmet.ProtustrankaFormatedOIB>
    <izvorni_sadrzaj>  BUP d.o.o. BUZET, OIB 52397973635</izvorni_sadrzaj>
    <derivirana_varijabla naziv="DomainObject.Predmet.ProtustrankaFormatedOIB_1">  BUP d.o.o. BUZET, OIB 52397973635</derivirana_varijabla>
  </DomainObject.Predmet.ProtustrankaFormatedOIB>
  <DomainObject.Predmet.ProtustrankaFormatedWithAdress>
    <izvorni_sadrzaj> BUP d.o.o. BUZET, Sv. Ivan 6, 52420 Buzet</izvorni_sadrzaj>
    <derivirana_varijabla naziv="DomainObject.Predmet.ProtustrankaFormatedWithAdress_1"> BUP d.o.o. BUZET, Sv. Ivan 6, 52420 Buzet</derivirana_varijabla>
  </DomainObject.Predmet.ProtustrankaFormatedWithAdress>
  <DomainObject.Predmet.ProtustrankaFormatedWithAdressOIB>
    <izvorni_sadrzaj> BUP d.o.o. BUZET, OIB 52397973635, Sv. Ivan 6, 52420 Buzet</izvorni_sadrzaj>
    <derivirana_varijabla naziv="DomainObject.Predmet.ProtustrankaFormatedWithAdressOIB_1"> BUP d.o.o. BUZET, OIB 52397973635, Sv. Ivan 6, 52420 Buzet</derivirana_varijabla>
  </DomainObject.Predmet.ProtustrankaFormatedWithAdressOIB>
  <DomainObject.Predmet.ProtustrankaWithAdress>
    <izvorni_sadrzaj>BUP d.o.o. BUZET Sv. Ivan 6, 52420 Buzet</izvorni_sadrzaj>
    <derivirana_varijabla naziv="DomainObject.Predmet.ProtustrankaWithAdress_1">BUP d.o.o. BUZET Sv. Ivan 6, 52420 Buzet</derivirana_varijabla>
  </DomainObject.Predmet.ProtustrankaWithAdress>
  <DomainObject.Predmet.ProtustrankaWithAdressOIB>
    <izvorni_sadrzaj>BUP d.o.o. BUZET, OIB 52397973635, Sv. Ivan 6, 52420 Buzet</izvorni_sadrzaj>
    <derivirana_varijabla naziv="DomainObject.Predmet.ProtustrankaWithAdressOIB_1">BUP d.o.o. BUZET, OIB 52397973635, Sv. Ivan 6, 52420 Buzet</derivirana_varijabla>
  </DomainObject.Predmet.ProtustrankaWithAdressOIB>
  <DomainObject.Predmet.ProtustrankaNazivFormated>
    <izvorni_sadrzaj>BUP d.o.o. BUZET</izvorni_sadrzaj>
    <derivirana_varijabla naziv="DomainObject.Predmet.ProtustrankaNazivFormated_1">BUP d.o.o. BUZET</derivirana_varijabla>
  </DomainObject.Predmet.ProtustrankaNazivFormated>
  <DomainObject.Predmet.ProtustrankaNazivFormatedOIB>
    <izvorni_sadrzaj>BUP d.o.o. BUZET, OIB 52397973635</izvorni_sadrzaj>
    <derivirana_varijabla naziv="DomainObject.Predmet.ProtustrankaNazivFormatedOIB_1">BUP d.o.o. BUZET, OIB 52397973635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BUP d.o.o. BUZET; HEP - Opskrba d.o.o.</izvorni_sadrzaj>
    <derivirana_varijabla naziv="DomainObject.Predmet.StrankaFormated_1">  BUP d.o.o. BUZET; HEP - Opskrba d.o.o.</derivirana_varijabla>
  </DomainObject.Predmet.StrankaFormated>
  <DomainObject.Predmet.StrankaFormatedOIB>
    <izvorni_sadrzaj>  BUP d.o.o. BUZET, OIB 52397973635; HEP - Opskrba d.o.o., OIB 63073332379</izvorni_sadrzaj>
    <derivirana_varijabla naziv="DomainObject.Predmet.StrankaFormatedOIB_1">  BUP d.o.o. BUZET, OIB 52397973635; HEP - Opskrba d.o.o., OIB 63073332379</derivirana_varijabla>
  </DomainObject.Predmet.StrankaFormatedOIB>
  <DomainObject.Predmet.StrankaFormatedWithAdress>
    <izvorni_sadrzaj> BUP d.o.o. BUZET, Sv. Ivan 6, 52420 Buzet; HEP - Opskrba d.o.o., Ulica grada Vukovara 37, 10000 Zagreb</izvorni_sadrzaj>
    <derivirana_varijabla naziv="DomainObject.Predmet.StrankaFormatedWithAdress_1"> BUP d.o.o. BUZET, Sv. Ivan 6, 52420 Buzet; HEP - Opskrba d.o.o., Ulica grada Vukovara 37, 10000 Zagreb</derivirana_varijabla>
  </DomainObject.Predmet.StrankaFormatedWithAdress>
  <DomainObject.Predmet.StrankaFormatedWithAdressOIB>
    <izvorni_sadrzaj> BUP d.o.o. BUZET, OIB 52397973635, Sv. Ivan 6, 52420 Buzet; HEP - Opskrba d.o.o., OIB 63073332379, Ulica grada Vukovara 37, 10000 Zagreb</izvorni_sadrzaj>
    <derivirana_varijabla naziv="DomainObject.Predmet.StrankaFormatedWithAdressOIB_1"> BUP d.o.o. BUZET, OIB 52397973635, Sv. Ivan 6, 52420 Buzet; HEP - Opskrba d.o.o., OIB 63073332379, Ulica grada Vukovara 37, 10000 Zagreb</derivirana_varijabla>
  </DomainObject.Predmet.StrankaFormatedWithAdressOIB>
  <DomainObject.Predmet.StrankaWithAdress>
    <izvorni_sadrzaj>BUP d.o.o. BUZET Sv. Ivan 6,52420 Buzet,HEP - Opskrba d.o.o. Ulica grada Vukovara 37,10000 Zagreb</izvorni_sadrzaj>
    <derivirana_varijabla naziv="DomainObject.Predmet.StrankaWithAdress_1">BUP d.o.o. BUZET Sv. Ivan 6,52420 Buzet,HEP - Opskrba d.o.o. Ulica grada Vukovara 37,10000 Zagreb</derivirana_varijabla>
  </DomainObject.Predmet.StrankaWithAdress>
  <DomainObject.Predmet.StrankaWithAdressOIB>
    <izvorni_sadrzaj>BUP d.o.o. BUZET, OIB 52397973635, Sv. Ivan 6,52420 Buzet,HEP - Opskrba d.o.o., OIB 63073332379, Ulica grada Vukovara 37,10000 Zagreb</izvorni_sadrzaj>
    <derivirana_varijabla naziv="DomainObject.Predmet.StrankaWithAdressOIB_1">BUP d.o.o. BUZET, OIB 52397973635, Sv. Ivan 6,52420 Buzet,HEP - Opskrba d.o.o., OIB 63073332379, Ulica grada Vukovara 37,10000 Zagreb</derivirana_varijabla>
  </DomainObject.Predmet.StrankaWithAdressOIB>
  <DomainObject.Predmet.StrankaNazivFormated>
    <izvorni_sadrzaj>BUP d.o.o. BUZET,HEP - Opskrba d.o.o.</izvorni_sadrzaj>
    <derivirana_varijabla naziv="DomainObject.Predmet.StrankaNazivFormated_1">BUP d.o.o. BUZET,HEP - Opskrba d.o.o.</derivirana_varijabla>
  </DomainObject.Predmet.StrankaNazivFormated>
  <DomainObject.Predmet.StrankaNazivFormatedOIB>
    <izvorni_sadrzaj>BUP d.o.o. BUZET, OIB 52397973635,HEP - Opskrba d.o.o., OIB 63073332379</izvorni_sadrzaj>
    <derivirana_varijabla naziv="DomainObject.Predmet.StrankaNazivFormatedOIB_1">BUP d.o.o. BUZET, OIB 52397973635,HEP - Opskrba d.o.o., OIB 63073332379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BUP d.o.o. BUZET</item>
      <item>HEP - Opskrba d.o.o.</item>
    </izvorni_sadrzaj>
    <derivirana_varijabla naziv="DomainObject.Predmet.StrankaListFormated_1">
      <item>BUP d.o.o. BUZET</item>
      <item>HEP - Opskrba d.o.o.</item>
    </derivirana_varijabla>
  </DomainObject.Predmet.StrankaListFormated>
  <DomainObject.Predmet.StrankaListFormatedOIB>
    <izvorni_sadrzaj>
      <item>BUP d.o.o. BUZET, OIB 52397973635</item>
      <item>HEP - Opskrba d.o.o., OIB 63073332379</item>
    </izvorni_sadrzaj>
    <derivirana_varijabla naziv="DomainObject.Predmet.StrankaListFormatedOIB_1">
      <item>BUP d.o.o. BUZET, OIB 52397973635</item>
      <item>HEP - Opskrba d.o.o., OIB 63073332379</item>
    </derivirana_varijabla>
  </DomainObject.Predmet.StrankaListFormatedOIB>
  <DomainObject.Predmet.StrankaListFormatedWithAdress>
    <izvorni_sadrzaj>
      <item>BUP d.o.o. BUZET, Sv. Ivan 6, 52420 Buzet</item>
      <item>HEP - Opskrba d.o.o., Ulica grada Vukovara 37, 10000 Zagreb</item>
    </izvorni_sadrzaj>
    <derivirana_varijabla naziv="DomainObject.Predmet.StrankaListFormatedWithAdress_1">
      <item>BUP d.o.o. BUZET, Sv. Ivan 6, 52420 Buzet</item>
      <item>HEP - Opskrba d.o.o., Ulica grada Vukovara 37, 10000 Zagreb</item>
    </derivirana_varijabla>
  </DomainObject.Predmet.StrankaListFormatedWithAdress>
  <DomainObject.Predmet.StrankaListFormatedWithAdressOIB>
    <izvorni_sadrzaj>
      <item>BUP d.o.o. BUZET, OIB 52397973635, Sv. Ivan 6, 52420 Buzet</item>
      <item>HEP - Opskrba d.o.o., OIB 63073332379, Ulica grada Vukovara 37, 10000 Zagreb</item>
    </izvorni_sadrzaj>
    <derivirana_varijabla naziv="DomainObject.Predmet.StrankaListFormatedWithAdressOIB_1">
      <item>BUP d.o.o. BUZET, OIB 52397973635, Sv. Ivan 6, 52420 Buzet</item>
      <item>HEP - Opskrba d.o.o., OIB 63073332379, Ulica grada Vukovara 37, 10000 Zagreb</item>
    </derivirana_varijabla>
  </DomainObject.Predmet.StrankaListFormatedWithAdressOIB>
  <DomainObject.Predmet.StrankaListNazivFormated>
    <izvorni_sadrzaj>
      <item>BUP d.o.o. BUZET</item>
      <item>HEP - Opskrba d.o.o.</item>
    </izvorni_sadrzaj>
    <derivirana_varijabla naziv="DomainObject.Predmet.StrankaListNazivFormated_1">
      <item>BUP d.o.o. BUZET</item>
      <item>HEP - Opskrba d.o.o.</item>
    </derivirana_varijabla>
  </DomainObject.Predmet.StrankaListNazivFormated>
  <DomainObject.Predmet.StrankaListNazivFormatedOIB>
    <izvorni_sadrzaj>
      <item>BUP d.o.o. BUZET, OIB 52397973635</item>
      <item>HEP - Opskrba d.o.o., OIB 63073332379</item>
    </izvorni_sadrzaj>
    <derivirana_varijabla naziv="DomainObject.Predmet.StrankaListNazivFormatedOIB_1">
      <item>BUP d.o.o. BUZET, OIB 52397973635</item>
      <item>HEP - Opskrba d.o.o., OIB 63073332379</item>
    </derivirana_varijabla>
  </DomainObject.Predmet.StrankaListNazivFormatedOIB>
  <DomainObject.Predmet.ProtuStrankaListFormated>
    <izvorni_sadrzaj>
      <item>BUP d.o.o. BUZET</item>
    </izvorni_sadrzaj>
    <derivirana_varijabla naziv="DomainObject.Predmet.ProtuStrankaListFormated_1">
      <item>BUP d.o.o. BUZET</item>
    </derivirana_varijabla>
  </DomainObject.Predmet.ProtuStrankaListFormated>
  <DomainObject.Predmet.ProtuStrankaListFormatedOIB>
    <izvorni_sadrzaj>
      <item>BUP d.o.o. BUZET, OIB 52397973635</item>
    </izvorni_sadrzaj>
    <derivirana_varijabla naziv="DomainObject.Predmet.ProtuStrankaListFormatedOIB_1">
      <item>BUP d.o.o. BUZET, OIB 52397973635</item>
    </derivirana_varijabla>
  </DomainObject.Predmet.ProtuStrankaListFormatedOIB>
  <DomainObject.Predmet.ProtuStrankaListFormatedWithAdress>
    <izvorni_sadrzaj>
      <item>BUP d.o.o. BUZET, Sv. Ivan 6, 52420 Buzet</item>
    </izvorni_sadrzaj>
    <derivirana_varijabla naziv="DomainObject.Predmet.ProtuStrankaListFormatedWithAdress_1">
      <item>BUP d.o.o. BUZET, Sv. Ivan 6, 52420 Buzet</item>
    </derivirana_varijabla>
  </DomainObject.Predmet.ProtuStrankaListFormatedWithAdress>
  <DomainObject.Predmet.ProtuStrankaListFormatedWithAdressOIB>
    <izvorni_sadrzaj>
      <item>BUP d.o.o. BUZET, OIB 52397973635, Sv. Ivan 6, 52420 Buzet</item>
    </izvorni_sadrzaj>
    <derivirana_varijabla naziv="DomainObject.Predmet.ProtuStrankaListFormatedWithAdressOIB_1">
      <item>BUP d.o.o. BUZET, OIB 52397973635, Sv. Ivan 6, 52420 Buzet</item>
    </derivirana_varijabla>
  </DomainObject.Predmet.ProtuStrankaListFormatedWithAdressOIB>
  <DomainObject.Predmet.ProtuStrankaListNazivFormated>
    <izvorni_sadrzaj>
      <item>BUP d.o.o. BUZET</item>
    </izvorni_sadrzaj>
    <derivirana_varijabla naziv="DomainObject.Predmet.ProtuStrankaListNazivFormated_1">
      <item>BUP d.o.o. BUZET</item>
    </derivirana_varijabla>
  </DomainObject.Predmet.ProtuStrankaListNazivFormated>
  <DomainObject.Predmet.ProtuStrankaListNazivFormatedOIB>
    <izvorni_sadrzaj>
      <item>BUP d.o.o. BUZET, OIB 52397973635</item>
    </izvorni_sadrzaj>
    <derivirana_varijabla naziv="DomainObject.Predmet.ProtuStrankaListNazivFormatedOIB_1">
      <item>BUP d.o.o. BUZET, OIB 52397973635</item>
    </derivirana_varijabla>
  </DomainObject.Predmet.ProtuStrankaListNazivFormatedOIB>
  <DomainObject.Predmet.OstaliListFormated>
    <izvorni_sadrzaj>
      <item>Odvjetničko društvo KLIŠANIN &amp; PARTNERI društvo s ograničenom odgovornošću</item>
    </izvorni_sadrzaj>
    <derivirana_varijabla naziv="DomainObject.Predmet.OstaliListFormated_1">
      <item>Odvjetničko društvo KLIŠANIN &amp; PARTNERI društvo s ograničenom odgovornošću</item>
    </derivirana_varijabla>
  </DomainObject.Predmet.OstaliListFormated>
  <DomainObject.Predmet.OstaliListFormatedOIB>
    <izvorni_sadrzaj>
      <item>Odvjetničko društvo KLIŠANIN &amp; PARTNERI društvo s ograničenom odgovornošću, OIB 06259076695</item>
    </izvorni_sadrzaj>
    <derivirana_varijabla naziv="DomainObject.Predmet.OstaliListFormatedOIB_1">
      <item>Odvjetničko društvo KLIŠANIN &amp; PARTNERI društvo s ograničenom odgovornošću, OIB 06259076695</item>
    </derivirana_varijabla>
  </DomainObject.Predmet.OstaliListFormatedOIB>
  <DomainObject.Predmet.OstaliListFormatedWithAdress>
    <izvorni_sadrzaj>
      <item>Odvjetničko društvo KLIŠANIN &amp; PARTNERI društvo s ograničenom odgovornošću, Zelinska 2/I, 10000 Zagreb</item>
    </izvorni_sadrzaj>
    <derivirana_varijabla naziv="DomainObject.Predmet.OstaliListFormatedWithAdress_1">
      <item>Odvjetničko društvo KLIŠANIN &amp; PARTNERI društvo s ograničenom odgovornošću, Zelinska 2/I, 10000 Zagreb</item>
    </derivirana_varijabla>
  </DomainObject.Predmet.OstaliListFormatedWithAdress>
  <DomainObject.Predmet.OstaliListFormatedWithAdressOIB>
    <izvorni_sadrzaj>
      <item>Odvjetničko društvo KLIŠANIN &amp; PARTNERI društvo s ograničenom odgovornošću, OIB 06259076695, Zelinska 2/I, 10000 Zagreb</item>
    </izvorni_sadrzaj>
    <derivirana_varijabla naziv="DomainObject.Predmet.OstaliListFormatedWithAdressOIB_1">
      <item>Odvjetničko društvo KLIŠANIN &amp; PARTNERI društvo s ograničenom odgovornošću, OIB 06259076695, Zelinska 2/I, 10000 Zagreb</item>
    </derivirana_varijabla>
  </DomainObject.Predmet.OstaliListFormatedWithAdressOIB>
  <DomainObject.Predmet.OstaliListNazivFormated>
    <izvorni_sadrzaj>
      <item>Odvjetničko društvo KLIŠANIN &amp; PARTNERI društvo s ograničenom odgovornošću</item>
    </izvorni_sadrzaj>
    <derivirana_varijabla naziv="DomainObject.Predmet.OstaliListNazivFormated_1">
      <item>Odvjetničko društvo KLIŠANIN &amp; PARTNERI društvo s ograničenom odgovornošću</item>
    </derivirana_varijabla>
  </DomainObject.Predmet.OstaliListNazivFormated>
  <DomainObject.Predmet.OstaliListNazivFormatedOIB>
    <izvorni_sadrzaj>
      <item>Odvjetničko društvo KLIŠANIN &amp; PARTNERI društvo s ograničenom odgovornošću, OIB 06259076695</item>
    </izvorni_sadrzaj>
    <derivirana_varijabla naziv="DomainObject.Predmet.OstaliListNazivFormatedOIB_1">
      <item>Odvjetničko društvo KLIŠANIN &amp; PARTNERI društvo s ograničenom odgovornošću, OIB 06259076695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2018.</izvorni_sadrzaj>
    <derivirana_varijabla naziv="DomainObject.Datum_1">6.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BUP d.o.o. BUZET i dr.</izvorni_sadrzaj>
    <derivirana_varijabla naziv="DomainObject.Predmet.StrankaIDrugi_1">BUP d.o.o. BUZET i dr.</derivirana_varijabla>
  </DomainObject.Predmet.StrankaIDrugi>
  <DomainObject.Predmet.ProtustrankaIDrugi>
    <izvorni_sadrzaj>BUP d.o.o. BUZET</izvorni_sadrzaj>
    <derivirana_varijabla naziv="DomainObject.Predmet.ProtustrankaIDrugi_1">BUP d.o.o. BUZET</derivirana_varijabla>
  </DomainObject.Predmet.ProtustrankaIDrugi>
  <DomainObject.Predmet.StrankaIDrugiAdressOIB>
    <izvorni_sadrzaj>BUP d.o.o. BUZET, OIB 52397973635, Sv. Ivan 6, 52420 Buzet i dr.</izvorni_sadrzaj>
    <derivirana_varijabla naziv="DomainObject.Predmet.StrankaIDrugiAdressOIB_1">BUP d.o.o. BUZET, OIB 52397973635, Sv. Ivan 6, 52420 Buzet i dr.</derivirana_varijabla>
  </DomainObject.Predmet.StrankaIDrugiAdressOIB>
  <DomainObject.Predmet.ProtustrankaIDrugiAdressOIB>
    <izvorni_sadrzaj>BUP d.o.o. BUZET, OIB 52397973635, Sv. Ivan 6, 52420 Buzet</izvorni_sadrzaj>
    <derivirana_varijabla naziv="DomainObject.Predmet.ProtustrankaIDrugiAdressOIB_1">BUP d.o.o. BUZET, OIB 52397973635, Sv. Ivan 6, 52420 Buzet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BUP d.o.o. BUZET</item>
      <item>BUP d.o.o. BUZET</item>
      <item>Odvjetničko društvo KLIŠANIN &amp; PARTNERI društvo s ograničenom odgovornošću</item>
      <item>HEP - Opskrba d.o.o.</item>
    </izvorni_sadrzaj>
    <derivirana_varijabla naziv="DomainObject.Predmet.SudioniciListNaziv_1">
      <item>BUP d.o.o. BUZET</item>
      <item>BUP d.o.o. BUZET</item>
      <item>Odvjetničko društvo KLIŠANIN &amp; PARTNERI društvo s ograničenom odgovornošću</item>
      <item>HEP - Opskrba d.o.o.</item>
    </derivirana_varijabla>
  </DomainObject.Predmet.SudioniciListNaziv>
  <DomainObject.Predmet.SudioniciListAdressOIB>
    <izvorni_sadrzaj>
      <item>BUP d.o.o. BUZET, OIB 52397973635, Sv. Ivan 6,52420 Buzet</item>
      <item>BUP d.o.o. BUZET, OIB 52397973635, Sv. Ivan 6,52420 Buzet</item>
      <item>Odvjetničko društvo KLIŠANIN &amp; PARTNERI društvo s ograničenom odgovornošću, OIB 06259076695, Zelinska 2/I,10000 Zagreb</item>
      <item>HEP - Opskrba d.o.o., OIB 63073332379, Ulica grada Vukovara 37,10000 Zagreb</item>
    </izvorni_sadrzaj>
    <derivirana_varijabla naziv="DomainObject.Predmet.SudioniciListAdressOIB_1">
      <item>BUP d.o.o. BUZET, OIB 52397973635, Sv. Ivan 6,52420 Buzet</item>
      <item>BUP d.o.o. BUZET, OIB 52397973635, Sv. Ivan 6,52420 Buzet</item>
      <item>Odvjetničko društvo KLIŠANIN &amp; PARTNERI društvo s ograničenom odgovornošću, OIB 06259076695, Zelinska 2/I,10000 Zagreb</item>
      <item>HEP - Opskrba d.o.o., OIB 63073332379, Ulica grada Vukovara 37,10000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52397973635</item>
      <item>, OIB 52397973635</item>
      <item>, OIB 06259076695</item>
      <item>, OIB 63073332379</item>
    </izvorni_sadrzaj>
    <derivirana_varijabla naziv="DomainObject.Predmet.SudioniciListNazivOIB_1">
      <item>, OIB 52397973635</item>
      <item>, OIB 52397973635</item>
      <item>, OIB 06259076695</item>
      <item>, OIB 63073332379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Kuzmić, OIB 42435648261, Horvatovac 13 Zagreb</item>
    </izvorni_sadrzaj>
    <derivirana_varijabla naziv="DomainObject.Predmet.StecajniUpraviteljiListAddressOIB_1">
      <item>Zdravko Kuzmić, OIB 42435648261, Horvatovac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27. rujna 2018.</izvorni_sadrzaj>
    <derivirana_varijabla naziv="DomainObject.Predmet.DatumZadnjeOdrzaneSudskeRadnje_1">27. rujna 2018.</derivirana_varijabla>
  </DomainObject.Predmet.DatumZadnjeOdrzaneSudskeRadnje>
  <DomainObject.PredzadnjaOdlukaIzPredmeta.DatumDonosenjaOdluke>
    <izvorni_sadrzaj>2. listopada 2018.</izvorni_sadrzaj>
    <derivirana_varijabla naziv="DomainObject.PredzadnjaOdlukaIzPredmeta.DatumDonosenjaOdluke_1">2. listopada 2018.</derivirana_varijabla>
  </DomainObject.PredzadnjaOdlukaIzPredmeta.DatumDonosenjaOdluke>
  <DomainObject.PredzadnjaOdlukaIzPredmeta.Oznaka>
    <izvorni_sadrzaj>St-193/2015-280</izvorni_sadrzaj>
    <derivirana_varijabla naziv="DomainObject.PredzadnjaOdlukaIzPredmeta.Oznaka_1">St-193/2015-280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307</properties:Words>
  <properties:Characters>1751</properties:Characters>
  <properties:Lines>47</properties:Lines>
  <properties:Paragraphs>24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2018-11-06T13:51:00Z</dcterms:created>
  <dc:creator>Jasmina Matika</dc:creator>
  <cp:lastModifiedBy>Jasmina Matika</cp:lastModifiedBy>
  <dcterms:modified xmlns:xsi="http://www.w3.org/2001/XMLSchema-instance" xsi:type="dcterms:W3CDTF">2018-11-06T14:15:00Z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Ostalo (St-193-15 - POZIV - ODREĐIVANJE VRIJEDNOSTI NEKRETNINA.docx)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