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eca7" w14:paraId="146eca7" w:rsidRDefault="007E6CE5" w:rsidP="004F27AE" w:rsidR="00AE649C" w:rsidRPr="00B76F3C">
      <w:pPr>
        <w:pStyle w:val="NormaleSPIS"/>
        <w15:collapsed w:val="false"/>
      </w:pPr>
      <w:bookmarkStart w:name="_GoBack"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7E6CE5" w:rsidP="007E6CE5" w:rsidR="007E6CE5">
      <w:pPr>
        <w:pStyle w:val="Bezproreda"/>
      </w:pPr>
    </w:p>
    <w:p w:rsidRDefault="007E6CE5" w:rsidP="007E6CE5" w:rsidR="007E6CE5">
      <w:pPr>
        <w:pStyle w:val="Bezproreda"/>
      </w:pPr>
    </w:p>
    <w:p w:rsidRDefault="007E6CE5" w:rsidP="007E6CE5" w:rsidR="00AE649C">
      <w:pPr>
        <w:pStyle w:val="Bezproreda"/>
      </w:pPr>
      <w:r>
        <w:t xml:space="preserve">    Republika Hrvatska</w:t>
      </w:r>
    </w:p>
    <w:p w:rsidRDefault="007E6CE5" w:rsidP="007E6CE5" w:rsidR="007E6CE5">
      <w:pPr>
        <w:pStyle w:val="Bezproreda"/>
      </w:pPr>
      <w:r>
        <w:t>Trgovački sud u Bjelovaru</w:t>
      </w:r>
    </w:p>
    <w:p w:rsidRDefault="007E6CE5" w:rsidP="007E6CE5" w:rsidR="007E6CE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7E6CE5" w:rsidP="007E6CE5" w:rsidR="007E6CE5">
      <w:pPr>
        <w:pStyle w:val="Bezproreda"/>
      </w:pPr>
    </w:p>
    <w:p w:rsidRDefault="007E6CE5" w:rsidP="007E6CE5" w:rsidR="007E6CE5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St-150/2018-5</w:t>
      </w:r>
    </w:p>
    <w:p w:rsidRDefault="007E6CE5" w:rsidP="007E6CE5" w:rsidR="007E6CE5">
      <w:pPr>
        <w:rPr>
          <w:szCs w:val="24"/>
          <w:lang w:val="hr-HR"/>
        </w:rPr>
      </w:pPr>
    </w:p>
    <w:p w:rsidRDefault="007E6CE5" w:rsidP="007E6CE5" w:rsidR="007E6CE5">
      <w:pPr>
        <w:jc w:val="center"/>
        <w:rPr>
          <w:szCs w:val="24"/>
          <w:lang w:val="hr-HR"/>
        </w:rPr>
      </w:pPr>
    </w:p>
    <w:p w:rsidRDefault="007E6CE5" w:rsidP="007E6CE5" w:rsidR="007E6CE5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E6CE5" w:rsidP="007E6CE5" w:rsidR="007E6CE5">
      <w:pPr>
        <w:jc w:val="center"/>
        <w:rPr>
          <w:szCs w:val="24"/>
          <w:lang w:val="hr-HR"/>
        </w:rPr>
      </w:pPr>
    </w:p>
    <w:p w:rsidRDefault="007E6CE5" w:rsidP="007E6CE5" w:rsidR="007E6CE5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7E6CE5" w:rsidP="007E6CE5" w:rsidR="007E6CE5">
      <w:pPr>
        <w:jc w:val="center"/>
        <w:rPr>
          <w:szCs w:val="24"/>
          <w:lang w:val="hr-HR"/>
        </w:rPr>
      </w:pPr>
    </w:p>
    <w:p w:rsidRDefault="007E6CE5" w:rsidP="007E6CE5" w:rsidR="007E6CE5">
      <w:pPr>
        <w:jc w:val="both"/>
        <w:rPr>
          <w:szCs w:val="24"/>
          <w:lang w:val="hr-HR"/>
        </w:rPr>
      </w:pPr>
    </w:p>
    <w:p w:rsidRDefault="007E6CE5" w:rsidP="007E6CE5" w:rsidR="007E6CE5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CUGOVČANKA j.d.o.o. za trgovinu i usluge Cugovec kbr. 99, OIB: 33374359896,  15. svibnja 2018. </w:t>
      </w:r>
    </w:p>
    <w:p w:rsidRDefault="007E6CE5" w:rsidP="007E6CE5" w:rsidR="007E6CE5">
      <w:pPr>
        <w:ind w:firstLine="851"/>
        <w:jc w:val="both"/>
        <w:rPr>
          <w:noProof/>
          <w:szCs w:val="24"/>
          <w:lang w:val="hr-HR"/>
        </w:rPr>
      </w:pPr>
    </w:p>
    <w:p w:rsidRDefault="007E6CE5" w:rsidP="007E6CE5" w:rsidR="007E6CE5">
      <w:pPr>
        <w:ind w:firstLine="851"/>
        <w:jc w:val="both"/>
        <w:rPr>
          <w:noProof/>
          <w:szCs w:val="24"/>
          <w:lang w:val="hr-HR"/>
        </w:rPr>
      </w:pPr>
    </w:p>
    <w:p w:rsidRDefault="007E6CE5" w:rsidP="007E6CE5" w:rsidR="007E6CE5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7E6CE5" w:rsidP="007E6CE5" w:rsidR="007E6CE5">
      <w:pPr>
        <w:jc w:val="both"/>
        <w:rPr>
          <w:szCs w:val="24"/>
          <w:lang w:val="hr-HR"/>
        </w:rPr>
      </w:pPr>
    </w:p>
    <w:p w:rsidRDefault="007E6CE5" w:rsidP="007E6CE5" w:rsidR="007E6CE5">
      <w:pPr>
        <w:ind w:firstLine="851"/>
        <w:jc w:val="both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CUGOVČANKA j.d.o.o. za trgovinu i usluge Cugovec kbr. 99, OIB: 33374359896,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50-150-18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HR05 540-150-18.</w:t>
      </w:r>
    </w:p>
    <w:p w:rsidRDefault="007E6CE5" w:rsidP="007E6CE5" w:rsidR="007E6CE5">
      <w:pPr>
        <w:ind w:firstLine="851"/>
        <w:jc w:val="both"/>
        <w:rPr>
          <w:szCs w:val="24"/>
        </w:rPr>
      </w:pPr>
    </w:p>
    <w:p w:rsidRDefault="007E6CE5" w:rsidP="007E6CE5" w:rsidR="007E6CE5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7E6CE5" w:rsidP="007E6CE5" w:rsidR="007E6CE5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7E6CE5" w:rsidP="007E6CE5" w:rsidR="007E6CE5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7E6CE5" w:rsidP="007E6CE5" w:rsidR="007E6CE5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7E6CE5" w:rsidP="007E6CE5" w:rsidR="007E6CE5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7E6CE5" w:rsidP="007E6CE5" w:rsidR="007E6CE5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Bjelovar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7E6CE5" w:rsidP="007E6CE5" w:rsidR="007E6CE5">
      <w:pPr>
        <w:ind w:firstLine="851"/>
        <w:jc w:val="both"/>
        <w:rPr>
          <w:szCs w:val="24"/>
          <w:lang w:val="hr-HR"/>
        </w:rPr>
      </w:pPr>
    </w:p>
    <w:p w:rsidRDefault="007E6CE5" w:rsidP="007E6CE5" w:rsidR="007E6CE5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18. travnja 2018. pokrenuo postupak radi utvrđivanja uvjeta za otvaranje stečajnog postupka nad dužnikom </w:t>
      </w:r>
      <w:r>
        <w:rPr>
          <w:noProof/>
          <w:szCs w:val="24"/>
          <w:lang w:val="hr-HR"/>
        </w:rPr>
        <w:t>CUGOVČANKA j.d.o.o. za trgovinu i usluge Cugovec kbr. 99, OIB: 33374359896.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7E6CE5" w:rsidP="007E6CE5" w:rsidR="007E6CE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7E6CE5" w:rsidP="007E6CE5" w:rsidR="007E6CE5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15. svibnja 2018. godine sud zaključuje da dužnik ne raspolaže imovinom koja bi bila dovoljna za namirenje troškova prethodnog i stečajnog postupka.</w:t>
      </w:r>
    </w:p>
    <w:p w:rsidRDefault="007E6CE5" w:rsidP="007E6CE5" w:rsidR="007E6CE5">
      <w:pPr>
        <w:jc w:val="both"/>
        <w:rPr>
          <w:szCs w:val="24"/>
          <w:lang w:val="hr-HR"/>
        </w:rPr>
      </w:pPr>
    </w:p>
    <w:p w:rsidRDefault="007E6CE5" w:rsidP="007E6CE5" w:rsidR="007E6CE5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7E6CE5" w:rsidP="007E6CE5" w:rsidR="007E6CE5">
      <w:pPr>
        <w:ind w:firstLine="851"/>
        <w:jc w:val="both"/>
        <w:rPr>
          <w:szCs w:val="24"/>
          <w:lang w:val="hr-HR"/>
        </w:rPr>
      </w:pPr>
    </w:p>
    <w:p w:rsidRDefault="007E6CE5" w:rsidP="007E6CE5" w:rsidR="007E6CE5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7E6CE5" w:rsidP="007E6CE5" w:rsidR="007E6CE5">
      <w:pPr>
        <w:jc w:val="both"/>
        <w:rPr>
          <w:szCs w:val="24"/>
          <w:lang w:val="hr-HR"/>
        </w:rPr>
      </w:pPr>
    </w:p>
    <w:p w:rsidRDefault="007E6CE5" w:rsidP="007E6CE5" w:rsidR="007E6CE5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svibnja  2018.</w:t>
      </w:r>
    </w:p>
    <w:p w:rsidRDefault="007E6CE5" w:rsidP="007E6CE5" w:rsidR="007E6CE5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7E6CE5" w:rsidP="007E6CE5" w:rsidR="007E6CE5">
      <w:pPr>
        <w:ind w:firstLine="5103"/>
        <w:jc w:val="both"/>
        <w:rPr>
          <w:szCs w:val="24"/>
          <w:lang w:val="hr-HR"/>
        </w:rPr>
      </w:pPr>
    </w:p>
    <w:p w:rsidRDefault="007E6CE5" w:rsidP="007E6CE5" w:rsidR="007E6CE5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7E6CE5" w:rsidP="007E6CE5" w:rsidR="007E6CE5">
      <w:pPr>
        <w:ind w:firstLine="4820"/>
        <w:rPr>
          <w:szCs w:val="24"/>
          <w:lang w:val="hr-HR"/>
        </w:rPr>
      </w:pPr>
    </w:p>
    <w:p w:rsidRDefault="007E6CE5" w:rsidP="007E6CE5" w:rsidR="007E6CE5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7E6CE5" w:rsidP="007E6CE5" w:rsidR="007E6CE5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Vesna Dragišić</w:t>
      </w:r>
    </w:p>
    <w:p w:rsidRDefault="007E6CE5" w:rsidP="007E6CE5" w:rsidR="007E6CE5">
      <w:pPr>
        <w:jc w:val="both"/>
        <w:rPr>
          <w:szCs w:val="24"/>
          <w:lang w:val="hr-HR"/>
        </w:rPr>
      </w:pPr>
    </w:p>
    <w:p w:rsidRDefault="007E6CE5" w:rsidP="007E6CE5" w:rsidR="007E6CE5">
      <w:pPr>
        <w:jc w:val="both"/>
        <w:rPr>
          <w:szCs w:val="24"/>
          <w:lang w:val="hr-HR"/>
        </w:rPr>
      </w:pPr>
    </w:p>
    <w:p w:rsidRDefault="007E6CE5" w:rsidP="007E6CE5" w:rsidR="007E6CE5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E6CE5" w:rsidP="007E6CE5" w:rsidR="007E6CE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E6CE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7207940"/>
      <w:docPartObj>
        <w:docPartGallery w:val="Page Numbers (Top of Page)"/>
        <w:docPartUnique/>
      </w:docPartObj>
    </w:sdtPr>
    <w:sdtContent>
      <w:p w:rsidRDefault="007E6CE5" w:rsidR="007E6C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E6CE5" w:rsidR="008333A9">
    <w:pPr>
      <w:pStyle w:val="Zaglavlje"/>
    </w:pPr>
    <w:r>
      <w:t>Poslovni broj:1 St-150/2018-5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6CE5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E6CE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7E6CE5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E6CE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7E6CE5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392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St-150/2018-5</izvorni_sadrzaj>
    <derivirana_varijabla naziv="DomainObject.Oznaka_1">St-150/2018-5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CUGOVČANKA jednostavno društvo s ograničenom odgovornošću za trgovinu i usluge</izvorni_sadrzaj>
    <derivirana_varijabla naziv="DomainObject.Predmet.ProtustrankaFormated_1">  CUGOVČANKA jednostavno društvo s ograničenom odgovornošću za trgovinu i usluge</derivirana_varijabla>
  </DomainObject.Predmet.ProtustrankaFormated>
  <DomainObject.Predmet.ProtustrankaFormatedOIB>
    <izvorni_sadrzaj>  CUGOVČANKA jednostavno društvo s ograničenom odgovornošću za trgovinu i usluge, OIB 33374359896</izvorni_sadrzaj>
    <derivirana_varijabla naziv="DomainObject.Predmet.ProtustrankaFormatedOIB_1">  CUGOVČANKA jednostavno društvo s ograničenom odgovornošću za trgovinu i usluge, OIB 33374359896</derivirana_varijabla>
  </DomainObject.Predmet.ProtustrankaFormatedOIB>
  <DomainObject.Predmet.ProtustrankaFormatedWithAdress>
    <izvorni_sadrzaj> CUGOVČANKA jednostavno društvo s ograničenom odgovornošću za trgovinu i usluge, Cugovec 99, 10340 Cugovec</izvorni_sadrzaj>
    <derivirana_varijabla naziv="DomainObject.Predmet.ProtustrankaFormatedWithAdress_1"> CUGOVČANKA jednostavno društvo s ograničenom odgovornošću za trgovinu i usluge, Cugovec 99, 10340 Cugovec</derivirana_varijabla>
  </DomainObject.Predmet.ProtustrankaFormatedWithAdress>
  <DomainObject.Predmet.ProtustrankaFormatedWithAdressOIB>
    <izvorni_sadrzaj> CUGOVČANKA jednostavno društvo s ograničenom odgovornošću za trgovinu i usluge, OIB 33374359896, Cugovec 99, 10340 Cugovec</izvorni_sadrzaj>
    <derivirana_varijabla naziv="DomainObject.Predmet.ProtustrankaFormatedWithAdressOIB_1"> CUGOVČANKA jednostavno društvo s ograničenom odgovornošću za trgovinu i usluge, OIB 33374359896, Cugovec 99, 10340 Cugovec</derivirana_varijabla>
  </DomainObject.Predmet.ProtustrankaFormatedWithAdressOIB>
  <DomainObject.Predmet.ProtustrankaWithAdress>
    <izvorni_sadrzaj>CUGOVČANKA jednostavno društvo s ograničenom odgovornošću za trgovinu i usluge Cugovec 99, 10340 Cugovec</izvorni_sadrzaj>
    <derivirana_varijabla naziv="DomainObject.Predmet.ProtustrankaWithAdress_1">CUGOVČANKA jednostavno društvo s ograničenom odgovornošću za trgovinu i usluge Cugovec 99, 10340 Cugovec</derivirana_varijabla>
  </DomainObject.Predmet.ProtustrankaWithAdress>
  <DomainObject.Predmet.ProtustrankaWithAdressOIB>
    <izvorni_sadrzaj>CUGOVČANKA jednostavno društvo s ograničenom odgovornošću za trgovinu i usluge, OIB 33374359896, Cugovec 99, 10340 Cugovec</izvorni_sadrzaj>
    <derivirana_varijabla naziv="DomainObject.Predmet.ProtustrankaWithAdressOIB_1">CUGOVČANKA jednostavno društvo s ograničenom odgovornošću za trgovinu i usluge, OIB 33374359896, Cugovec 99, 10340 Cugovec</derivirana_varijabla>
  </DomainObject.Predmet.ProtustrankaWithAdressOIB>
  <DomainObject.Predmet.ProtustrankaNazivFormated>
    <izvorni_sadrzaj>CUGOVČANKA jednostavno društvo s ograničenom odgovornošću za trgovinu i usluge</izvorni_sadrzaj>
    <derivirana_varijabla naziv="DomainObject.Predmet.ProtustrankaNazivFormated_1">CUGOVČANKA jednostavno društvo s ograničenom odgovornošću za trgovinu i usluge</derivirana_varijabla>
  </DomainObject.Predmet.ProtustrankaNazivFormated>
  <DomainObject.Predmet.ProtustrankaNazivFormatedOIB>
    <izvorni_sadrzaj>CUGOVČANKA jednostavno društvo s ograničenom odgovornošću za trgovinu i usluge, OIB 33374359896</izvorni_sadrzaj>
    <derivirana_varijabla naziv="DomainObject.Predmet.ProtustrankaNazivFormatedOIB_1">CUGOVČANKA jednostavno društvo s ograničenom odgovornošću za trgovinu i usluge, OIB 33374359896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CUGOVČANKA jednostavno društvo s ograničenom odgovornošću za trgovinu i usluge</item>
    </izvorni_sadrzaj>
    <derivirana_varijabla naziv="DomainObject.Predmet.ProtuStrankaListFormated_1">
      <item>CUGOVČANKA jednostavno društvo s ograničenom odgovornošću za trgovinu i usluge</item>
    </derivirana_varijabla>
  </DomainObject.Predmet.ProtuStrankaListFormated>
  <DomainObject.Predmet.ProtuStrankaListFormatedOIB>
    <izvorni_sadrzaj>
      <item>CUGOVČANKA jednostavno društvo s ograničenom odgovornošću za trgovinu i usluge, OIB 33374359896</item>
    </izvorni_sadrzaj>
    <derivirana_varijabla naziv="DomainObject.Predmet.ProtuStrankaListFormatedOIB_1">
      <item>CUGOVČANKA jednostavno društvo s ograničenom odgovornošću za trgovinu i usluge, OIB 33374359896</item>
    </derivirana_varijabla>
  </DomainObject.Predmet.ProtuStrankaListFormatedOIB>
  <DomainObject.Predmet.ProtuStrankaListFormatedWithAdress>
    <izvorni_sadrzaj>
      <item>CUGOVČANKA jednostavno društvo s ograničenom odgovornošću za trgovinu i usluge, Cugovec 99, 10340 Cugovec</item>
    </izvorni_sadrzaj>
    <derivirana_varijabla naziv="DomainObject.Predmet.ProtuStrankaListFormatedWithAdress_1">
      <item>CUGOVČANKA jednostavno društvo s ograničenom odgovornošću za trgovinu i usluge, Cugovec 99, 10340 Cugovec</item>
    </derivirana_varijabla>
  </DomainObject.Predmet.ProtuStrankaListFormatedWithAdress>
  <DomainObject.Predmet.ProtuStrankaListFormatedWithAdressOIB>
    <izvorni_sadrzaj>
      <item>CUGOVČANKA jednostavno društvo s ograničenom odgovornošću za trgovinu i usluge, OIB 33374359896, Cugovec 99, 10340 Cugovec</item>
    </izvorni_sadrzaj>
    <derivirana_varijabla naziv="DomainObject.Predmet.ProtuStrankaListFormatedWithAdressOIB_1">
      <item>CUGOVČANKA jednostavno društvo s ograničenom odgovornošću za trgovinu i usluge, OIB 33374359896, Cugovec 99, 10340 Cugovec</item>
    </derivirana_varijabla>
  </DomainObject.Predmet.ProtuStrankaListFormatedWithAdressOIB>
  <DomainObject.Predmet.ProtuStrankaListNazivFormated>
    <izvorni_sadrzaj>
      <item>CUGOVČANKA jednostavno društvo s ograničenom odgovornošću za trgovinu i usluge</item>
    </izvorni_sadrzaj>
    <derivirana_varijabla naziv="DomainObject.Predmet.ProtuStrankaListNazivFormated_1">
      <item>CUGOVČANKA jednostavno društvo s ograničenom odgovornošću za trgovinu i usluge</item>
    </derivirana_varijabla>
  </DomainObject.Predmet.ProtuStrankaListNazivFormated>
  <DomainObject.Predmet.ProtuStrankaListNazivFormatedOIB>
    <izvorni_sadrzaj>
      <item>CUGOVČANKA jednostavno društvo s ograničenom odgovornošću za trgovinu i usluge, OIB 33374359896</item>
    </izvorni_sadrzaj>
    <derivirana_varijabla naziv="DomainObject.Predmet.ProtuStrankaListNazivFormatedOIB_1">
      <item>CUGOVČANKA jednostavno društvo s ograničenom odgovornošću za trgovinu i usluge, OIB 33374359896</item>
    </derivirana_varijabla>
  </DomainObject.Predmet.ProtuStrankaListNazivFormatedOIB>
  <DomainObject.Predmet.OstaliListFormated>
    <izvorni_sadrzaj>
      <item>Stjepan Petrinović</item>
    </izvorni_sadrzaj>
    <derivirana_varijabla naziv="DomainObject.Predmet.OstaliListFormated_1">
      <item>Stjepan Petrinović</item>
    </derivirana_varijabla>
  </DomainObject.Predmet.OstaliListFormated>
  <DomainObject.Predmet.OstaliListFormatedOIB>
    <izvorni_sadrzaj>
      <item>Stjepan Petrinović, OIB 58024239539</item>
    </izvorni_sadrzaj>
    <derivirana_varijabla naziv="DomainObject.Predmet.OstaliListFormatedOIB_1">
      <item>Stjepan Petrinović, OIB 58024239539</item>
    </derivirana_varijabla>
  </DomainObject.Predmet.OstaliListFormatedOIB>
  <DomainObject.Predmet.OstaliListFormatedWithAdress>
    <izvorni_sadrzaj>
      <item>Stjepan Petrinović, kbr. 99., 10340 Cugovec</item>
    </izvorni_sadrzaj>
    <derivirana_varijabla naziv="DomainObject.Predmet.OstaliListFormatedWithAdress_1">
      <item>Stjepan Petrinović, kbr. 99., 10340 Cugovec</item>
    </derivirana_varijabla>
  </DomainObject.Predmet.OstaliListFormatedWithAdress>
  <DomainObject.Predmet.OstaliListFormatedWithAdressOIB>
    <izvorni_sadrzaj>
      <item>Stjepan Petrinović, OIB 58024239539, kbr. 99., 10340 Cugovec</item>
    </izvorni_sadrzaj>
    <derivirana_varijabla naziv="DomainObject.Predmet.OstaliListFormatedWithAdressOIB_1">
      <item>Stjepan Petrinović, OIB 58024239539, kbr. 99., 10340 Cugovec</item>
    </derivirana_varijabla>
  </DomainObject.Predmet.OstaliListFormatedWithAdressOIB>
  <DomainObject.Predmet.OstaliListNazivFormated>
    <izvorni_sadrzaj>
      <item>Stjepan Petrinović</item>
    </izvorni_sadrzaj>
    <derivirana_varijabla naziv="DomainObject.Predmet.OstaliListNazivFormated_1">
      <item>Stjepan Petrinović</item>
    </derivirana_varijabla>
  </DomainObject.Predmet.OstaliListNazivFormated>
  <DomainObject.Predmet.OstaliListNazivFormatedOIB>
    <izvorni_sadrzaj>
      <item>Stjepan Petrinović, OIB 58024239539</item>
    </izvorni_sadrzaj>
    <derivirana_varijabla naziv="DomainObject.Predmet.OstaliListNazivFormatedOIB_1">
      <item>Stjepan Petrinović, OIB 58024239539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St-150/2018-5</izvorni_sadrzaj>
    <derivirana_varijabla naziv="DomainObject.PoslovniBrojDokumenta_1">St-150/2018-5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CUGOVČANKA jednostavno društvo s ograničenom odgovornošću za trgovinu i usluge</izvorni_sadrzaj>
    <derivirana_varijabla naziv="DomainObject.Predmet.ProtustrankaIDrugi_1">CUGOVČANKA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CUGOVČANKA jednostavno društvo s ograničenom odgovornošću za trgovinu i usluge, OIB 33374359896, Cugovec 99, 10340 Cugovec</izvorni_sadrzaj>
    <derivirana_varijabla naziv="DomainObject.Predmet.ProtustrankaIDrugiAdressOIB_1">CUGOVČANKA jednostavno društvo s ograničenom odgovornošću za trgovinu i usluge, OIB 33374359896, Cugovec 99, 10340 Cugovec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CUGOVČANKA jednostavno društvo s ograničenom odgovornošću za trgovinu i usluge</item>
      <item>FINA Regionalni centar Zagreb</item>
      <item>Stjepan Petrinović</item>
    </izvorni_sadrzaj>
    <derivirana_varijabla naziv="DomainObject.Predmet.SudioniciListNaziv_1">
      <item>CUGOVČANKA jednostavno društvo s ograničenom odgovornošću za trgovinu i usluge</item>
      <item>FINA Regionalni centar Zagreb</item>
      <item>Stjepan Petrinović</item>
    </derivirana_varijabla>
  </DomainObject.Predmet.SudioniciListNaziv>
  <DomainObject.Predmet.SudioniciListAdressOIB>
    <izvorni_sadrzaj>
      <item>CUGOVČANKA jednostavno društvo s ograničenom odgovornošću za trgovinu i usluge, OIB 33374359896, Cugovec 99,10340 Cugovec</item>
      <item>FINA Regionalni centar Zagreb, OIB 85821130368, Trg svibanjskih žrtava 1995. br. 1,10000 Zagreb</item>
      <item>Stjepan Petrinović, OIB 58024239539, kbr. 99.,10340 Cugovec</item>
    </izvorni_sadrzaj>
    <derivirana_varijabla naziv="DomainObject.Predmet.SudioniciListAdressOIB_1">
      <item>CUGOVČANKA jednostavno društvo s ograničenom odgovornošću za trgovinu i usluge, OIB 33374359896, Cugovec 99,10340 Cugovec</item>
      <item>FINA Regionalni centar Zagreb, OIB 85821130368, Trg svibanjskih žrtava 1995. br. 1,10000 Zagreb</item>
      <item>Stjepan Petrinović, OIB 58024239539, kbr. 99.,10340 Cugovec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89B72A-7A9A-4728-B87E-1E11A211E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2622</properties:Characters>
  <properties:Lines>77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2018-05-15T10:58:00Z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St-150/2018-5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