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95c2" w14:paraId="bb095c2" w:rsidRDefault="005015DE" w:rsidP="005015DE" w:rsidR="005015DE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4766" w:rsidR="005015DE" w:rsidRPr="009D697C">
        <w:tc>
          <w:tcPr>
            <w:tcW w:type="dxa" w:w="3060"/>
          </w:tcPr>
          <w:p w:rsidRDefault="005015DE" w:rsidP="00794766" w:rsidR="005015DE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Trgovački sud u Zagrebu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Zagreb, </w:t>
            </w:r>
            <w:proofErr w:type="spellStart"/>
            <w:r w:rsidRPr="009D697C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5015DE" w:rsidP="005015DE" w:rsidR="005015DE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5015DE" w:rsidP="005015DE" w:rsidR="005015DE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579AD">
        <w:rPr>
          <w:rFonts w:cstheme="majorBidi" w:hAnsiTheme="majorBidi" w:asciiTheme="majorBidi"/>
          <w:bCs/>
          <w:sz w:val="24"/>
          <w:szCs w:val="24"/>
        </w:rPr>
        <w:t>8. St-</w:t>
      </w:r>
      <w:r w:rsidR="00E86BB8">
        <w:rPr>
          <w:rFonts w:cstheme="majorBidi" w:hAnsiTheme="majorBidi" w:asciiTheme="majorBidi"/>
          <w:bCs/>
          <w:sz w:val="24"/>
          <w:szCs w:val="24"/>
        </w:rPr>
        <w:t>5556/2015</w:t>
      </w:r>
    </w:p>
    <w:p w:rsidRDefault="00A6775D" w:rsidP="005015DE" w:rsidR="00A6775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5015DE" w:rsidP="005015DE" w:rsidR="005015DE" w:rsidRPr="009D697C">
      <w:pPr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Trgo</w:t>
      </w:r>
      <w:r w:rsidR="00426655">
        <w:rPr>
          <w:rFonts w:cstheme="majorBidi" w:hAnsiTheme="majorBidi" w:asciiTheme="majorBidi"/>
          <w:sz w:val="24"/>
          <w:szCs w:val="24"/>
        </w:rPr>
        <w:t>vački sud u Zagrebu, po sucu Mariji Jurdana</w:t>
      </w:r>
      <w:r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</w:t>
      </w:r>
      <w:r w:rsidR="00426655">
        <w:rPr>
          <w:rFonts w:cstheme="majorBidi" w:hAnsiTheme="majorBidi" w:asciiTheme="majorBidi"/>
          <w:sz w:val="24"/>
          <w:szCs w:val="24"/>
        </w:rPr>
        <w:t xml:space="preserve">ajnog postupka nad dužnikom </w:t>
      </w:r>
      <w:r w:rsidR="00E86BB8">
        <w:rPr>
          <w:rFonts w:cstheme="majorBidi" w:hAnsiTheme="majorBidi" w:asciiTheme="majorBidi"/>
          <w:sz w:val="24"/>
          <w:szCs w:val="24"/>
        </w:rPr>
        <w:t>EKOTEHNOLOGIJA poslovna zadruga, OIB: 92294206655, dana 15. siječnja 2018. godine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>r i j e š i o  j e</w:t>
      </w:r>
    </w:p>
    <w:p w:rsidRDefault="003E78BB" w:rsidP="005015DE" w:rsidR="003E78B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A6775D" w:rsidR="00A6775D" w:rsidRPr="00E86BB8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  <w:bCs/>
          <w:sz w:val="24"/>
          <w:szCs w:val="24"/>
        </w:rPr>
      </w:pPr>
      <w:r w:rsidRPr="00E86BB8">
        <w:rPr>
          <w:rFonts w:cstheme="majorBidi" w:hAnsiTheme="majorBidi" w:asciiTheme="majorBidi"/>
          <w:bCs/>
          <w:sz w:val="24"/>
          <w:szCs w:val="24"/>
        </w:rPr>
        <w:t>Ispravlja se Rješenje Trgovačko</w:t>
      </w:r>
      <w:r w:rsidR="00E86BB8" w:rsidRPr="00E86BB8">
        <w:rPr>
          <w:rFonts w:cstheme="majorBidi" w:hAnsiTheme="majorBidi" w:asciiTheme="majorBidi"/>
          <w:bCs/>
          <w:sz w:val="24"/>
          <w:szCs w:val="24"/>
        </w:rPr>
        <w:t>g suda u Zagrebu broj St-5556/15 od 11.2</w:t>
      </w:r>
      <w:r w:rsidRPr="00E86BB8">
        <w:rPr>
          <w:rFonts w:cstheme="majorBidi" w:hAnsiTheme="majorBidi" w:asciiTheme="majorBidi"/>
          <w:bCs/>
          <w:sz w:val="24"/>
          <w:szCs w:val="24"/>
        </w:rPr>
        <w:t xml:space="preserve">.2016. godine </w:t>
      </w:r>
      <w:r w:rsidR="00E86BB8">
        <w:rPr>
          <w:rFonts w:cstheme="majorBidi" w:hAnsiTheme="majorBidi" w:asciiTheme="majorBidi"/>
          <w:bCs/>
          <w:sz w:val="24"/>
          <w:szCs w:val="24"/>
        </w:rPr>
        <w:t xml:space="preserve">pod </w:t>
      </w:r>
      <w:proofErr w:type="spellStart"/>
      <w:r w:rsidR="00E86BB8">
        <w:rPr>
          <w:rFonts w:cstheme="majorBidi" w:hAnsiTheme="majorBidi" w:asciiTheme="majorBidi"/>
          <w:bCs/>
          <w:sz w:val="24"/>
          <w:szCs w:val="24"/>
        </w:rPr>
        <w:t>toč</w:t>
      </w:r>
      <w:proofErr w:type="spellEnd"/>
      <w:r w:rsidR="00E86BB8">
        <w:rPr>
          <w:rFonts w:cstheme="majorBidi" w:hAnsiTheme="majorBidi" w:asciiTheme="majorBidi"/>
          <w:bCs/>
          <w:sz w:val="24"/>
          <w:szCs w:val="24"/>
        </w:rPr>
        <w:t>. IV tako da umjesto riješi "iz sudskog registra" treba ispravno stajati "iz registra udruga".</w:t>
      </w:r>
    </w:p>
    <w:p w:rsidRDefault="003E78BB" w:rsidP="003E78BB" w:rsidR="003E78BB">
      <w:pPr>
        <w:pStyle w:val="Odlomakpopisa"/>
        <w:numPr>
          <w:ilvl w:val="0"/>
          <w:numId w:val="2"/>
        </w:num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U ostalom dijelu rješenje ostaje neizmijenjeno. </w:t>
      </w:r>
    </w:p>
    <w:p w:rsidRDefault="003E78BB" w:rsidP="003E78BB" w:rsidR="003E78BB" w:rsidRP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</w:p>
    <w:p w:rsidRDefault="003E78BB" w:rsidP="00A6775D" w:rsidR="00E86BB8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A6775D">
        <w:rPr>
          <w:rFonts w:cstheme="majorBidi" w:hAnsiTheme="majorBidi" w:asciiTheme="majorBidi"/>
          <w:sz w:val="24"/>
          <w:szCs w:val="24"/>
        </w:rPr>
        <w:t>Prilikom prijepi</w:t>
      </w:r>
      <w:r w:rsidR="00E86BB8">
        <w:rPr>
          <w:rFonts w:cstheme="majorBidi" w:hAnsiTheme="majorBidi" w:asciiTheme="majorBidi"/>
          <w:sz w:val="24"/>
          <w:szCs w:val="24"/>
        </w:rPr>
        <w:t>sa omaškom je u pisanju navedeno da će se dužnik brisati iz sudskog registra, umjesto iz registra udruga.</w:t>
      </w:r>
    </w:p>
    <w:p w:rsidRDefault="00E86BB8" w:rsidP="00A6775D" w:rsidR="00E86BB8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Kako se radi o očitoj grešci u pisanju riješeno je kao u izreci.</w:t>
      </w:r>
    </w:p>
    <w:p w:rsidRDefault="00A6775D" w:rsidP="00F56F17" w:rsidR="00426655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 </w:t>
      </w:r>
    </w:p>
    <w:p w:rsidRDefault="00A6775D" w:rsidP="00426655" w:rsidR="00A6775D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426655" w:rsidR="005015DE" w:rsidRPr="009D697C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U Zagrebu, </w:t>
      </w:r>
      <w:r w:rsidR="00E86BB8">
        <w:rPr>
          <w:rFonts w:cstheme="majorBidi" w:hAnsiTheme="majorBidi" w:asciiTheme="majorBidi"/>
          <w:sz w:val="24"/>
          <w:szCs w:val="24"/>
        </w:rPr>
        <w:t>15. siječnja 2018. godine</w:t>
      </w:r>
    </w:p>
    <w:p w:rsidRDefault="00A6775D" w:rsidP="005015DE" w:rsidR="00A6775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  <w:r w:rsidR="00426655">
        <w:rPr>
          <w:rFonts w:cstheme="majorBidi" w:hAnsiTheme="majorBidi" w:asciiTheme="majorBidi"/>
          <w:sz w:val="24"/>
          <w:szCs w:val="24"/>
        </w:rPr>
        <w:t>:</w:t>
      </w:r>
    </w:p>
    <w:p w:rsidRDefault="00426655" w:rsidP="005015DE" w:rsidR="0042665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Marija Jurdana</w:t>
      </w:r>
      <w:r w:rsidR="00F56F17">
        <w:rPr>
          <w:rFonts w:cstheme="majorBidi" w:hAnsiTheme="majorBidi" w:asciiTheme="majorBidi"/>
          <w:sz w:val="24"/>
          <w:szCs w:val="24"/>
        </w:rPr>
        <w:t>, v.r.</w:t>
      </w:r>
    </w:p>
    <w:p w:rsidRDefault="00F56F17" w:rsidP="005015DE" w:rsidR="00F56F17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F56F17" w:rsidP="00F56F17" w:rsidR="00F56F17">
      <w:pPr>
        <w:ind w:left="6372"/>
      </w:pPr>
      <w:r>
        <w:t xml:space="preserve">Za točnost </w:t>
      </w:r>
      <w:proofErr w:type="spellStart"/>
      <w:r>
        <w:t>otpravka</w:t>
      </w:r>
      <w:proofErr w:type="spellEnd"/>
    </w:p>
    <w:p w:rsidRDefault="00F56F17" w:rsidP="00F56F17" w:rsidR="00F56F17">
      <w:pPr>
        <w:ind w:left="6372"/>
      </w:pPr>
      <w:r>
        <w:t>Nikolina Krunić</w:t>
      </w:r>
    </w:p>
    <w:p w:rsidRDefault="00F56F17" w:rsidP="005015DE" w:rsidR="00F56F17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5015DE" w:rsidP="005015DE" w:rsidR="005015DE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7719F1" w:rsidR="007719F1"/>
    <w:sectPr w:rsidSect="004738D5" w:rsidR="007719F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55" w:rsidR="002822CC">
      <w:r>
        <w:separator/>
      </w:r>
    </w:p>
  </w:endnote>
  <w:endnote w:id="0" w:type="continuationSeparator">
    <w:p w:rsidRDefault="00426655" w:rsidR="0028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F17" w:rsidP="004738D5" w:rsidR="004738D5">
    <w:pPr>
      <w:pStyle w:val="Podnoje"/>
      <w:jc w:val="center"/>
    </w:pPr>
  </w:p>
  <w:p w:rsidRDefault="00F56F17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55" w:rsidR="002822CC">
      <w:r>
        <w:separator/>
      </w:r>
    </w:p>
  </w:footnote>
  <w:footnote w:id="0" w:type="continuationSeparator">
    <w:p w:rsidRDefault="00426655" w:rsidR="0028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65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6F17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2665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357B3F">
          <w:rPr>
            <w:bCs/>
            <w:sz w:val="24"/>
            <w:szCs w:val="24"/>
          </w:rPr>
          <w:t>8. St-</w:t>
        </w:r>
        <w:r w:rsidR="00E86BB8">
          <w:rPr>
            <w:bCs/>
            <w:sz w:val="24"/>
            <w:szCs w:val="24"/>
          </w:rPr>
          <w:t>5556</w:t>
        </w:r>
        <w:r w:rsidR="00A6775D">
          <w:rPr>
            <w:bCs/>
            <w:sz w:val="24"/>
            <w:szCs w:val="24"/>
          </w:rPr>
          <w:t>/2015</w:t>
        </w:r>
      </w:p>
      <w:p w:rsidRDefault="0042665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F56F17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F56F17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F17" w:rsidP="004738D5" w:rsidR="004738D5">
    <w:pPr>
      <w:pStyle w:val="Zaglavlje"/>
      <w:jc w:val="right"/>
    </w:pPr>
  </w:p>
  <w:p w:rsidRDefault="00F56F17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0A58EB"/>
    <w:multiLevelType w:val="hybridMultilevel"/>
    <w:tmpl w:val="22A69A96"/>
    <w:lvl w:tplc="3EC8FD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5DE"/>
    <w:rsid w:val="002822CC"/>
    <w:rsid w:val="003009A8"/>
    <w:rsid w:val="00357B3F"/>
    <w:rsid w:val="003E78BB"/>
    <w:rsid w:val="00426655"/>
    <w:rsid w:val="005015DE"/>
    <w:rsid w:val="005E6589"/>
    <w:rsid w:val="007100A1"/>
    <w:rsid w:val="00752DAD"/>
    <w:rsid w:val="007719F1"/>
    <w:rsid w:val="008D42EF"/>
    <w:rsid w:val="00A6775D"/>
    <w:rsid w:val="00B60884"/>
    <w:rsid w:val="00BA08EB"/>
    <w:rsid w:val="00D579AD"/>
    <w:rsid w:val="00E86BB8"/>
    <w:rsid w:val="00F5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5D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6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F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F17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F17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F17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6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F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F17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F17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F17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5556</izvorni_sadrzaj>
    <derivirana_varijabla naziv="DomainObject.Predmet.Broj_1">5556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2016.</izvorni_sadrzaj>
    <derivirana_varijabla naziv="DomainObject.Predmet.DatumRjesavanja_1">12.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St-5556/2015</izvorni_sadrzaj>
    <derivirana_varijabla naziv="DomainObject.Predmet.OznakaBroj_1">St-5556/2015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EKOTEHNOLOGIJA poslovna zadruga zastupanog po punomoćniku Josip Janeš</izvorni_sadrzaj>
    <derivirana_varijabla naziv="DomainObject.Predmet.ProtustrankaFormated_1">  EKOTEHNOLOGIJA poslovna zadruga zastupanog po punomoćniku Josip Janeš</derivirana_varijabla>
  </DomainObject.Predmet.ProtustrankaFormated>
  <DomainObject.Predmet.ProtustrankaFormatedOIB>
    <izvorni_sadrzaj>  EKOTEHNOLOGIJA poslovna zadruga, OIB 92294206655 zastupanog po punomoćniku Josip Janeš</izvorni_sadrzaj>
    <derivirana_varijabla naziv="DomainObject.Predmet.ProtustrankaFormatedOIB_1">  EKOTEHNOLOGIJA poslovna zadruga, OIB 92294206655 zastupanog po punomoćniku Josip Janeš</derivirana_varijabla>
  </DomainObject.Predmet.ProtustrankaFormatedOIB>
  <DomainObject.Predmet.ProtustrankaFormatedWithAdress>
    <izvorni_sadrzaj> EKOTEHNOLOGIJA poslovna zadruga, Anina 94, 10000 Zagreb zastupanog po punomoćniku Josip Janeš</izvorni_sadrzaj>
    <derivirana_varijabla naziv="DomainObject.Predmet.ProtustrankaFormatedWithAdress_1"> EKOTEHNOLOGIJA poslovna zadruga, Anina 94, 10000 Zagreb zastupanog po punomoćniku Josip Janeš</derivirana_varijabla>
  </DomainObject.Predmet.ProtustrankaFormatedWithAdress>
  <DomainObject.Predmet.ProtustrankaFormatedWithAdressOIB>
    <izvorni_sadrzaj> EKOTEHNOLOGIJA poslovna zadruga, OIB 92294206655, Anina 94, 10000 Zagreb zastupanog po punomoćniku Josip Janeš</izvorni_sadrzaj>
    <derivirana_varijabla naziv="DomainObject.Predmet.ProtustrankaFormatedWithAdressOIB_1"> EKOTEHNOLOGIJA poslovna zadruga, OIB 92294206655, Anina 94, 10000 Zagreb zastupanog po punomoćniku Josip Janeš</derivirana_varijabla>
  </DomainObject.Predmet.ProtustrankaFormatedWithAdressOIB>
  <DomainObject.Predmet.ProtustrankaWithAdress>
    <izvorni_sadrzaj>EKOTEHNOLOGIJA poslovna zadruga Anina 94, 10000 Zagreb</izvorni_sadrzaj>
    <derivirana_varijabla naziv="DomainObject.Predmet.ProtustrankaWithAdress_1">EKOTEHNOLOGIJA poslovna zadruga Anina 94, 10000 Zagreb</derivirana_varijabla>
  </DomainObject.Predmet.ProtustrankaWithAdress>
  <DomainObject.Predmet.ProtustrankaWithAdressOIB>
    <izvorni_sadrzaj>EKOTEHNOLOGIJA poslovna zadruga, OIB 92294206655, Anina 94, 10000 Zagreb</izvorni_sadrzaj>
    <derivirana_varijabla naziv="DomainObject.Predmet.ProtustrankaWithAdressOIB_1">EKOTEHNOLOGIJA poslovna zadruga, OIB 92294206655, Anina 94, 10000 Zagreb</derivirana_varijabla>
  </DomainObject.Predmet.ProtustrankaWithAdressOIB>
  <DomainObject.Predmet.ProtustrankaNazivFormated>
    <izvorni_sadrzaj>EKOTEHNOLOGIJA poslovna zadruga</izvorni_sadrzaj>
    <derivirana_varijabla naziv="DomainObject.Predmet.ProtustrankaNazivFormated_1">EKOTEHNOLOGIJA poslovna zadruga</derivirana_varijabla>
  </DomainObject.Predmet.ProtustrankaNazivFormated>
  <DomainObject.Predmet.ProtustrankaNazivFormatedOIB>
    <izvorni_sadrzaj>EKOTEHNOLOGIJA poslovna zadruga, OIB 92294206655</izvorni_sadrzaj>
    <derivirana_varijabla naziv="DomainObject.Predmet.ProtustrankaNazivFormatedOIB_1">EKOTEHNOLOGIJA poslovna zadruga, OIB 92294206655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8. -  M. Jurdana</izvorni_sadrzaj>
    <derivirana_varijabla naziv="DomainObject.Predmet.Referada.Naziv_1"> 8. -  M. Jurdana</derivirana_varijabla>
  </DomainObject.Predmet.Referada.Naziv>
  <DomainObject.Predmet.Referada.Oznaka>
    <izvorni_sadrzaj>8.</izvorni_sadrzaj>
    <derivirana_varijabla naziv="DomainObject.Predmet.Referada.Oznaka_1">8.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8. -  M. Jurdana</izvorni_sadrzaj>
    <derivirana_varijabla naziv="DomainObject.Predmet.TrenutnaLokacijaSpisa.Naziv_1"> 8. - 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EKOTEHNOLOGIJA poslovna zadruga zastupanog po punomoćniku Josip Janeš</item>
    </izvorni_sadrzaj>
    <derivirana_varijabla naziv="DomainObject.Predmet.ProtuStrankaListFormated_1">
      <item>EKOTEHNOLOGIJA poslovna zadruga zastupanog po punomoćniku Josip Janeš</item>
    </derivirana_varijabla>
  </DomainObject.Predmet.ProtuStrankaListFormated>
  <DomainObject.Predmet.ProtuStrankaListFormatedOIB>
    <izvorni_sadrzaj>
      <item>EKOTEHNOLOGIJA poslovna zadruga, OIB 92294206655 zastupanog po punomoćniku Josip Janeš</item>
    </izvorni_sadrzaj>
    <derivirana_varijabla naziv="DomainObject.Predmet.ProtuStrankaListFormatedOIB_1">
      <item>EKOTEHNOLOGIJA poslovna zadruga, OIB 92294206655 zastupanog po punomoćniku Josip Janeš</item>
    </derivirana_varijabla>
  </DomainObject.Predmet.ProtuStrankaListFormatedOIB>
  <DomainObject.Predmet.ProtuStrankaListFormatedWithAdress>
    <izvorni_sadrzaj>
      <item>EKOTEHNOLOGIJA poslovna zadruga, Anina 94, 10000 Zagreb zastupanog po punomoćniku Josip Janeš</item>
    </izvorni_sadrzaj>
    <derivirana_varijabla naziv="DomainObject.Predmet.ProtuStrankaListFormatedWithAdress_1">
      <item>EKOTEHNOLOGIJA poslovna zadruga, Anina 94, 10000 Zagreb zastupanog po punomoćniku Josip Janeš</item>
    </derivirana_varijabla>
  </DomainObject.Predmet.ProtuStrankaListFormatedWithAdress>
  <DomainObject.Predmet.ProtuStrankaListFormatedWithAdressOIB>
    <izvorni_sadrzaj>
      <item>EKOTEHNOLOGIJA poslovna zadruga, OIB 92294206655, Anina 94, 10000 Zagreb zastupanog po punomoćniku Josip Janeš</item>
    </izvorni_sadrzaj>
    <derivirana_varijabla naziv="DomainObject.Predmet.ProtuStrankaListFormatedWithAdressOIB_1">
      <item>EKOTEHNOLOGIJA poslovna zadruga, OIB 92294206655, Anina 94, 10000 Zagreb zastupanog po punomoćniku Josip Janeš</item>
    </derivirana_varijabla>
  </DomainObject.Predmet.ProtuStrankaListFormatedWithAdressOIB>
  <DomainObject.Predmet.ProtuStrankaListNazivFormated>
    <izvorni_sadrzaj>
      <item>EKOTEHNOLOGIJA poslovna zadruga</item>
    </izvorni_sadrzaj>
    <derivirana_varijabla naziv="DomainObject.Predmet.ProtuStrankaListNazivFormated_1">
      <item>EKOTEHNOLOGIJA poslovna zadruga</item>
    </derivirana_varijabla>
  </DomainObject.Predmet.ProtuStrankaListNazivFormated>
  <DomainObject.Predmet.ProtuStrankaListNazivFormatedOIB>
    <izvorni_sadrzaj>
      <item>EKOTEHNOLOGIJA poslovna zadruga, OIB 92294206655</item>
    </izvorni_sadrzaj>
    <derivirana_varijabla naziv="DomainObject.Predmet.ProtuStrankaListNazivFormatedOIB_1">
      <item>EKOTEHNOLOGIJA poslovna zadruga, OIB 92294206655</item>
    </derivirana_varijabla>
  </DomainObject.Predmet.ProtuStrankaListNazivFormatedOIB>
  <DomainObject.Predmet.OstaliListFormated>
    <izvorni_sadrzaj>
      <item>Josip Janeš punomoćnik sudionika u postupku EKOTEHNOLOGIJA poslovna zadruga</item>
    </izvorni_sadrzaj>
    <derivirana_varijabla naziv="DomainObject.Predmet.OstaliListFormated_1">
      <item>Josip Janeš punomoćnik sudionika u postupku EKOTEHNOLOGIJA poslovna zadruga</item>
    </derivirana_varijabla>
  </DomainObject.Predmet.OstaliListFormated>
  <DomainObject.Predmet.OstaliListFormatedOIB>
    <izvorni_sadrzaj>
      <item>Josip Janeš, OIB 20369625698 punomoćnik sudionika u postupku EKOTEHNOLOGIJA poslovna zadruga</item>
    </izvorni_sadrzaj>
    <derivirana_varijabla naziv="DomainObject.Predmet.OstaliListFormatedOIB_1">
      <item>Josip Janeš, OIB 20369625698 punomoćnik sudionika u postupku EKOTEHNOLOGIJA poslovna zadruga</item>
    </derivirana_varijabla>
  </DomainObject.Predmet.OstaliListFormatedOIB>
  <DomainObject.Predmet.OstaliListFormatedWithAdress>
    <izvorni_sadrzaj>
      <item>Josip Janeš, Ribnjak 30, 10000 Zagreb punomoćnik sudionika u postupku EKOTEHNOLOGIJA poslovna zadruga</item>
    </izvorni_sadrzaj>
    <derivirana_varijabla naziv="DomainObject.Predmet.OstaliListFormatedWithAdress_1">
      <item>Josip Janeš, Ribnjak 30, 10000 Zagreb punomoćnik sudionika u postupku EKOTEHNOLOGIJA poslovna zadruga</item>
    </derivirana_varijabla>
  </DomainObject.Predmet.OstaliListFormatedWithAdress>
  <DomainObject.Predmet.OstaliListFormatedWithAdressOIB>
    <izvorni_sadrzaj>
      <item>Josip Janeš, OIB 20369625698, Ribnjak 30, 10000 Zagreb punomoćnik sudionika u postupku EKOTEHNOLOGIJA poslovna zadruga</item>
    </izvorni_sadrzaj>
    <derivirana_varijabla naziv="DomainObject.Predmet.OstaliListFormatedWithAdressOIB_1">
      <item>Josip Janeš, OIB 20369625698, Ribnjak 30, 10000 Zagreb punomoćnik sudionika u postupku EKOTEHNOLOGIJA poslovna zadruga</item>
    </derivirana_varijabla>
  </DomainObject.Predmet.OstaliListFormatedWithAdressOIB>
  <DomainObject.Predmet.OstaliListNazivFormated>
    <izvorni_sadrzaj>
      <item>Josip Janeš</item>
    </izvorni_sadrzaj>
    <derivirana_varijabla naziv="DomainObject.Predmet.OstaliListNazivFormated_1">
      <item>Josip Janeš</item>
    </derivirana_varijabla>
  </DomainObject.Predmet.OstaliListNazivFormated>
  <DomainObject.Predmet.OstaliListNazivFormatedOIB>
    <izvorni_sadrzaj>
      <item>Josip Janeš, OIB 20369625698</item>
    </izvorni_sadrzaj>
    <derivirana_varijabla naziv="DomainObject.Predmet.OstaliListNazivFormatedOIB_1">
      <item>Josip Janeš, OIB 20369625698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EKOTEHNOLOGIJA poslovna zadruga</izvorni_sadrzaj>
    <derivirana_varijabla naziv="DomainObject.Predmet.ProtustrankaIDrugi_1">EKOTEHNOLOGIJA poslovna zadruga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EKOTEHNOLOGIJA poslovna zadruga, OIB 92294206655, Anina 94, 10000 Zagreb</izvorni_sadrzaj>
    <derivirana_varijabla naziv="DomainObject.Predmet.ProtustrankaIDrugiAdressOIB_1">EKOTEHNOLOGIJA poslovna zadruga, OIB 92294206655, Anina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veljače 2016.</izvorni_sadrzaj>
    <derivirana_varijabla naziv="DomainObject.Predmet.OdlukaRjesenje.DatumDonosenjaOdluke_1">11. veljače 2016.</derivirana_varijabla>
  </DomainObject.Predmet.OdlukaRjesenje.DatumDonosenjaOdluke>
  <DomainObject.Predmet.OdlukaRjesenje.DatumPravomocnosti>
    <izvorni_sadrzaj>3. ožujka 2016.</izvorni_sadrzaj>
    <derivirana_varijabla naziv="DomainObject.Predmet.OdlukaRjesenje.DatumPravomocnosti_1">3. ožujka 2016.</derivirana_varijabla>
  </DomainObject.Predmet.OdlukaRjesenje.DatumPravomocnosti>
  <DomainObject.Predmet.OdlukaRjesenje.Oznaka>
    <izvorni_sadrzaj>St-5556/2015-6</izvorni_sadrzaj>
    <derivirana_varijabla naziv="DomainObject.Predmet.OdlukaRjesenje.Oznaka_1">St-5556/2015-6</derivirana_varijabla>
  </DomainObject.Predmet.OdlukaRjesenje.Oznaka>
  <DomainObject.Predmet.SudioniciListNaziv>
    <izvorni_sadrzaj>
      <item>EKOTEHNOLOGIJA poslovna zadruga</item>
      <item>FINA Regionalni centar Zagreb</item>
      <item>Josip Janeš</item>
    </izvorni_sadrzaj>
    <derivirana_varijabla naziv="DomainObject.Predmet.SudioniciListNaziv_1">
      <item>EKOTEHNOLOGIJA poslovna zadruga</item>
      <item>FINA Regionalni centar Zagreb</item>
      <item>Josip Janeš</item>
    </derivirana_varijabla>
  </DomainObject.Predmet.SudioniciListNaziv>
  <DomainObject.Predmet.SudioniciListAdressOIB>
    <izvorni_sadrzaj>
      <item>EKOTEHNOLOGIJA poslovna zadruga, OIB 92294206655, Anina 94,10000 Zagreb</item>
      <item>FINA Regionalni centar Zagreb, OIB 85821130368, Trg svibanjskih žrtava 1995.br 1,10000 Zagreb</item>
      <item>Josip Janeš, OIB 20369625698, Ribnjak 30,10000 Zagreb</item>
    </izvorni_sadrzaj>
    <derivirana_varijabla naziv="DomainObject.Predmet.SudioniciListAdressOIB_1">
      <item>EKOTEHNOLOGIJA poslovna zadruga, OIB 92294206655, Anina 94,10000 Zagreb</item>
      <item>FINA Regionalni centar Zagreb, OIB 85821130368, Trg svibanjskih žrtava 1995.br 1,10000 Zagreb</item>
      <item>Josip Janeš, OIB 20369625698, Ribnjak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92294206655</item>
      <item>, OIB 85821130368</item>
      <item>, OIB 20369625698</item>
    </izvorni_sadrzaj>
    <derivirana_varijabla naziv="DomainObject.Predmet.SudioniciListNazivOIB_1">
      <item>, OIB 92294206655</item>
      <item>, OIB 85821130368</item>
      <item>, OIB 20369625698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955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2018-01-15T09:57:00Z</dcterms:created>
  <dc:creator>Teuta Klinžić Zajec</dc:creator>
  <cp:lastModifiedBy>Nikolina Krunić</cp:lastModifiedBy>
  <cp:lastPrinted>2018-01-15T09:58:00Z</cp:lastPrinted>
  <dcterms:modified xmlns:xsi="http://www.w3.org/2001/XMLSchema-instance" xsi:type="dcterms:W3CDTF">2018-01-15T09:58:00Z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