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b4f1" w14:paraId="0b0b4f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544FDD" w:rsidR="00295F32" w:rsidRPr="0053264E">
      <w:r w:rsidRPr="0053264E">
        <w:t xml:space="preserve">REPUBLIKA HRVATSKA </w:t>
      </w:r>
    </w:p>
    <w:p w:rsidRDefault="00295F32" w:rsidP="00544FDD" w:rsidR="00295F32" w:rsidRPr="0053264E">
      <w:pPr>
        <w:tabs>
          <w:tab w:pos="7620" w:val="left"/>
        </w:tabs>
      </w:pPr>
      <w:r w:rsidRPr="0053264E">
        <w:t>TRGOVAČKI SUD U ZAGREBU</w:t>
      </w:r>
      <w:r w:rsidR="00544FDD">
        <w:tab/>
      </w:r>
      <w:r w:rsidR="00544FDD" w:rsidRPr="0053264E">
        <w:t>4</w:t>
      </w:r>
      <w:r w:rsidR="00544FDD">
        <w:t xml:space="preserve"> </w:t>
      </w:r>
      <w:r w:rsidR="00544FDD" w:rsidRPr="0053264E">
        <w:t>St</w:t>
      </w:r>
      <w:r w:rsidR="00544FDD">
        <w:t>-4990/15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DF1A76" w:rsidP="00295F32" w:rsidR="00295F32" w:rsidRPr="007668DE">
      <w:pPr>
        <w:jc w:val="center"/>
      </w:pPr>
      <w:r>
        <w:t>Z A K L J U Č A K</w:t>
      </w:r>
      <w:r w:rsidR="00667ABE">
        <w:t xml:space="preserve"> 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544FDD">
        <w:t xml:space="preserve">GORTAN-NISKOGRADNJA d.d. u stečaju, Zagreb, Međimurska 21/IV, OIB 39200434324, </w:t>
      </w:r>
      <w:r>
        <w:t xml:space="preserve">dana </w:t>
      </w:r>
      <w:r w:rsidR="004A144E">
        <w:t>17</w:t>
      </w:r>
      <w:r w:rsidR="003B76B9">
        <w:t xml:space="preserve">. </w:t>
      </w:r>
      <w:r w:rsidR="00544FDD">
        <w:t>kolovoza</w:t>
      </w:r>
      <w:r w:rsidR="00BA718D">
        <w:t xml:space="preserve"> 2018</w:t>
      </w:r>
      <w:r>
        <w:t xml:space="preserve">. </w:t>
      </w:r>
    </w:p>
    <w:p w:rsidRDefault="00F810DD" w:rsidP="00295F32" w:rsidR="00F810DD" w:rsidRPr="0053264E">
      <w:pPr>
        <w:jc w:val="both"/>
      </w:pPr>
    </w:p>
    <w:p w:rsidRDefault="00DF1A76" w:rsidP="00295F32" w:rsidR="00295F32" w:rsidRPr="00277F8E">
      <w:pPr>
        <w:jc w:val="center"/>
      </w:pPr>
      <w:r>
        <w:t>z a k l j u č</w:t>
      </w:r>
      <w:r w:rsidR="00295F32" w:rsidRPr="00277F8E">
        <w:t xml:space="preserve"> i o    j e</w:t>
      </w:r>
    </w:p>
    <w:p w:rsidRDefault="00295F32" w:rsidP="00295F32" w:rsidR="00295F32">
      <w:pPr>
        <w:jc w:val="both"/>
      </w:pPr>
    </w:p>
    <w:p w:rsidRDefault="004736FC" w:rsidP="00C84611" w:rsidR="00C84611">
      <w:pPr>
        <w:ind w:firstLine="708"/>
        <w:jc w:val="both"/>
      </w:pPr>
      <w:r>
        <w:t xml:space="preserve">Nalaže se Financijskoj agenciji da </w:t>
      </w:r>
      <w:r w:rsidR="00C6724B">
        <w:t>naloži banci</w:t>
      </w:r>
      <w:r w:rsidR="00420D0B">
        <w:t xml:space="preserve"> prijenos zaplijenjenog iznosa </w:t>
      </w:r>
      <w:r w:rsidR="00C6724B">
        <w:t xml:space="preserve">od </w:t>
      </w:r>
      <w:r w:rsidR="00544FDD">
        <w:t>1.025,48</w:t>
      </w:r>
      <w:r w:rsidR="00C6724B">
        <w:t xml:space="preserve"> kn na račun ovog suda IBAN: HR9223900011300000460, model HR00, pozivom na broj </w:t>
      </w:r>
      <w:r w:rsidR="00544FDD">
        <w:t>4990-15</w:t>
      </w:r>
      <w:r w:rsidR="00C6724B">
        <w:t>.</w:t>
      </w: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544FDD">
        <w:t>4990/15</w:t>
      </w:r>
      <w:r>
        <w:t xml:space="preserve"> od </w:t>
      </w:r>
      <w:r w:rsidR="00544FDD">
        <w:t>11. travnja 2016</w:t>
      </w:r>
      <w:r w:rsidR="003B76B9">
        <w:t>.</w:t>
      </w:r>
      <w:r>
        <w:t xml:space="preserve"> </w:t>
      </w:r>
      <w:r w:rsidR="00C6724B">
        <w:t xml:space="preserve">otvoren je i istovremeno zaključen </w:t>
      </w:r>
      <w:r w:rsidR="00544FDD">
        <w:t xml:space="preserve">skraćeni </w:t>
      </w:r>
      <w:r w:rsidR="00C6724B">
        <w:t xml:space="preserve">stečajni postupak nad dužnikom </w:t>
      </w:r>
      <w:r w:rsidR="00544FDD">
        <w:t>GORTAN-NISKOGRADNJA d.d. u stečaju, Zagreb, Me</w:t>
      </w:r>
      <w:r w:rsidR="00080923">
        <w:t>đimurska 21/IV, OIB 39200434324</w:t>
      </w:r>
      <w:r w:rsidR="003B76B9">
        <w:t>.</w:t>
      </w:r>
    </w:p>
    <w:p w:rsidRDefault="00B66704" w:rsidP="007A6B2B" w:rsidR="00C6724B">
      <w:pPr>
        <w:ind w:firstLine="708"/>
        <w:jc w:val="both"/>
      </w:pPr>
      <w:r>
        <w:t xml:space="preserve"> </w:t>
      </w:r>
    </w:p>
    <w:p w:rsidRDefault="00F810DD" w:rsidP="00F810DD" w:rsidR="00F810DD">
      <w:pPr>
        <w:ind w:firstLine="708"/>
        <w:jc w:val="both"/>
      </w:pPr>
      <w:r>
        <w:t xml:space="preserve">Podneskom od </w:t>
      </w:r>
      <w:r w:rsidR="00544FDD">
        <w:t>29. svibnja</w:t>
      </w:r>
      <w:r>
        <w:t xml:space="preserve"> 2018. Financijska agencija izvijestila je sud da </w:t>
      </w:r>
      <w:r w:rsidR="00544FDD">
        <w:t xml:space="preserve">je sa računa dužnika zaplijenila novčana sredstva u iznosu od 1.025,48 kn, a po rješenju Općinskog suda u Zagrebu IPL-1370/94 </w:t>
      </w:r>
      <w:r w:rsidR="006B18B8">
        <w:t>te zatražila uputu za postupanje po zaplijenjenim sredstvima.</w:t>
      </w:r>
    </w:p>
    <w:p w:rsidRDefault="00544FDD" w:rsidP="00F810DD" w:rsidR="00544FDD">
      <w:pPr>
        <w:ind w:firstLine="708"/>
        <w:jc w:val="both"/>
      </w:pPr>
    </w:p>
    <w:p w:rsidRDefault="00544FDD" w:rsidP="00F810DD" w:rsidR="00544FDD">
      <w:pPr>
        <w:ind w:firstLine="708"/>
        <w:jc w:val="both"/>
      </w:pPr>
      <w:r>
        <w:t>Očitujući se na podnesak FINA-e, stečajni upravitelj naveo je da je riječ o zanemarivom novčanom iznosu pa da stoga ne predlaže niti upis stečajne mase u sudski registar, niti nastavak postupka radi naknadne diobe, već da sud predmetni novčani iznos prenese u korist računa Fonda za namirenje troškova stečajnog postupka.</w:t>
      </w:r>
    </w:p>
    <w:p w:rsidRDefault="00F810DD" w:rsidP="00F810DD" w:rsidR="00F810DD">
      <w:pPr>
        <w:ind w:firstLine="708"/>
        <w:jc w:val="both"/>
      </w:pPr>
    </w:p>
    <w:p w:rsidRDefault="00F810DD" w:rsidP="00C84611" w:rsidR="00DF1A76">
      <w:pPr>
        <w:ind w:firstLine="708"/>
        <w:jc w:val="both"/>
      </w:pPr>
      <w:r>
        <w:t>S</w:t>
      </w:r>
      <w:r w:rsidR="00DF1A76">
        <w:t xml:space="preserve">lijedom navedenog, zaplijenjena novčana sredstva u ukupnom iznosu od </w:t>
      </w:r>
      <w:r w:rsidR="00544FDD">
        <w:t>1.025,48</w:t>
      </w:r>
      <w:r w:rsidR="00DF1A76">
        <w:t xml:space="preserve"> kn FINA je dužna prenijeti na depozitni račun ovog suda, pa je odlučeno kao u izreci ovog zaključka.</w:t>
      </w:r>
    </w:p>
    <w:p w:rsidRDefault="00C84611" w:rsidP="00544FDD" w:rsidR="00295F32" w:rsidRPr="0053264E">
      <w:pPr>
        <w:ind w:firstLine="708"/>
        <w:jc w:val="center"/>
      </w:pPr>
      <w:r w:rsidRPr="0053264E">
        <w:t xml:space="preserve">U Karlovcu, </w:t>
      </w:r>
      <w:r w:rsidR="006B18B8">
        <w:t>17</w:t>
      </w:r>
      <w:r w:rsidR="00544FDD">
        <w:t>. kolovoza</w:t>
      </w:r>
      <w:r w:rsidR="00BA718D">
        <w:t xml:space="preserve"> 2018.</w:t>
      </w:r>
      <w:r w:rsidR="00295F32"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</w:t>
      </w:r>
      <w:r w:rsidR="00BA256C">
        <w:tab/>
      </w:r>
      <w:r w:rsidRPr="0053264E">
        <w:t xml:space="preserve">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44FDD" w:rsidR="002D49A0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</w:t>
      </w:r>
      <w:r w:rsidR="00DF1A76">
        <w:t>zaključka nije</w:t>
      </w:r>
      <w:r w:rsidRPr="007A5897">
        <w:t xml:space="preserve"> dopuštena žalba</w:t>
      </w:r>
      <w:r w:rsidR="00DF1A76">
        <w:t>.</w:t>
      </w:r>
      <w:r w:rsidRPr="007A5897">
        <w:t xml:space="preserve"> </w:t>
      </w:r>
    </w:p>
    <w:sectPr w:rsidSect="006B18B8" w:rsidR="002454B3" w:rsidRPr="007A5897">
      <w:headerReference w:type="even" r:id="rId11"/>
      <w:headerReference w:type="default" r:id="rId12"/>
      <w:pgSz w:h="16838" w:w="11906"/>
      <w:pgMar w:gutter="0" w:footer="708" w:header="708" w:left="1417" w:bottom="141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F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A144E">
      <w:t>4425/16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0923"/>
    <w:rsid w:val="000858AE"/>
    <w:rsid w:val="000B4426"/>
    <w:rsid w:val="000E7C58"/>
    <w:rsid w:val="000F0A0A"/>
    <w:rsid w:val="000F0EF4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049AA"/>
    <w:rsid w:val="003126C7"/>
    <w:rsid w:val="00343119"/>
    <w:rsid w:val="003746BE"/>
    <w:rsid w:val="00391C11"/>
    <w:rsid w:val="003B76B9"/>
    <w:rsid w:val="003F34CC"/>
    <w:rsid w:val="003F4A53"/>
    <w:rsid w:val="00420D0B"/>
    <w:rsid w:val="00445FBF"/>
    <w:rsid w:val="004736FC"/>
    <w:rsid w:val="0048062E"/>
    <w:rsid w:val="004A144E"/>
    <w:rsid w:val="004B0A0A"/>
    <w:rsid w:val="004B4514"/>
    <w:rsid w:val="004B6701"/>
    <w:rsid w:val="004D27C4"/>
    <w:rsid w:val="005044E6"/>
    <w:rsid w:val="00520AC5"/>
    <w:rsid w:val="0053264E"/>
    <w:rsid w:val="00544FDD"/>
    <w:rsid w:val="00552ADA"/>
    <w:rsid w:val="00582442"/>
    <w:rsid w:val="005C29E3"/>
    <w:rsid w:val="005E2748"/>
    <w:rsid w:val="00667243"/>
    <w:rsid w:val="00667ABE"/>
    <w:rsid w:val="0067351F"/>
    <w:rsid w:val="00683588"/>
    <w:rsid w:val="006973FC"/>
    <w:rsid w:val="006B18B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40981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21C0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A256C"/>
    <w:rsid w:val="00BA257E"/>
    <w:rsid w:val="00BA718D"/>
    <w:rsid w:val="00BE3247"/>
    <w:rsid w:val="00BF6F39"/>
    <w:rsid w:val="00C329FB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A76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10DD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72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4990</izvorni_sadrzaj>
    <derivirana_varijabla naziv="DomainObject.Predmet.Broj_1">4990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St-4990/2015</izvorni_sadrzaj>
    <derivirana_varijabla naziv="DomainObject.Predmet.OznakaBroj_1">St-4990/2015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SPIS ARHIVIRAN ČUVATI TRAJNO</izvorni_sadrzaj>
    <derivirana_varijabla naziv="DomainObject.Predmet.PrimjedbaSuca_1">SPIS ARHIVIRAN ČUVATI TRAJNO</derivirana_varijabla>
  </DomainObject.Predmet.PrimjedbaSuca>
  <DomainObject.Predmet.ProtustrankaFormated>
    <izvorni_sadrzaj>  GORTAN-NISKOGRADNJA d.d.</izvorni_sadrzaj>
    <derivirana_varijabla naziv="DomainObject.Predmet.ProtustrankaFormated_1">  GORTAN-NISKOGRADNJA d.d.</derivirana_varijabla>
  </DomainObject.Predmet.ProtustrankaFormated>
  <DomainObject.Predmet.ProtustrankaFormatedOIB>
    <izvorni_sadrzaj>  GORTAN-NISKOGRADNJA d.d., OIB 39200434324</izvorni_sadrzaj>
    <derivirana_varijabla naziv="DomainObject.Predmet.ProtustrankaFormatedOIB_1">  GORTAN-NISKOGRADNJA d.d., OIB 39200434324</derivirana_varijabla>
  </DomainObject.Predmet.ProtustrankaFormatedOIB>
  <DomainObject.Predmet.ProtustrankaFormatedWithAdress>
    <izvorni_sadrzaj> GORTAN-NISKOGRADNJA d.d., Međimurska 21/IV, 10000 Zagreb</izvorni_sadrzaj>
    <derivirana_varijabla naziv="DomainObject.Predmet.ProtustrankaFormatedWithAdress_1"> GORTAN-NISKOGRADNJA d.d., Međimurska 21/IV, 10000 Zagreb</derivirana_varijabla>
  </DomainObject.Predmet.ProtustrankaFormatedWithAdress>
  <DomainObject.Predmet.ProtustrankaFormatedWithAdressOIB>
    <izvorni_sadrzaj> GORTAN-NISKOGRADNJA d.d., OIB 39200434324, Međimurska 21/IV, 10000 Zagreb</izvorni_sadrzaj>
    <derivirana_varijabla naziv="DomainObject.Predmet.ProtustrankaFormatedWithAdressOIB_1"> GORTAN-NISKOGRADNJA d.d., OIB 39200434324, Međimurska 21/IV, 10000 Zagreb</derivirana_varijabla>
  </DomainObject.Predmet.ProtustrankaFormatedWithAdressOIB>
  <DomainObject.Predmet.ProtustrankaWithAdress>
    <izvorni_sadrzaj>GORTAN-NISKOGRADNJA d.d. Međimurska 21/IV, 10000 Zagreb</izvorni_sadrzaj>
    <derivirana_varijabla naziv="DomainObject.Predmet.ProtustrankaWithAdress_1">GORTAN-NISKOGRADNJA d.d. Međimurska 21/IV, 10000 Zagreb</derivirana_varijabla>
  </DomainObject.Predmet.ProtustrankaWithAdress>
  <DomainObject.Predmet.ProtustrankaWithAdressOIB>
    <izvorni_sadrzaj>GORTAN-NISKOGRADNJA d.d., OIB 39200434324, Međimurska 21/IV, 10000 Zagreb</izvorni_sadrzaj>
    <derivirana_varijabla naziv="DomainObject.Predmet.ProtustrankaWithAdressOIB_1">GORTAN-NISKOGRADNJA d.d., OIB 39200434324, Međimurska 21/IV, 10000 Zagreb</derivirana_varijabla>
  </DomainObject.Predmet.ProtustrankaWithAdressOIB>
  <DomainObject.Predmet.ProtustrankaNazivFormated>
    <izvorni_sadrzaj>GORTAN-NISKOGRADNJA d.d.</izvorni_sadrzaj>
    <derivirana_varijabla naziv="DomainObject.Predmet.ProtustrankaNazivFormated_1">GORTAN-NISKOGRADNJA d.d.</derivirana_varijabla>
  </DomainObject.Predmet.ProtustrankaNazivFormated>
  <DomainObject.Predmet.ProtustrankaNazivFormatedOIB>
    <izvorni_sadrzaj>GORTAN-NISKOGRADNJA d.d., OIB 39200434324</izvorni_sadrzaj>
    <derivirana_varijabla naziv="DomainObject.Predmet.ProtustrankaNazivFormatedOIB_1">GORTAN-NISKOGRADNJA d.d., OIB 39200434324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GORTAN-NISKOGRADNJA d.d.</item>
    </izvorni_sadrzaj>
    <derivirana_varijabla naziv="DomainObject.Predmet.ProtuStrankaListFormated_1">
      <item>GORTAN-NISKOGRADNJA d.d.</item>
    </derivirana_varijabla>
  </DomainObject.Predmet.ProtuStrankaListFormated>
  <DomainObject.Predmet.ProtuStrankaListFormatedOIB>
    <izvorni_sadrzaj>
      <item>GORTAN-NISKOGRADNJA d.d., OIB 39200434324</item>
    </izvorni_sadrzaj>
    <derivirana_varijabla naziv="DomainObject.Predmet.ProtuStrankaListFormatedOIB_1">
      <item>GORTAN-NISKOGRADNJA d.d., OIB 39200434324</item>
    </derivirana_varijabla>
  </DomainObject.Predmet.ProtuStrankaListFormatedOIB>
  <DomainObject.Predmet.ProtuStrankaListFormatedWithAdress>
    <izvorni_sadrzaj>
      <item>GORTAN-NISKOGRADNJA d.d., Međimurska 21/IV, 10000 Zagreb</item>
    </izvorni_sadrzaj>
    <derivirana_varijabla naziv="DomainObject.Predmet.ProtuStrankaListFormatedWithAdress_1">
      <item>GORTAN-NISKOGRADNJA d.d., Međimurska 21/IV, 10000 Zagreb</item>
    </derivirana_varijabla>
  </DomainObject.Predmet.ProtuStrankaListFormatedWithAdress>
  <DomainObject.Predmet.ProtuStrankaListFormatedWithAdressOIB>
    <izvorni_sadrzaj>
      <item>GORTAN-NISKOGRADNJA d.d., OIB 39200434324, Međimurska 21/IV, 10000 Zagreb</item>
    </izvorni_sadrzaj>
    <derivirana_varijabla naziv="DomainObject.Predmet.ProtuStrankaListFormatedWithAdressOIB_1">
      <item>GORTAN-NISKOGRADNJA d.d., OIB 39200434324, Međimurska 21/IV, 10000 Zagreb</item>
    </derivirana_varijabla>
  </DomainObject.Predmet.ProtuStrankaListFormatedWithAdressOIB>
  <DomainObject.Predmet.ProtuStrankaListNazivFormated>
    <izvorni_sadrzaj>
      <item>GORTAN-NISKOGRADNJA d.d.</item>
    </izvorni_sadrzaj>
    <derivirana_varijabla naziv="DomainObject.Predmet.ProtuStrankaListNazivFormated_1">
      <item>GORTAN-NISKOGRADNJA d.d.</item>
    </derivirana_varijabla>
  </DomainObject.Predmet.ProtuStrankaListNazivFormated>
  <DomainObject.Predmet.ProtuStrankaListNazivFormatedOIB>
    <izvorni_sadrzaj>
      <item>GORTAN-NISKOGRADNJA d.d., OIB 39200434324</item>
    </izvorni_sadrzaj>
    <derivirana_varijabla naziv="DomainObject.Predmet.ProtuStrankaListNazivFormatedOIB_1">
      <item>GORTAN-NISKOGRADNJA d.d., OIB 39200434324</item>
    </derivirana_varijabla>
  </DomainObject.Predmet.ProtuStrankaListNazivFormatedOIB>
  <DomainObject.Predmet.OstaliListFormated>
    <izvorni_sadrzaj>
      <item>Javorko Belov</item>
    </izvorni_sadrzaj>
    <derivirana_varijabla naziv="DomainObject.Predmet.OstaliListFormated_1">
      <item>Javorko Belov</item>
    </derivirana_varijabla>
  </DomainObject.Predmet.OstaliListFormated>
  <DomainObject.Predmet.OstaliListFormatedOIB>
    <izvorni_sadrzaj>
      <item>Javorko Belov, OIB 62468036508</item>
    </izvorni_sadrzaj>
    <derivirana_varijabla naziv="DomainObject.Predmet.OstaliListFormatedOIB_1">
      <item>Javorko Belov, OIB 62468036508</item>
    </derivirana_varijabla>
  </DomainObject.Predmet.OstaliListFormatedOIB>
  <DomainObject.Predmet.OstaliListFormatedWithAdress>
    <izvorni_sadrzaj>
      <item>Javorko Belov, Supilova 23, 10000 Zagreb</item>
    </izvorni_sadrzaj>
    <derivirana_varijabla naziv="DomainObject.Predmet.OstaliListFormatedWithAdress_1">
      <item>Javorko Belov, Supilova 23, 10000 Zagreb</item>
    </derivirana_varijabla>
  </DomainObject.Predmet.OstaliListFormatedWithAdress>
  <DomainObject.Predmet.OstaliListFormatedWithAdressOIB>
    <izvorni_sadrzaj>
      <item>Javorko Belov, OIB 62468036508, Supilova 23, 10000 Zagreb</item>
    </izvorni_sadrzaj>
    <derivirana_varijabla naziv="DomainObject.Predmet.OstaliListFormatedWithAdressOIB_1">
      <item>Javorko Belov, OIB 62468036508, Supilova 23, 10000 Zagreb</item>
    </derivirana_varijabla>
  </DomainObject.Predmet.OstaliListFormatedWithAdressOIB>
  <DomainObject.Predmet.OstaliListNazivFormated>
    <izvorni_sadrzaj>
      <item>Javorko Belov</item>
    </izvorni_sadrzaj>
    <derivirana_varijabla naziv="DomainObject.Predmet.OstaliListNazivFormated_1">
      <item>Javorko Belov</item>
    </derivirana_varijabla>
  </DomainObject.Predmet.OstaliListNazivFormated>
  <DomainObject.Predmet.OstaliListNazivFormatedOIB>
    <izvorni_sadrzaj>
      <item>Javorko Belov, OIB 62468036508</item>
    </izvorni_sadrzaj>
    <derivirana_varijabla naziv="DomainObject.Predmet.OstaliListNazivFormatedOIB_1">
      <item>Javorko Belov, OIB 62468036508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GORTAN-NISKOGRADNJA d.d.</izvorni_sadrzaj>
    <derivirana_varijabla naziv="DomainObject.Predmet.ProtustrankaIDrugi_1">GORTAN-NISKOGRADNJA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GORTAN-NISKOGRADNJA d.d., OIB 39200434324, Međimurska 21/IV, 10000 Zagreb</izvorni_sadrzaj>
    <derivirana_varijabla naziv="DomainObject.Predmet.ProtustrankaIDrugiAdressOIB_1">GORTAN-NISKOGRADNJA d.d., OIB 39200434324, Međimurska 21/IV,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2016.</izvorni_sadrzaj>
    <derivirana_varijabla naziv="DomainObject.Predmet.OdlukaRjesenje.DatumDonosenjaOdluke_1">11. travnja 2016.</derivirana_varijabla>
  </DomainObject.Predmet.OdlukaRjesenje.DatumDonosenjaOdluke>
  <DomainObject.Predmet.OdlukaRjesenje.DatumPravomocnosti>
    <izvorni_sadrzaj>6. svibnja 2016.</izvorni_sadrzaj>
    <derivirana_varijabla naziv="DomainObject.Predmet.OdlukaRjesenje.DatumPravomocnosti_1">6. svibnja 2016.</derivirana_varijabla>
  </DomainObject.Predmet.OdlukaRjesenje.DatumPravomocnosti>
  <DomainObject.Predmet.OdlukaRjesenje.Oznaka>
    <izvorni_sadrzaj>St-4990/2015-9</izvorni_sadrzaj>
    <derivirana_varijabla naziv="DomainObject.Predmet.OdlukaRjesenje.Oznaka_1">St-4990/2015-9</derivirana_varijabla>
  </DomainObject.Predmet.OdlukaRjesenje.Oznaka>
  <DomainObject.Predmet.SudioniciListNaziv>
    <izvorni_sadrzaj>
      <item>GORTAN-NISKOGRADNJA d.d.</item>
      <item>FINA Regionalni centar Zagreb</item>
      <item>Javorko Belov</item>
    </izvorni_sadrzaj>
    <derivirana_varijabla naziv="DomainObject.Predmet.SudioniciListNaziv_1">
      <item>GORTAN-NISKOGRADNJA d.d.</item>
      <item>FINA Regionalni centar Zagreb</item>
      <item>Javorko Belov</item>
    </derivirana_varijabla>
  </DomainObject.Predmet.SudioniciListNaziv>
  <DomainObject.Predmet.SudioniciListAdressOIB>
    <izvorni_sadrzaj>
      <item>GORTAN-NISKOGRADNJA d.d., OIB 39200434324, Međimurska 21/IV,10000 Zagreb</item>
      <item>FINA Regionalni centar Zagreb, OIB 85821130368, Trg svibanjskih žrtava 1995. 1,10000 Zagreb</item>
      <item>Javorko Belov, OIB 62468036508, Supilova 23,10000 Zagreb</item>
    </izvorni_sadrzaj>
    <derivirana_varijabla naziv="DomainObject.Predmet.SudioniciListAdressOIB_1">
      <item>GORTAN-NISKOGRADNJA d.d., OIB 39200434324, Međimurska 21/IV,10000 Zagreb</item>
      <item>FINA Regionalni centar Zagreb, OIB 85821130368, Trg svibanjskih žrtava 1995. 1,10000 Zagreb</item>
      <item>Javorko Belov, OIB 62468036508, Supilova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39200434324</item>
      <item>, OIB 85821130368</item>
      <item>, OIB 62468036508</item>
    </izvorni_sadrzaj>
    <derivirana_varijabla naziv="DomainObject.Predmet.SudioniciListNazivOIB_1">
      <item>, OIB 39200434324</item>
      <item>, OIB 85821130368</item>
      <item>, OIB 62468036508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A80A-2657-4580-8CC8-15579BCA4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1493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2018-08-17T12:15:00Z</dcterms:created>
  <dc:creator>gboljkovac</dc:creator>
  <cp:lastModifiedBy>Renata Klokočki</cp:lastModifiedBy>
  <cp:lastPrinted>2018-07-17T08:11:00Z</cp:lastPrinted>
  <dcterms:modified xmlns:xsi="http://www.w3.org/2001/XMLSchema-instance" xsi:type="dcterms:W3CDTF">2018-08-17T12:16:00Z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za prijenos zaplijenjenih sredstava sudu-St-2018--2.docx)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