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6bbe" w14:paraId="d326bb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316BD">
        <w:t>2142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5316BD">
        <w:t>INCOGNITO PRODUKCIJA d.o.o. Zagreb, Jakovljanska 21, OIB: 93870073918</w:t>
      </w:r>
      <w:r w:rsidR="00697DF0">
        <w:t>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697F65">
        <w:t>5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5316BD">
        <w:t>INCOGNITO PRODUKCIJA d.o.o. Zagreb, Jakovljanska 21, OIB: 93870073918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697F65">
        <w:t>5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697F65">
        <w:t>1</w:t>
      </w:r>
      <w:r w:rsidR="00697DF0">
        <w:t>2</w:t>
      </w:r>
      <w:r w:rsidR="008327B4">
        <w:t>,</w:t>
      </w:r>
      <w:r w:rsidR="005316BD">
        <w:t>3</w:t>
      </w:r>
      <w:r w:rsidR="008327B4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316BD">
        <w:t>Anđelko Stankus, Varaždin, Jalkovec, Braće Radić 20, OIB: 11168088853.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5316BD">
        <w:t>INCOGNITO PRODUKCIJA d.o.o. Zagreb, Jakovljanska 21, OIB: 93870073918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697F65">
        <w:t>5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5316BD">
        <w:t>INCOGNITO PRODUKCIJA d.o.o. Zagreb, Jakovljanska 21, OIB: 93870073918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5316BD">
        <w:t>INCOGNITO PRODUKCIJA d.o.o. Zagreb, Jakovljanska 21, OIB: 93870073918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2B4E02">
        <w:t>3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697F65">
        <w:t>5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C67D7D" w:rsidP="00C67D7D" w:rsidR="00C67D7D">
      <w:pPr>
        <w:tabs>
          <w:tab w:pos="6735" w:val="left"/>
        </w:tabs>
        <w:jc w:val="both"/>
      </w:pPr>
    </w:p>
    <w:p w:rsidRDefault="00B603BB" w:rsidP="00C67D7D" w:rsidR="00B603BB">
      <w:pPr>
        <w:tabs>
          <w:tab w:pos="6735" w:val="left"/>
        </w:tabs>
        <w:jc w:val="both"/>
      </w:pPr>
    </w:p>
    <w:p w:rsidRDefault="00697F65" w:rsidR="00697F6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5316BD">
        <w:t>Anđelko Stankus, Varaždin, Jalkovec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FEE" w:rsidR="00EE3FEE">
      <w:r>
        <w:separator/>
      </w:r>
    </w:p>
  </w:endnote>
  <w:endnote w:id="0" w:type="continuationSeparator">
    <w:p w:rsidRDefault="00EE3FEE" w:rsidR="00EE3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FEE" w:rsidR="00EE3FEE">
      <w:r>
        <w:separator/>
      </w:r>
    </w:p>
  </w:footnote>
  <w:footnote w:id="0" w:type="continuationSeparator">
    <w:p w:rsidRDefault="00EE3FEE" w:rsidR="00EE3F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3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316BD">
      <w:t>2142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603B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3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3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3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3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3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3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3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3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2142</izvorni_sadrzaj>
    <derivirana_varijabla naziv="DomainObject.Predmet.Broj_1">2142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St-2142/2015</izvorni_sadrzaj>
    <derivirana_varijabla naziv="DomainObject.Predmet.OznakaBroj_1">St-2142/2015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INCOGNITO PRODUKCIJA d.o.o.</izvorni_sadrzaj>
    <derivirana_varijabla naziv="DomainObject.Predmet.ProtustrankaFormated_1">  INCOGNITO PRODUKCIJA d.o.o.</derivirana_varijabla>
  </DomainObject.Predmet.ProtustrankaFormated>
  <DomainObject.Predmet.ProtustrankaFormatedOIB>
    <izvorni_sadrzaj>  INCOGNITO PRODUKCIJA d.o.o., OIB 93870073918</izvorni_sadrzaj>
    <derivirana_varijabla naziv="DomainObject.Predmet.ProtustrankaFormatedOIB_1">  INCOGNITO PRODUKCIJA d.o.o., OIB 93870073918</derivirana_varijabla>
  </DomainObject.Predmet.ProtustrankaFormatedOIB>
  <DomainObject.Predmet.ProtustrankaFormatedWithAdress>
    <izvorni_sadrzaj> INCOGNITO PRODUKCIJA d.o.o., Jakovljanska 21, 10000 Zagreb</izvorni_sadrzaj>
    <derivirana_varijabla naziv="DomainObject.Predmet.ProtustrankaFormatedWithAdress_1"> INCOGNITO PRODUKCIJA d.o.o., Jakovljanska 21, 10000 Zagreb</derivirana_varijabla>
  </DomainObject.Predmet.ProtustrankaFormatedWithAdress>
  <DomainObject.Predmet.ProtustrankaFormatedWithAdressOIB>
    <izvorni_sadrzaj> INCOGNITO PRODUKCIJA d.o.o., OIB 93870073918, Jakovljanska 21, 10000 Zagreb</izvorni_sadrzaj>
    <derivirana_varijabla naziv="DomainObject.Predmet.ProtustrankaFormatedWithAdressOIB_1"> INCOGNITO PRODUKCIJA d.o.o., OIB 93870073918, Jakovljanska 21, 10000 Zagreb</derivirana_varijabla>
  </DomainObject.Predmet.ProtustrankaFormatedWithAdressOIB>
  <DomainObject.Predmet.ProtustrankaWithAdress>
    <izvorni_sadrzaj>INCOGNITO PRODUKCIJA d.o.o. Jakovljanska 21, 10000 Zagreb</izvorni_sadrzaj>
    <derivirana_varijabla naziv="DomainObject.Predmet.ProtustrankaWithAdress_1">INCOGNITO PRODUKCIJA d.o.o. Jakovljanska 21, 10000 Zagreb</derivirana_varijabla>
  </DomainObject.Predmet.ProtustrankaWithAdress>
  <DomainObject.Predmet.ProtustrankaWithAdressOIB>
    <izvorni_sadrzaj>INCOGNITO PRODUKCIJA d.o.o., OIB 93870073918, Jakovljanska 21, 10000 Zagreb</izvorni_sadrzaj>
    <derivirana_varijabla naziv="DomainObject.Predmet.ProtustrankaWithAdressOIB_1">INCOGNITO PRODUKCIJA d.o.o., OIB 93870073918, Jakovljanska 21, 10000 Zagreb</derivirana_varijabla>
  </DomainObject.Predmet.ProtustrankaWithAdressOIB>
  <DomainObject.Predmet.ProtustrankaNazivFormated>
    <izvorni_sadrzaj>INCOGNITO PRODUKCIJA d.o.o.</izvorni_sadrzaj>
    <derivirana_varijabla naziv="DomainObject.Predmet.ProtustrankaNazivFormated_1">INCOGNITO PRODUKCIJA d.o.o.</derivirana_varijabla>
  </DomainObject.Predmet.ProtustrankaNazivFormated>
  <DomainObject.Predmet.ProtustrankaNazivFormatedOIB>
    <izvorni_sadrzaj>INCOGNITO PRODUKCIJA d.o.o., OIB 93870073918</izvorni_sadrzaj>
    <derivirana_varijabla naziv="DomainObject.Predmet.ProtustrankaNazivFormatedOIB_1">INCOGNITO PRODUKCIJA d.o.o., OIB 93870073918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INCOGNITO PRODUKCIJA d.o.o.</item>
    </izvorni_sadrzaj>
    <derivirana_varijabla naziv="DomainObject.Predmet.ProtuStrankaListFormated_1">
      <item>INCOGNITO PRODUKCIJA d.o.o.</item>
    </derivirana_varijabla>
  </DomainObject.Predmet.ProtuStrankaListFormated>
  <DomainObject.Predmet.ProtuStrankaListFormatedOIB>
    <izvorni_sadrzaj>
      <item>INCOGNITO PRODUKCIJA d.o.o., OIB 93870073918</item>
    </izvorni_sadrzaj>
    <derivirana_varijabla naziv="DomainObject.Predmet.ProtuStrankaListFormatedOIB_1">
      <item>INCOGNITO PRODUKCIJA d.o.o., OIB 93870073918</item>
    </derivirana_varijabla>
  </DomainObject.Predmet.ProtuStrankaListFormatedOIB>
  <DomainObject.Predmet.ProtuStrankaListFormatedWithAdress>
    <izvorni_sadrzaj>
      <item>INCOGNITO PRODUKCIJA d.o.o., Jakovljanska 21, 10000 Zagreb</item>
    </izvorni_sadrzaj>
    <derivirana_varijabla naziv="DomainObject.Predmet.ProtuStrankaListFormatedWithAdress_1">
      <item>INCOGNITO PRODUKCIJA d.o.o., Jakovljanska 21, 10000 Zagreb</item>
    </derivirana_varijabla>
  </DomainObject.Predmet.ProtuStrankaListFormatedWithAdress>
  <DomainObject.Predmet.ProtuStrankaListFormatedWithAdressOIB>
    <izvorni_sadrzaj>
      <item>INCOGNITO PRODUKCIJA d.o.o., OIB 93870073918, Jakovljanska 21, 10000 Zagreb</item>
    </izvorni_sadrzaj>
    <derivirana_varijabla naziv="DomainObject.Predmet.ProtuStrankaListFormatedWithAdressOIB_1">
      <item>INCOGNITO PRODUKCIJA d.o.o., OIB 93870073918, Jakovljanska 21, 10000 Zagreb</item>
    </derivirana_varijabla>
  </DomainObject.Predmet.ProtuStrankaListFormatedWithAdressOIB>
  <DomainObject.Predmet.ProtuStrankaListNazivFormated>
    <izvorni_sadrzaj>
      <item>INCOGNITO PRODUKCIJA d.o.o.</item>
    </izvorni_sadrzaj>
    <derivirana_varijabla naziv="DomainObject.Predmet.ProtuStrankaListNazivFormated_1">
      <item>INCOGNITO PRODUKCIJA d.o.o.</item>
    </derivirana_varijabla>
  </DomainObject.Predmet.ProtuStrankaListNazivFormated>
  <DomainObject.Predmet.ProtuStrankaListNazivFormatedOIB>
    <izvorni_sadrzaj>
      <item>INCOGNITO PRODUKCIJA d.o.o., OIB 93870073918</item>
    </izvorni_sadrzaj>
    <derivirana_varijabla naziv="DomainObject.Predmet.ProtuStrankaListNazivFormatedOIB_1">
      <item>INCOGNITO PRODUKCIJA d.o.o., OIB 93870073918</item>
    </derivirana_varijabla>
  </DomainObject.Predmet.ProtuStrankaListNazivFormatedOIB>
  <DomainObject.Predmet.OstaliListFormated>
    <izvorni_sadrzaj>
      <item>Maša Katić</item>
    </izvorni_sadrzaj>
    <derivirana_varijabla naziv="DomainObject.Predmet.OstaliListFormated_1">
      <item>Maša Katić</item>
    </derivirana_varijabla>
  </DomainObject.Predmet.OstaliListFormated>
  <DomainObject.Predmet.OstaliListFormatedOIB>
    <izvorni_sadrzaj>
      <item>Maša Katić, OIB 58311188210</item>
    </izvorni_sadrzaj>
    <derivirana_varijabla naziv="DomainObject.Predmet.OstaliListFormatedOIB_1">
      <item>Maša Katić, OIB 58311188210</item>
    </derivirana_varijabla>
  </DomainObject.Predmet.OstaliListFormatedOIB>
  <DomainObject.Predmet.OstaliListFormatedWithAdress>
    <izvorni_sadrzaj>
      <item>Maša Katić, Jakovljanska 21, 10000 Zagreb</item>
    </izvorni_sadrzaj>
    <derivirana_varijabla naziv="DomainObject.Predmet.OstaliListFormatedWithAdress_1">
      <item>Maša Katić, Jakovljanska 21, 10000 Zagreb</item>
    </derivirana_varijabla>
  </DomainObject.Predmet.OstaliListFormatedWithAdress>
  <DomainObject.Predmet.OstaliListFormatedWithAdressOIB>
    <izvorni_sadrzaj>
      <item>Maša Katić, OIB 58311188210, Jakovljanska 21, 10000 Zagreb</item>
    </izvorni_sadrzaj>
    <derivirana_varijabla naziv="DomainObject.Predmet.OstaliListFormatedWithAdressOIB_1">
      <item>Maša Katić, OIB 58311188210, Jakovljanska 21, 10000 Zagreb</item>
    </derivirana_varijabla>
  </DomainObject.Predmet.OstaliListFormatedWithAdressOIB>
  <DomainObject.Predmet.OstaliListNazivFormated>
    <izvorni_sadrzaj>
      <item>Maša Katić</item>
    </izvorni_sadrzaj>
    <derivirana_varijabla naziv="DomainObject.Predmet.OstaliListNazivFormated_1">
      <item>Maša Katić</item>
    </derivirana_varijabla>
  </DomainObject.Predmet.OstaliListNazivFormated>
  <DomainObject.Predmet.OstaliListNazivFormatedOIB>
    <izvorni_sadrzaj>
      <item>Maša Katić, OIB 58311188210</item>
    </izvorni_sadrzaj>
    <derivirana_varijabla naziv="DomainObject.Predmet.OstaliListNazivFormatedOIB_1">
      <item>Maša Katić, OIB 58311188210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INCOGNITO PRODUKCIJA d.o.o.</izvorni_sadrzaj>
    <derivirana_varijabla naziv="DomainObject.Predmet.ProtustrankaIDrugi_1">INCOGNITO PRODUKCIJA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INCOGNITO PRODUKCIJA d.o.o., OIB 93870073918, Jakovljanska 21, 10000 Zagreb</izvorni_sadrzaj>
    <derivirana_varijabla naziv="DomainObject.Predmet.ProtustrankaIDrugiAdressOIB_1">INCOGNITO PRODUKCIJA d.o.o., OIB 93870073918, Jakovljanska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INCOGNITO PRODUKCIJA d.o.o.</item>
      <item>FINA Regionalni centar Zagreb</item>
      <item>Maša Katić</item>
    </izvorni_sadrzaj>
    <derivirana_varijabla naziv="DomainObject.Predmet.SudioniciListNaziv_1">
      <item>INCOGNITO PRODUKCIJA d.o.o.</item>
      <item>FINA Regionalni centar Zagreb</item>
      <item>Maša Katić</item>
    </derivirana_varijabla>
  </DomainObject.Predmet.SudioniciListNaziv>
  <DomainObject.Predmet.SudioniciListAdressOIB>
    <izvorni_sadrzaj>
      <item>INCOGNITO PRODUKCIJA d.o.o., OIB 93870073918, Jakovljanska 21,10000 Zagreb</item>
      <item>FINA Regionalni centar Zagreb, OIB 85821130368, Trg Svibanjskih žrtava 1995. br.1,10000 Zagreb</item>
      <item>Maša Katić, OIB 58311188210, Jakovljanska 21,10000 Zagreb</item>
    </izvorni_sadrzaj>
    <derivirana_varijabla naziv="DomainObject.Predmet.SudioniciListAdressOIB_1">
      <item>INCOGNITO PRODUKCIJA d.o.o., OIB 93870073918, Jakovljanska 21,10000 Zagreb</item>
      <item>FINA Regionalni centar Zagreb, OIB 85821130368, Trg Svibanjskih žrtava 1995. br.1,10000 Zagreb</item>
      <item>Maša Katić, OIB 58311188210, Jakovljanska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93870073918</item>
      <item>, OIB 85821130368</item>
      <item>, OIB 58311188210</item>
    </izvorni_sadrzaj>
    <derivirana_varijabla naziv="DomainObject.Predmet.SudioniciListNazivOIB_1">
      <item>, OIB 93870073918</item>
      <item>, OIB 85821130368</item>
      <item>, OIB 58311188210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501</properties:Words>
  <properties:Characters>2792</properties:Characters>
  <properties:Lines>97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2016-02-15T11:05:00Z</dcterms:created>
  <dc:creator>Korisnik</dc:creator>
  <cp:lastModifiedBy>Draženka Prpić</cp:lastModifiedBy>
  <cp:lastPrinted>2016-02-15T11:05:00Z</cp:lastPrinted>
  <dcterms:modified xmlns:xsi="http://www.w3.org/2001/XMLSchema-instance" xsi:type="dcterms:W3CDTF">2016-02-15T11:08:00Z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