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db5a" w14:paraId="d57db5a" w:rsidRDefault="001E0D2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0D20" w:rsidP="001E0D20" w:rsidR="001E0D20">
      <w:pPr>
        <w:pStyle w:val="Bezproreda"/>
      </w:pPr>
      <w:r>
        <w:t xml:space="preserve">    </w:t>
      </w:r>
    </w:p>
    <w:p w:rsidRDefault="001E0D20" w:rsidP="001E0D20" w:rsidR="001E0D20">
      <w:pPr>
        <w:pStyle w:val="Bezproreda"/>
      </w:pPr>
    </w:p>
    <w:p w:rsidRDefault="001E0D20" w:rsidP="001E0D20" w:rsidR="00AE649C">
      <w:pPr>
        <w:pStyle w:val="Bezproreda"/>
      </w:pPr>
      <w:r>
        <w:t xml:space="preserve">     Republika Hrvatska</w:t>
      </w:r>
    </w:p>
    <w:p w:rsidRDefault="001E0D20" w:rsidP="001E0D20" w:rsidR="001E0D20">
      <w:pPr>
        <w:pStyle w:val="Bezproreda"/>
      </w:pPr>
      <w:r>
        <w:t>Trgovački sud u Bjelovaru</w:t>
      </w:r>
    </w:p>
    <w:p w:rsidRDefault="001E0D20" w:rsidP="001E0D20" w:rsidR="001E0D20" w:rsidRPr="00B76F3C">
      <w:pPr>
        <w:pStyle w:val="Bezproreda"/>
      </w:pPr>
      <w:r>
        <w:t>Bjelovar, Dr. I. Lebovića 42.</w:t>
      </w:r>
    </w:p>
    <w:p w:rsidRDefault="001E0D20" w:rsidP="001E0D20" w:rsidR="001E0D20">
      <w:pPr>
        <w:pStyle w:val="Bezproreda"/>
        <w:ind w:firstLine="708" w:left="4956"/>
      </w:pPr>
      <w:r>
        <w:t>Poslovni broj: 1-St-548/2017-7</w:t>
      </w:r>
    </w:p>
    <w:p w:rsidRDefault="001E0D20" w:rsidP="001E0D20" w:rsidR="001E0D20">
      <w:pPr>
        <w:pStyle w:val="Bezproreda"/>
        <w:ind w:firstLine="708" w:left="4956"/>
      </w:pPr>
    </w:p>
    <w:p w:rsidRDefault="001E0D20" w:rsidP="001E0D20" w:rsidR="001E0D20">
      <w:pPr>
        <w:pStyle w:val="Bezproreda"/>
        <w:jc w:val="center"/>
      </w:pPr>
    </w:p>
    <w:p w:rsidRDefault="001E0D20" w:rsidP="001E0D20" w:rsidR="001E0D20">
      <w:pPr>
        <w:pStyle w:val="Bezproreda"/>
        <w:jc w:val="center"/>
      </w:pPr>
      <w:r>
        <w:t>R E P U B L I K A    H R V A T S K A</w:t>
      </w:r>
    </w:p>
    <w:p w:rsidRDefault="001E0D20" w:rsidP="001E0D20" w:rsidR="001E0D20">
      <w:pPr>
        <w:pStyle w:val="Bezproreda"/>
        <w:jc w:val="center"/>
      </w:pPr>
    </w:p>
    <w:p w:rsidRDefault="001E0D20" w:rsidP="001E0D20" w:rsidR="001E0D20">
      <w:pPr>
        <w:pStyle w:val="Bezproreda"/>
        <w:jc w:val="center"/>
      </w:pPr>
      <w:r>
        <w:t>R J E Š E N J E</w:t>
      </w:r>
    </w:p>
    <w:p w:rsidRDefault="001E0D20" w:rsidP="001E0D20" w:rsidR="001E0D20">
      <w:pPr>
        <w:pStyle w:val="Bezproreda"/>
        <w:jc w:val="center"/>
      </w:pPr>
    </w:p>
    <w:p w:rsidRDefault="001E0D20" w:rsidP="001E0D20" w:rsidR="001E0D20">
      <w:pPr>
        <w:pStyle w:val="Bezproreda"/>
        <w:jc w:val="center"/>
      </w:pPr>
    </w:p>
    <w:p w:rsidRDefault="001E0D20" w:rsidP="001E0D20" w:rsidR="001E0D20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Zagreb,Podružnica Zagreb, radi otvaranja stečajnog postupka  nad trgovačkim društvom TRANS-PROMET d.o.o. za usluge Odranski Obrež, Dr. Luje Naletilića 67 G, OIB: 98092635093,  21.  studenog   2017. 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jc w:val="center"/>
      </w:pPr>
      <w:r>
        <w:t>r i j e š i o     j e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ind w:firstLine="708"/>
        <w:jc w:val="both"/>
      </w:pPr>
      <w:r>
        <w:t>1. Imenuje se privremeni stečajni upravitelj Marijan Drljanovčan iz Miholjanca, A. Mihanovića  131, OIB: 49708160615.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jc w:val="center"/>
      </w:pPr>
      <w:r>
        <w:t>14. prosinca  2017. godine u 9,15 sati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jc w:val="both"/>
      </w:pPr>
      <w:r>
        <w:t>1. predlagatelj</w:t>
      </w:r>
    </w:p>
    <w:p w:rsidRDefault="001E0D20" w:rsidP="001E0D20" w:rsidR="001E0D20">
      <w:pPr>
        <w:pStyle w:val="Bezproreda"/>
        <w:jc w:val="both"/>
      </w:pPr>
      <w:r>
        <w:t xml:space="preserve">2.  z.z. dužnika Marino Jukić iz Knina </w:t>
      </w:r>
    </w:p>
    <w:p w:rsidRDefault="001E0D20" w:rsidP="001E0D20" w:rsidR="001E0D20">
      <w:pPr>
        <w:pStyle w:val="Bezproreda"/>
        <w:jc w:val="both"/>
      </w:pPr>
      <w:r>
        <w:t>3. privremeni stečajni upravitelj Marijan Drljanovčan.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ind w:firstLine="708"/>
        <w:jc w:val="both"/>
      </w:pPr>
      <w:r>
        <w:t>Pismeno izvješće s mišljenjem privremeni stečajni upravitelj dužan je predati sudu najkasnije do 11. prosinca 2017. godine.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jc w:val="center"/>
      </w:pPr>
      <w:r>
        <w:t>Obrazloženje</w:t>
      </w:r>
    </w:p>
    <w:p w:rsidRDefault="001E0D20" w:rsidP="001E0D20" w:rsidR="001E0D20">
      <w:pPr>
        <w:pStyle w:val="Bezproreda"/>
        <w:jc w:val="center"/>
      </w:pPr>
    </w:p>
    <w:p w:rsidRDefault="001E0D20" w:rsidP="001E0D20" w:rsidR="001E0D20">
      <w:pPr>
        <w:pStyle w:val="Bezproreda"/>
        <w:ind w:firstLine="708"/>
        <w:jc w:val="both"/>
      </w:pPr>
      <w:r>
        <w:t xml:space="preserve">Predlagateljica FINA Regionalni centar Zagreb, Podružnica Zagreb je  dana  16.  kolovoza  2016. godine  podnijela  prijedlog za otvaranje stečajnog postupka nad  trgovačkim </w:t>
      </w:r>
      <w:r>
        <w:lastRenderedPageBreak/>
        <w:t>društvom TRANS-PROMET d.o.o. za usluge Odranski Obrež, Dr. Luje Naletilića 67 G, OIB: 98092635093.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ind w:firstLine="708"/>
        <w:jc w:val="both"/>
      </w:pPr>
      <w:r>
        <w:t xml:space="preserve">Kako je  predlagateljica  učinila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donijeti rješenje o pokretanju prethodnog postupka te imenovati privremenog stečajnog upravitelja u osobi Marijana Drljanovčan iz Miholjanca,  radi utvrđivanja uvjeta za otvaranje stečajnog postupka nad dužnikom TRANS-PROMET d.o.o. za usluge Odranski Obrež, Dr. Luje Naletilića 67 G, OIB: 98092635093, a u skladu s odredbom članka 119. Stečajnog zakona. 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ind w:firstLine="708"/>
        <w:jc w:val="both"/>
      </w:pPr>
      <w:r>
        <w:t>Temeljem iznijetog riješeno je kao u izreci.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ind w:firstLine="708"/>
        <w:jc w:val="both"/>
      </w:pPr>
      <w:r>
        <w:t xml:space="preserve">U Bjelovaru   21. studenog  2017.   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ind w:firstLine="708" w:left="4248"/>
        <w:jc w:val="both"/>
      </w:pPr>
      <w:r>
        <w:t>S u d a c</w:t>
      </w:r>
    </w:p>
    <w:p w:rsidRDefault="001E0D20" w:rsidP="001E0D20" w:rsidR="001E0D2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1E0D20" w:rsidP="001E0D20" w:rsidR="001E0D2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1E0D20" w:rsidP="001E0D20" w:rsidR="001E0D20">
      <w:pPr>
        <w:pStyle w:val="Bezproreda"/>
        <w:jc w:val="both"/>
      </w:pPr>
    </w:p>
    <w:p w:rsidRDefault="001E0D20" w:rsidP="001E0D20" w:rsidR="001E0D20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1E0D2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138176"/>
      <w:docPartObj>
        <w:docPartGallery w:val="Page Numbers (Top of Page)"/>
        <w:docPartUnique/>
      </w:docPartObj>
    </w:sdtPr>
    <w:sdtEndPr/>
    <w:sdtContent>
      <w:p w:rsidRDefault="001E0D20" w:rsidR="001E0D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2F8">
          <w:t>2</w:t>
        </w:r>
        <w:r>
          <w:fldChar w:fldCharType="end"/>
        </w:r>
      </w:p>
    </w:sdtContent>
  </w:sdt>
  <w:p w:rsidRDefault="001E0D20" w:rsidR="008333A9">
    <w:pPr>
      <w:pStyle w:val="Zaglavlje"/>
    </w:pPr>
    <w:r>
      <w:t>Poslovni broj: 1 St-548/2017-7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D20"/>
    <w:rsid w:val="001E1CF7"/>
    <w:rsid w:val="001E34BF"/>
    <w:rsid w:val="001E57C9"/>
    <w:rsid w:val="001E62F8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714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St-548/2017-7</izvorni_sadrzaj>
    <derivirana_varijabla naziv="DomainObject.Oznaka_1">St-548/2017-7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TRANS-PROMET d.o.o. za usluge (prije JUKIĆ ŽITO d.o.o.)</izvorni_sadrzaj>
    <derivirana_varijabla naziv="DomainObject.Predmet.ProtustrankaFormated_1">  TRANS-PROMET d.o.o. za usluge (prije JUKIĆ ŽITO d.o.o.)</derivirana_varijabla>
  </DomainObject.Predmet.ProtustrankaFormated>
  <DomainObject.Predmet.ProtustrankaFormatedOIB>
    <izvorni_sadrzaj>  TRANS-PROMET d.o.o. za usluge (prije JUKIĆ ŽITO d.o.o.), OIB 98092635093</izvorni_sadrzaj>
    <derivirana_varijabla naziv="DomainObject.Predmet.ProtustrankaFormatedOIB_1">  TRANS-PROMET d.o.o. za usluge (prije JUKIĆ ŽITO d.o.o.), OIB 98092635093</derivirana_varijabla>
  </DomainObject.Predmet.ProtustrankaFormatedOIB>
  <DomainObject.Predmet.ProtustrankaFormatedWithAdress>
    <izvorni_sadrzaj> TRANS-PROMET d.o.o. za usluge (prije JUKIĆ ŽITO d.o.o.), Dr. Luje Naletilića 67 G, 10020 Odranski Obrež</izvorni_sadrzaj>
    <derivirana_varijabla naziv="DomainObject.Predmet.ProtustrankaFormatedWithAdress_1"> TRANS-PROMET d.o.o. za usluge (prije JUKIĆ ŽITO d.o.o.), Dr. Luje Naletilića 67 G, 10020 Odranski Obrež</derivirana_varijabla>
  </DomainObject.Predmet.ProtustrankaFormatedWithAdress>
  <DomainObject.Predmet.ProtustrankaFormatedWithAdressOIB>
    <izvorni_sadrzaj> TRANS-PROMET d.o.o. za usluge (prije JUKIĆ ŽITO d.o.o.), OIB 98092635093, Dr. Luje Naletilića 67 G, 10020 Odranski Obrež</izvorni_sadrzaj>
    <derivirana_varijabla naziv="DomainObject.Predmet.ProtustrankaFormatedWithAdressOIB_1"> TRANS-PROMET d.o.o. za usluge (prije JUKIĆ ŽITO d.o.o.), OIB 98092635093, Dr. Luje Naletilića 67 G, 10020 Odranski Obrež</derivirana_varijabla>
  </DomainObject.Predmet.ProtustrankaFormatedWithAdressOIB>
  <DomainObject.Predmet.ProtustrankaWithAdress>
    <izvorni_sadrzaj>TRANS-PROMET d.o.o. za usluge (prije JUKIĆ ŽITO d.o.o.) Dr. Luje Naletilića 67 G, 10020 Odranski Obrež</izvorni_sadrzaj>
    <derivirana_varijabla naziv="DomainObject.Predmet.ProtustrankaWithAdress_1">TRANS-PROMET d.o.o. za usluge (prije JUKIĆ ŽITO d.o.o.) Dr. Luje Naletilića 67 G, 10020 Odranski Obrež</derivirana_varijabla>
  </DomainObject.Predmet.ProtustrankaWithAdress>
  <DomainObject.Predmet.ProtustrankaWithAdressOIB>
    <izvorni_sadrzaj>TRANS-PROMET d.o.o. za usluge (prije JUKIĆ ŽITO d.o.o.), OIB 98092635093, Dr. Luje Naletilića 67 G, 10020 Odranski Obrež</izvorni_sadrzaj>
    <derivirana_varijabla naziv="DomainObject.Predmet.ProtustrankaWithAdressOIB_1">TRANS-PROMET d.o.o. za usluge (prije JUKIĆ ŽITO d.o.o.), OIB 98092635093, Dr. Luje Naletilića 67 G, 10020 Odranski Obrež</derivirana_varijabla>
  </DomainObject.Predmet.ProtustrankaWithAdressOIB>
  <DomainObject.Predmet.ProtustrankaNazivFormated>
    <izvorni_sadrzaj>TRANS-PROMET d.o.o. za usluge (prije JUKIĆ ŽITO d.o.o.)</izvorni_sadrzaj>
    <derivirana_varijabla naziv="DomainObject.Predmet.ProtustrankaNazivFormated_1">TRANS-PROMET d.o.o. za usluge (prije JUKIĆ ŽITO d.o.o.)</derivirana_varijabla>
  </DomainObject.Predmet.ProtustrankaNazivFormated>
  <DomainObject.Predmet.ProtustrankaNazivFormatedOIB>
    <izvorni_sadrzaj>TRANS-PROMET d.o.o. za usluge (prije JUKIĆ ŽITO d.o.o.), OIB 98092635093</izvorni_sadrzaj>
    <derivirana_varijabla naziv="DomainObject.Predmet.ProtustrankaNazivFormatedOIB_1">TRANS-PROMET d.o.o. za usluge (prije JUKIĆ ŽITO d.o.o.), OIB 98092635093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TRANS-PROMET d.o.o. za usluge (prije JUKIĆ ŽITO d.o.o.)</item>
    </izvorni_sadrzaj>
    <derivirana_varijabla naziv="DomainObject.Predmet.ProtuStrankaListFormated_1">
      <item>TRANS-PROMET d.o.o. za usluge (prije JUKIĆ ŽITO d.o.o.)</item>
    </derivirana_varijabla>
  </DomainObject.Predmet.ProtuStrankaListFormated>
  <DomainObject.Predmet.ProtuStrankaListFormatedOIB>
    <izvorni_sadrzaj>
      <item>TRANS-PROMET d.o.o. za usluge (prije JUKIĆ ŽITO d.o.o.), OIB 98092635093</item>
    </izvorni_sadrzaj>
    <derivirana_varijabla naziv="DomainObject.Predmet.ProtuStrankaListFormatedOIB_1">
      <item>TRANS-PROMET d.o.o. za usluge (prije JUKIĆ ŽITO d.o.o.), OIB 98092635093</item>
    </derivirana_varijabla>
  </DomainObject.Predmet.ProtuStrankaListFormatedOIB>
  <DomainObject.Predmet.ProtuStrankaListFormatedWithAdress>
    <izvorni_sadrzaj>
      <item>TRANS-PROMET d.o.o. za usluge (prije JUKIĆ ŽITO d.o.o.), Dr. Luje Naletilića 67 G, 10020 Odranski Obrež</item>
    </izvorni_sadrzaj>
    <derivirana_varijabla naziv="DomainObject.Predmet.ProtuStrankaListFormatedWithAdress_1">
      <item>TRANS-PROMET d.o.o. za usluge (prije JUKIĆ ŽITO d.o.o.), Dr. Luje Naletilića 67 G, 10020 Odranski Obrež</item>
    </derivirana_varijabla>
  </DomainObject.Predmet.ProtuStrankaListFormatedWithAdress>
  <DomainObject.Predmet.ProtuStrankaListFormatedWithAdressOIB>
    <izvorni_sadrzaj>
      <item>TRANS-PROMET d.o.o. za usluge (prije JUKIĆ ŽITO d.o.o.), OIB 98092635093, Dr. Luje Naletilića 67 G, 10020 Odranski Obrež</item>
    </izvorni_sadrzaj>
    <derivirana_varijabla naziv="DomainObject.Predmet.ProtuStrankaListFormatedWithAdressOIB_1">
      <item>TRANS-PROMET d.o.o. za usluge (prije JUKIĆ ŽITO d.o.o.), OIB 98092635093, Dr. Luje Naletilića 67 G, 10020 Odranski Obrež</item>
    </derivirana_varijabla>
  </DomainObject.Predmet.ProtuStrankaListFormatedWithAdressOIB>
  <DomainObject.Predmet.ProtuStrankaListNazivFormated>
    <izvorni_sadrzaj>
      <item>TRANS-PROMET d.o.o. za usluge (prije JUKIĆ ŽITO d.o.o.)</item>
    </izvorni_sadrzaj>
    <derivirana_varijabla naziv="DomainObject.Predmet.ProtuStrankaListNazivFormated_1">
      <item>TRANS-PROMET d.o.o. za usluge (prije JUKIĆ ŽITO d.o.o.)</item>
    </derivirana_varijabla>
  </DomainObject.Predmet.ProtuStrankaListNazivFormated>
  <DomainObject.Predmet.ProtuStrankaListNazivFormatedOIB>
    <izvorni_sadrzaj>
      <item>TRANS-PROMET d.o.o. za usluge (prije JUKIĆ ŽITO d.o.o.), OIB 98092635093</item>
    </izvorni_sadrzaj>
    <derivirana_varijabla naziv="DomainObject.Predmet.ProtuStrankaListNazivFormatedOIB_1">
      <item>TRANS-PROMET d.o.o. za usluge (prije JUKIĆ ŽITO d.o.o.), OIB 98092635093</item>
    </derivirana_varijabla>
  </DomainObject.Predmet.ProtuStrankaListNazivFormatedOIB>
  <DomainObject.Predmet.OstaliListFormated>
    <izvorni_sadrzaj>
      <item>Marino Jukić</item>
    </izvorni_sadrzaj>
    <derivirana_varijabla naziv="DomainObject.Predmet.OstaliListFormated_1">
      <item>Marino Jukić</item>
    </derivirana_varijabla>
  </DomainObject.Predmet.OstaliListFormated>
  <DomainObject.Predmet.OstaliListFormatedOIB>
    <izvorni_sadrzaj>
      <item>Marino Jukić, OIB 98179643584</item>
    </izvorni_sadrzaj>
    <derivirana_varijabla naziv="DomainObject.Predmet.OstaliListFormatedOIB_1">
      <item>Marino Jukić, OIB 98179643584</item>
    </derivirana_varijabla>
  </DomainObject.Predmet.OstaliListFormatedOIB>
  <DomainObject.Predmet.OstaliListFormatedWithAdress>
    <izvorni_sadrzaj>
      <item>Marino Jukić, J. Hatzea 11., 22300 Knin</item>
    </izvorni_sadrzaj>
    <derivirana_varijabla naziv="DomainObject.Predmet.OstaliListFormatedWithAdress_1">
      <item>Marino Jukić, J. Hatzea 11., 22300 Knin</item>
    </derivirana_varijabla>
  </DomainObject.Predmet.OstaliListFormatedWithAdress>
  <DomainObject.Predmet.OstaliListFormatedWithAdressOIB>
    <izvorni_sadrzaj>
      <item>Marino Jukić, OIB 98179643584, J. Hatzea 11., 22300 Knin</item>
    </izvorni_sadrzaj>
    <derivirana_varijabla naziv="DomainObject.Predmet.OstaliListFormatedWithAdressOIB_1">
      <item>Marino Jukić, OIB 98179643584, J. Hatzea 11., 22300 Knin</item>
    </derivirana_varijabla>
  </DomainObject.Predmet.OstaliListFormatedWithAdressOIB>
  <DomainObject.Predmet.OstaliListNazivFormated>
    <izvorni_sadrzaj>
      <item>Marino Jukić</item>
    </izvorni_sadrzaj>
    <derivirana_varijabla naziv="DomainObject.Predmet.OstaliListNazivFormated_1">
      <item>Marino Jukić</item>
    </derivirana_varijabla>
  </DomainObject.Predmet.OstaliListNazivFormated>
  <DomainObject.Predmet.OstaliListNazivFormatedOIB>
    <izvorni_sadrzaj>
      <item>Marino Jukić, OIB 98179643584</item>
    </izvorni_sadrzaj>
    <derivirana_varijabla naziv="DomainObject.Predmet.OstaliListNazivFormatedOIB_1">
      <item>Marino Jukić, OIB 98179643584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St-548/2017-7</izvorni_sadrzaj>
    <derivirana_varijabla naziv="DomainObject.PoslovniBrojDokumenta_1">St-548/2017-7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TRANS-PROMET d.o.o. za usluge (prije JUKIĆ ŽITO d.o.o.)</izvorni_sadrzaj>
    <derivirana_varijabla naziv="DomainObject.Predmet.ProtustrankaIDrugi_1">TRANS-PROMET d.o.o. za usluge (prije JUKIĆ ŽITO d.o.o.)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TRANS-PROMET d.o.o. za usluge (prije JUKIĆ ŽITO d.o.o.), OIB 98092635093, Dr. Luje Naletilića 67 G, 10020 Odranski Obrež</izvorni_sadrzaj>
    <derivirana_varijabla naziv="DomainObject.Predmet.ProtustrankaIDrugiAdressOIB_1">TRANS-PROMET d.o.o. za usluge (prije JUKIĆ ŽITO d.o.o.), OIB 98092635093, Dr. Luje Naletilića 67 G,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TRANS-PROMET d.o.o. za usluge (prije JUKIĆ ŽITO d.o.o.)</item>
      <item>Marino Jukić</item>
    </izvorni_sadrzaj>
    <derivirana_varijabla naziv="DomainObject.Predmet.SudioniciListNaziv_1">
      <item>FINA Regionalni centar Zagreb</item>
      <item>TRANS-PROMET d.o.o. za usluge (prije JUKIĆ ŽITO d.o.o.)</item>
      <item>Marino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TRANS-PROMET d.o.o. za usluge (prije JUKIĆ ŽITO d.o.o.), OIB 98092635093, Dr. Luje Naletilića 67 G,10020 Odranski Obrež</item>
      <item>Marino Jukić, OIB 98179643584, J. Hatzea 11.,22300 Knin</item>
    </izvorni_sadrzaj>
    <derivirana_varijabla naziv="DomainObject.Predmet.SudioniciListAdressOIB_1">
      <item>FINA Regionalni centar Zagreb, OIB 85821130368, Trg svibanjskih žrtava 1995. br. 1,10000 Zagreb</item>
      <item>TRANS-PROMET d.o.o. za usluge (prije JUKIĆ ŽITO d.o.o.), OIB 98092635093, Dr. Luje Naletilića 67 G,10020 Odranski Obrež</item>
      <item>Marino Jukić, OIB 98179643584, J. Hatzea 11.,22300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BA644-AE2B-4EB7-BB52-0FF542DAA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2515</properties:Characters>
  <properties:Lines>78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2017-11-21T10:39:00Z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St-548/2017-7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