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51b7" w14:paraId="23051b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6E154E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103330">
        <w:t>765/16-19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E154E">
        <w:t>VERCHE AEDIFICATIO d.o.o., Vrsi, Vrsi 4, OIB: 29159736604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8A5C59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03330">
        <w:t>4. listopada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03330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A5C59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72598F">
        <w:t>3.000,00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F6817" w:rsidP="00BF6817" w:rsidR="00BF6817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E154E">
        <w:t>16.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6E154E">
        <w:t>18.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2598F" w:rsidP="0072598F" w:rsidR="0072598F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03330">
        <w:t>4.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919B9" w:rsidP="00103330" w:rsidR="00B919B9">
      <w:pPr>
        <w:jc w:val="right"/>
      </w:pPr>
      <w:r>
        <w:t>Sudac</w:t>
      </w:r>
    </w:p>
    <w:p w:rsidRDefault="00B919B9" w:rsidP="00103330" w:rsidR="00B919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919B9" w:rsidP="00103330" w:rsidR="00B919B9">
      <w:pPr>
        <w:jc w:val="right"/>
      </w:pP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BF6817" w:rsidP="00BF6817" w:rsidR="00BF6817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72598F" w:rsidP="00B50947" w:rsidR="0072598F"/>
    <w:p w:rsidRDefault="0072598F" w:rsidP="00B50947" w:rsidR="0072598F"/>
    <w:p w:rsidRDefault="0072598F" w:rsidP="00B50947" w:rsidR="0072598F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72598F" w:rsidP="00B50947" w:rsidR="0072598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03330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15D63"/>
    <w:rsid w:val="00630EA3"/>
    <w:rsid w:val="00633783"/>
    <w:rsid w:val="00634CED"/>
    <w:rsid w:val="00640DD5"/>
    <w:rsid w:val="006A5242"/>
    <w:rsid w:val="006B6E1C"/>
    <w:rsid w:val="006D30A4"/>
    <w:rsid w:val="006E154E"/>
    <w:rsid w:val="00710A26"/>
    <w:rsid w:val="0071313E"/>
    <w:rsid w:val="0072598F"/>
    <w:rsid w:val="00731A40"/>
    <w:rsid w:val="007421EA"/>
    <w:rsid w:val="00762CC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A5C59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919B9"/>
    <w:rsid w:val="00BB192C"/>
    <w:rsid w:val="00BF6817"/>
    <w:rsid w:val="00C64EB0"/>
    <w:rsid w:val="00CA2AA9"/>
    <w:rsid w:val="00CE069C"/>
    <w:rsid w:val="00CF2E75"/>
    <w:rsid w:val="00CF7517"/>
    <w:rsid w:val="00D27BB2"/>
    <w:rsid w:val="00D375C3"/>
    <w:rsid w:val="00D55F87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50B68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F8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F8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F8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F8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5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F8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F8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F8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F8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59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3500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238</properties:Words>
  <properties:Characters>1134</properties:Characters>
  <properties:Lines>56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2016-07-25T05:48:00Z</dcterms:created>
  <dc:creator>abajlo</dc:creator>
  <cp:lastModifiedBy>Martina Kalmeta</cp:lastModifiedBy>
  <cp:lastPrinted>2016-10-04T09:33:00Z</cp:lastPrinted>
  <dcterms:modified xmlns:xsi="http://www.w3.org/2001/XMLSchema-instance" xsi:type="dcterms:W3CDTF">2016-10-04T13:04:00Z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