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df6f" w14:paraId="7acdf6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B2E25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BF0684">
        <w:t>212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9365B">
        <w:t xml:space="preserve">Financijske agencije Regionalni centar Zagreb, Podružnica ZAGREB,  OIB: 85821130368, Zagreb, Trg svibanjskih žrtava 1995. broj 1, za pokretanje skraćenog stečajnog postupka nad dužnikom </w:t>
      </w:r>
      <w:r w:rsidR="00BF0684">
        <w:t>HIJEROTEJ d.o.o., OIB: 80199337638, MBS: 080685158, Zagreb, Dubrava 240</w:t>
      </w:r>
      <w:r w:rsidR="00687068">
        <w:t>,</w:t>
      </w:r>
      <w:r w:rsidR="009B6422">
        <w:t xml:space="preserve"> dana </w:t>
      </w:r>
      <w:r w:rsidR="00B9365B">
        <w:t>5. rujna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BF0684">
        <w:t>HIJEROTEJ d.o.o., OIB: 80199337638, MBS: 080685158, Zagreb, Dubrava 240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BF0684">
        <w:t>HIJEROTEJ d.o.o., OIB: 80199337638, MBS: 080685158, Zagreb, Dubrava 240</w:t>
      </w:r>
      <w:r w:rsidR="00687068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B9365B">
        <w:t>2</w:t>
      </w:r>
      <w:r w:rsidR="00BF0684">
        <w:t>4</w:t>
      </w:r>
      <w:r w:rsidR="00B9365B">
        <w:t>.veljače</w:t>
      </w:r>
      <w:r>
        <w:t xml:space="preserve"> 201</w:t>
      </w:r>
      <w:r w:rsidR="00B9365B">
        <w:t>6</w:t>
      </w:r>
      <w:r>
        <w:t xml:space="preserve">. zahtjev </w:t>
      </w:r>
      <w:r w:rsidR="00D6035C">
        <w:t>broj Klasa: 110-07/1</w:t>
      </w:r>
      <w:r w:rsidR="00B9365B">
        <w:t>6</w:t>
      </w:r>
      <w:r w:rsidR="00D6035C">
        <w:t>-01/04, Ur. broj: 04-06-1</w:t>
      </w:r>
      <w:r w:rsidR="00B9365B">
        <w:t>6</w:t>
      </w:r>
      <w:r w:rsidR="00D6035C">
        <w:t>-</w:t>
      </w:r>
      <w:r w:rsidR="00BF0684">
        <w:t>3859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F0684">
        <w:t>HIJEROTEJ d.o.o., OIB: 80199337638, MBS: 080685158, Zagreb, Dubrava 240</w:t>
      </w:r>
      <w:r w:rsidR="00B9365B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BF0684">
        <w:t>6. lipnja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BF0684">
        <w:t>212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9365B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20. 10.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227" w:rsidP="00DB058B" w:rsidR="004C5227">
      <w:r>
        <w:separator/>
      </w:r>
    </w:p>
  </w:endnote>
  <w:endnote w:id="0" w:type="continuationSeparator">
    <w:p w:rsidRDefault="004C5227" w:rsidP="00DB058B" w:rsidR="004C5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227" w:rsidP="00DB058B" w:rsidR="004C5227">
      <w:r>
        <w:separator/>
      </w:r>
    </w:p>
  </w:footnote>
  <w:footnote w:id="0" w:type="continuationSeparator">
    <w:p w:rsidRDefault="004C5227" w:rsidP="00DB058B" w:rsidR="004C5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6FE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BF0684">
      <w:t>212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C5227"/>
    <w:rsid w:val="004F0096"/>
    <w:rsid w:val="00500CAC"/>
    <w:rsid w:val="00597876"/>
    <w:rsid w:val="005C2121"/>
    <w:rsid w:val="00616C8E"/>
    <w:rsid w:val="00637C00"/>
    <w:rsid w:val="00657E40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A5A7D"/>
    <w:rsid w:val="008D7500"/>
    <w:rsid w:val="008E0069"/>
    <w:rsid w:val="00917B69"/>
    <w:rsid w:val="0095467A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65B"/>
    <w:rsid w:val="00BA1A5C"/>
    <w:rsid w:val="00BA7824"/>
    <w:rsid w:val="00BF068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B2E25"/>
    <w:rsid w:val="00DC7B39"/>
    <w:rsid w:val="00DE0702"/>
    <w:rsid w:val="00DE4CD2"/>
    <w:rsid w:val="00E00143"/>
    <w:rsid w:val="00EB5FF1"/>
    <w:rsid w:val="00EC13CB"/>
    <w:rsid w:val="00EC6FEE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C6FE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6FE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E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E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C6FE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6FE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E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E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St-1212/2016</izvorni_sadrzaj>
    <derivirana_varijabla naziv="DomainObject.Predmet.OznakaBroj_1">St-1212/2016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HIJEROTEJ d.o.o.</izvorni_sadrzaj>
    <derivirana_varijabla naziv="DomainObject.Predmet.ProtustrankaFormated_1">  HIJEROTEJ d.o.o.</derivirana_varijabla>
  </DomainObject.Predmet.ProtustrankaFormated>
  <DomainObject.Predmet.ProtustrankaFormatedOIB>
    <izvorni_sadrzaj>  HIJEROTEJ d.o.o., OIB 80199337638</izvorni_sadrzaj>
    <derivirana_varijabla naziv="DomainObject.Predmet.ProtustrankaFormatedOIB_1">  HIJEROTEJ d.o.o., OIB 80199337638</derivirana_varijabla>
  </DomainObject.Predmet.ProtustrankaFormatedOIB>
  <DomainObject.Predmet.ProtustrankaFormatedWithAdress>
    <izvorni_sadrzaj> HIJEROTEJ d.o.o., Dubrava 240, 10000 Zagreb</izvorni_sadrzaj>
    <derivirana_varijabla naziv="DomainObject.Predmet.ProtustrankaFormatedWithAdress_1"> HIJEROTEJ d.o.o., Dubrava 240, 10000 Zagreb</derivirana_varijabla>
  </DomainObject.Predmet.ProtustrankaFormatedWithAdress>
  <DomainObject.Predmet.ProtustrankaFormatedWithAdressOIB>
    <izvorni_sadrzaj> HIJEROTEJ d.o.o., OIB 80199337638, Dubrava 240, 10000 Zagreb</izvorni_sadrzaj>
    <derivirana_varijabla naziv="DomainObject.Predmet.ProtustrankaFormatedWithAdressOIB_1"> HIJEROTEJ d.o.o., OIB 80199337638, Dubrava 240, 10000 Zagreb</derivirana_varijabla>
  </DomainObject.Predmet.ProtustrankaFormatedWithAdressOIB>
  <DomainObject.Predmet.ProtustrankaWithAdress>
    <izvorni_sadrzaj>HIJEROTEJ d.o.o. Dubrava 240, 10000 Zagreb</izvorni_sadrzaj>
    <derivirana_varijabla naziv="DomainObject.Predmet.ProtustrankaWithAdress_1">HIJEROTEJ d.o.o. Dubrava 240, 10000 Zagreb</derivirana_varijabla>
  </DomainObject.Predmet.ProtustrankaWithAdress>
  <DomainObject.Predmet.ProtustrankaWithAdressOIB>
    <izvorni_sadrzaj>HIJEROTEJ d.o.o., OIB 80199337638, Dubrava 240, 10000 Zagreb</izvorni_sadrzaj>
    <derivirana_varijabla naziv="DomainObject.Predmet.ProtustrankaWithAdressOIB_1">HIJEROTEJ d.o.o., OIB 80199337638, Dubrava 240, 10000 Zagreb</derivirana_varijabla>
  </DomainObject.Predmet.ProtustrankaWithAdressOIB>
  <DomainObject.Predmet.ProtustrankaNazivFormated>
    <izvorni_sadrzaj>HIJEROTEJ d.o.o.</izvorni_sadrzaj>
    <derivirana_varijabla naziv="DomainObject.Predmet.ProtustrankaNazivFormated_1">HIJEROTEJ d.o.o.</derivirana_varijabla>
  </DomainObject.Predmet.ProtustrankaNazivFormated>
  <DomainObject.Predmet.ProtustrankaNazivFormatedOIB>
    <izvorni_sadrzaj>HIJEROTEJ d.o.o., OIB 80199337638</izvorni_sadrzaj>
    <derivirana_varijabla naziv="DomainObject.Predmet.ProtustrankaNazivFormatedOIB_1">HIJEROTEJ d.o.o., OIB 80199337638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HIJEROTEJ d.o.o.</item>
    </izvorni_sadrzaj>
    <derivirana_varijabla naziv="DomainObject.Predmet.ProtuStrankaListFormated_1">
      <item>HIJEROTEJ d.o.o.</item>
    </derivirana_varijabla>
  </DomainObject.Predmet.ProtuStrankaListFormated>
  <DomainObject.Predmet.ProtuStrankaListFormatedOIB>
    <izvorni_sadrzaj>
      <item>HIJEROTEJ d.o.o., OIB 80199337638</item>
    </izvorni_sadrzaj>
    <derivirana_varijabla naziv="DomainObject.Predmet.ProtuStrankaListFormatedOIB_1">
      <item>HIJEROTEJ d.o.o., OIB 80199337638</item>
    </derivirana_varijabla>
  </DomainObject.Predmet.ProtuStrankaListFormatedOIB>
  <DomainObject.Predmet.ProtuStrankaListFormatedWithAdress>
    <izvorni_sadrzaj>
      <item>HIJEROTEJ d.o.o., Dubrava 240, 10000 Zagreb</item>
    </izvorni_sadrzaj>
    <derivirana_varijabla naziv="DomainObject.Predmet.ProtuStrankaListFormatedWithAdress_1">
      <item>HIJEROTEJ d.o.o., Dubrava 240, 10000 Zagreb</item>
    </derivirana_varijabla>
  </DomainObject.Predmet.ProtuStrankaListFormatedWithAdress>
  <DomainObject.Predmet.ProtuStrankaListFormatedWithAdressOIB>
    <izvorni_sadrzaj>
      <item>HIJEROTEJ d.o.o., OIB 80199337638, Dubrava 240, 10000 Zagreb</item>
    </izvorni_sadrzaj>
    <derivirana_varijabla naziv="DomainObject.Predmet.ProtuStrankaListFormatedWithAdressOIB_1">
      <item>HIJEROTEJ d.o.o., OIB 80199337638, Dubrava 240, 10000 Zagreb</item>
    </derivirana_varijabla>
  </DomainObject.Predmet.ProtuStrankaListFormatedWithAdressOIB>
  <DomainObject.Predmet.ProtuStrankaListNazivFormated>
    <izvorni_sadrzaj>
      <item>HIJEROTEJ d.o.o.</item>
    </izvorni_sadrzaj>
    <derivirana_varijabla naziv="DomainObject.Predmet.ProtuStrankaListNazivFormated_1">
      <item>HIJEROTEJ d.o.o.</item>
    </derivirana_varijabla>
  </DomainObject.Predmet.ProtuStrankaListNazivFormated>
  <DomainObject.Predmet.ProtuStrankaListNazivFormatedOIB>
    <izvorni_sadrzaj>
      <item>HIJEROTEJ d.o.o., OIB 80199337638</item>
    </izvorni_sadrzaj>
    <derivirana_varijabla naziv="DomainObject.Predmet.ProtuStrankaListNazivFormatedOIB_1">
      <item>HIJEROTEJ d.o.o., OIB 80199337638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HIJEROTEJ d.o.o.</izvorni_sadrzaj>
    <derivirana_varijabla naziv="DomainObject.Predmet.ProtustrankaIDrugi_1">HIJEROTEJ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HIJEROTEJ d.o.o., OIB 80199337638, Dubrava 240, 10000 Zagreb</izvorni_sadrzaj>
    <derivirana_varijabla naziv="DomainObject.Predmet.ProtustrankaIDrugiAdressOIB_1">HIJEROTEJ d.o.o., OIB 80199337638, Dubrava 240,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HIJEROTEJ d.o.o.</item>
      <item>FINA Regionalni centar Zagreb</item>
    </izvorni_sadrzaj>
    <derivirana_varijabla naziv="DomainObject.Predmet.SudioniciListNaziv_1">
      <item>HIJEROTEJ d.o.o.</item>
      <item>FINA Regionalni centar Zagreb</item>
    </derivirana_varijabla>
  </DomainObject.Predmet.SudioniciListNaziv>
  <DomainObject.Predmet.SudioniciListAdressOIB>
    <izvorni_sadrzaj>
      <item>HIJEROTEJ d.o.o., OIB 80199337638, Dubrava 240,10000 Zagreb</item>
      <item>FINA Regionalni centar Zagreb, OIB 85821130368, Trg svibanjskih žrtava 1995. br. 1,10000 Zagreb</item>
    </izvorni_sadrzaj>
    <derivirana_varijabla naziv="DomainObject.Predmet.SudioniciListAdressOIB_1">
      <item>HIJEROTEJ d.o.o., OIB 80199337638, Dubrava 240,10000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80199337638</item>
      <item>, OIB 85821130368</item>
    </izvorni_sadrzaj>
    <derivirana_varijabla naziv="DomainObject.Predmet.SudioniciListNazivOIB_1">
      <item>, OIB 80199337638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2319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2016-09-05T10:39:00Z</dcterms:created>
  <dc:creator>korisnik</dc:creator>
  <cp:lastModifiedBy>Snježana Andrijanić</cp:lastModifiedBy>
  <cp:lastPrinted>2016-09-05T09:12:00Z</cp:lastPrinted>
  <dcterms:modified xmlns:xsi="http://www.w3.org/2001/XMLSchema-instance" xsi:type="dcterms:W3CDTF">2016-09-07T06:55:00Z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