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2214" w14:paraId="d592214" w:rsidRDefault="00AB7880" w:rsidP="00AB7880" w:rsidR="00AB7880" w:rsidRPr="00497F12">
      <w:pPr>
        <w15:collapsed w:val="false"/>
        <w:rPr>
          <w:b/>
        </w:rPr>
      </w:pPr>
      <w:bookmarkStart w:name="_GoBack" w:id="0"/>
      <w:bookmarkEnd w:id="0"/>
    </w:p>
    <w:p w:rsidRDefault="00AB7880" w:rsidP="00AB7880" w:rsidR="00AB7880" w:rsidRPr="00497F12">
      <w:pPr>
        <w:rPr>
          <w:b/>
        </w:rPr>
      </w:pPr>
    </w:p>
    <w:p w:rsidRDefault="00AB7880" w:rsidP="00AB7880" w:rsidR="00AB7880" w:rsidRPr="00497F12">
      <w:pPr>
        <w:rPr>
          <w:b/>
        </w:rPr>
      </w:pPr>
    </w:p>
    <w:p w:rsidRDefault="00AB7880" w:rsidP="00AB7880" w:rsidR="00AB7880" w:rsidRPr="00497F12">
      <w:pPr>
        <w:rPr>
          <w:b/>
        </w:rPr>
      </w:pPr>
    </w:p>
    <w:p w:rsidRDefault="00EA0AA4" w:rsidP="00AB7880" w:rsidR="00EA0AA4" w:rsidRPr="00497F12">
      <w:pPr>
        <w:rPr>
          <w:b/>
        </w:rPr>
      </w:pPr>
    </w:p>
    <w:p w:rsidRDefault="001A2481" w:rsidP="00AB7880" w:rsidR="00AB7880" w:rsidRPr="00497F12">
      <w:r w:rsidRPr="00497F12">
        <w:t xml:space="preserve"> </w:t>
      </w:r>
      <w:r w:rsidR="00AB7880" w:rsidRPr="00497F12">
        <w:t>REPUBLIKA HRVATSKA</w:t>
      </w:r>
    </w:p>
    <w:p w:rsidRDefault="00AB7880" w:rsidP="00502C11" w:rsidR="00502C11" w:rsidRPr="00497F12">
      <w:r w:rsidRPr="00497F12">
        <w:t>TRGOVAČKI SUD U ZADRU</w:t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="00502C11" w:rsidRPr="00497F12">
        <w:t>1 St-</w:t>
      </w:r>
      <w:r w:rsidR="00D44954">
        <w:t>596</w:t>
      </w:r>
      <w:r w:rsidR="00DF5E31">
        <w:t>/16</w:t>
      </w:r>
      <w:r w:rsidR="00502C11" w:rsidRPr="00497F12">
        <w:t>-</w:t>
      </w:r>
      <w:r w:rsidR="00D44954">
        <w:t>58</w:t>
      </w:r>
    </w:p>
    <w:p w:rsidRDefault="00AB7880" w:rsidP="00AB7880" w:rsidR="00AB7880" w:rsidRPr="00497F12"/>
    <w:p w:rsidRDefault="00AB7880" w:rsidP="00AB7880" w:rsidR="00AB7880" w:rsidRPr="00497F12"/>
    <w:p w:rsidRDefault="00AB7880" w:rsidP="00546865" w:rsidR="00AB7880" w:rsidRPr="00497F12">
      <w:pPr>
        <w:jc w:val="right"/>
      </w:pPr>
    </w:p>
    <w:p w:rsidRDefault="00B25E8D" w:rsidP="00546865" w:rsidR="00B25E8D" w:rsidRPr="00497F12">
      <w:pPr>
        <w:jc w:val="right"/>
      </w:pPr>
    </w:p>
    <w:p w:rsidRDefault="00D44954" w:rsidP="001A2481" w:rsidR="00DF5E31">
      <w:pPr>
        <w:tabs>
          <w:tab w:pos="3555" w:val="left"/>
        </w:tabs>
        <w:jc w:val="right"/>
      </w:pPr>
      <w:r>
        <w:t>MARIA CIOBANU</w:t>
      </w:r>
    </w:p>
    <w:p w:rsidRDefault="00D44954" w:rsidP="001A2481" w:rsidR="00D44954">
      <w:pPr>
        <w:tabs>
          <w:tab w:pos="3555" w:val="left"/>
        </w:tabs>
        <w:jc w:val="right"/>
      </w:pPr>
      <w:proofErr w:type="spellStart"/>
      <w:r>
        <w:t>Rampada</w:t>
      </w:r>
      <w:proofErr w:type="spellEnd"/>
      <w:r>
        <w:t xml:space="preserve"> 9</w:t>
      </w:r>
    </w:p>
    <w:p w:rsidRDefault="00D44954" w:rsidP="001A2481" w:rsidR="00D44954">
      <w:pPr>
        <w:tabs>
          <w:tab w:pos="3555" w:val="left"/>
        </w:tabs>
        <w:jc w:val="right"/>
      </w:pPr>
      <w:r>
        <w:t>23000 Zadar</w:t>
      </w:r>
    </w:p>
    <w:p w:rsidRDefault="00502C11" w:rsidP="001A2481" w:rsidR="00502C11" w:rsidRPr="00497F12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497F12">
      <w:pPr>
        <w:tabs>
          <w:tab w:pos="3555" w:val="left"/>
        </w:tabs>
        <w:jc w:val="right"/>
      </w:pPr>
    </w:p>
    <w:p w:rsidRDefault="00660C80" w:rsidP="00DF3513" w:rsidR="00660C80" w:rsidRPr="00497F12">
      <w:pPr>
        <w:jc w:val="center"/>
        <w:rPr>
          <w:b/>
        </w:rPr>
      </w:pPr>
    </w:p>
    <w:p w:rsidRDefault="00AC26FF" w:rsidP="00DF3513" w:rsidR="00AC26FF" w:rsidRPr="00497F12">
      <w:pPr>
        <w:jc w:val="center"/>
        <w:rPr>
          <w:b/>
        </w:rPr>
      </w:pPr>
    </w:p>
    <w:p w:rsidRDefault="00D44954" w:rsidP="00D44954" w:rsidR="003B5048" w:rsidRPr="00497F12">
      <w:pPr>
        <w:jc w:val="both"/>
      </w:pPr>
      <w:r>
        <w:tab/>
        <w:t>Postupajući po Vašem zahtjevu od 16. prosinca 2016. izvješćujem Vas da je uvidom u spis utvrđeno da je rješenje o zakazivanju skupštine vjerovnika od 28. listopada 2016. dostavljeno preko mrežne stranice e-Oglasna ploča sudova u skladu sa odredbom čl. 12. Stečajnog zakona (Narodne novine 71/15), a kako to proizlazi iz kartice e-Spisa ''</w:t>
      </w:r>
      <w:proofErr w:type="spellStart"/>
      <w:r>
        <w:t>otpravci</w:t>
      </w:r>
      <w:proofErr w:type="spellEnd"/>
      <w:r>
        <w:t xml:space="preserve">''. </w:t>
      </w:r>
    </w:p>
    <w:p w:rsidRDefault="003B5048" w:rsidP="00AC26FF" w:rsidR="003B5048" w:rsidRPr="00497F12"/>
    <w:p w:rsidRDefault="002745D4" w:rsidP="008C388F" w:rsidR="002745D4" w:rsidRPr="00497F12">
      <w:pPr>
        <w:jc w:val="both"/>
      </w:pPr>
    </w:p>
    <w:p w:rsidRDefault="00AB7880" w:rsidP="008C388F" w:rsidR="00AB7880" w:rsidRPr="00497F12">
      <w:pPr>
        <w:jc w:val="center"/>
      </w:pPr>
      <w:r w:rsidRPr="00497F12">
        <w:t xml:space="preserve">U Zadru, dana </w:t>
      </w:r>
      <w:r w:rsidR="00D44954">
        <w:t>19. prosinca 2016</w:t>
      </w:r>
      <w:r w:rsidR="001A2481" w:rsidRPr="00497F12">
        <w:t>.</w:t>
      </w:r>
    </w:p>
    <w:p w:rsidRDefault="00502C11" w:rsidP="008C388F" w:rsidR="00502C11" w:rsidRPr="00497F12">
      <w:pPr>
        <w:jc w:val="center"/>
      </w:pPr>
    </w:p>
    <w:p w:rsidRDefault="00502C11" w:rsidP="008C388F" w:rsidR="00502C11" w:rsidRPr="00497F12">
      <w:pPr>
        <w:jc w:val="center"/>
      </w:pPr>
    </w:p>
    <w:p w:rsidRDefault="00AB7880" w:rsidP="00AB7880" w:rsidR="00AB7880" w:rsidRPr="00497F12">
      <w:pPr>
        <w:jc w:val="center"/>
      </w:pPr>
    </w:p>
    <w:p w:rsidRDefault="00AB7880" w:rsidP="00AB7880" w:rsidR="00AB7880" w:rsidRPr="00497F12"/>
    <w:p w:rsidRDefault="00497F12" w:rsidP="00497F12" w:rsidR="00497F12" w:rsidRPr="00497F12">
      <w:r w:rsidRPr="00497F12">
        <w:t xml:space="preserve">Za točnost </w:t>
      </w:r>
      <w:proofErr w:type="spellStart"/>
      <w:r w:rsidRPr="00497F12">
        <w:t>otpravka</w:t>
      </w:r>
      <w:proofErr w:type="spellEnd"/>
      <w:r w:rsidRPr="00497F12">
        <w:t>-ovlašteni službenik:                                                     Sudac</w:t>
      </w:r>
    </w:p>
    <w:p w:rsidRDefault="00497F12" w:rsidP="00497F12" w:rsidR="00497F12" w:rsidRPr="00497F12">
      <w:r w:rsidRPr="00497F12">
        <w:t xml:space="preserve">Martina </w:t>
      </w:r>
      <w:proofErr w:type="spellStart"/>
      <w:r w:rsidRPr="00497F12">
        <w:t>Kalmeta</w:t>
      </w:r>
      <w:proofErr w:type="spellEnd"/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  <w:t xml:space="preserve">Ardena </w:t>
      </w:r>
      <w:proofErr w:type="spellStart"/>
      <w:r w:rsidRPr="00497F12">
        <w:t>Bajlo</w:t>
      </w:r>
      <w:proofErr w:type="spellEnd"/>
      <w:r w:rsidRPr="00497F12">
        <w:t>, v.r.</w:t>
      </w:r>
    </w:p>
    <w:p w:rsidRDefault="00AB7880" w:rsidP="00502C11" w:rsidR="00AB7880" w:rsidRPr="00497F12">
      <w:pPr>
        <w:jc w:val="right"/>
      </w:pPr>
    </w:p>
    <w:p w:rsidRDefault="00AB7880" w:rsidP="001A2481" w:rsidR="00974B89">
      <w:pPr>
        <w:ind w:left="5664"/>
        <w:rPr>
          <w:b/>
        </w:rPr>
      </w:pPr>
      <w:r w:rsidRPr="00497F12">
        <w:rPr>
          <w:b/>
        </w:rPr>
        <w:t xml:space="preserve">       </w:t>
      </w:r>
    </w:p>
    <w:p w:rsidRDefault="00077C64" w:rsidP="00077C64" w:rsidR="00077C64">
      <w:pPr>
        <w:jc w:val="both"/>
        <w:rPr>
          <w:b/>
        </w:rPr>
      </w:pPr>
    </w:p>
    <w:p w:rsidRDefault="00077C64" w:rsidP="00077C64" w:rsidR="00077C64">
      <w:pPr>
        <w:jc w:val="both"/>
        <w:rPr>
          <w:b/>
        </w:rPr>
      </w:pPr>
    </w:p>
    <w:p w:rsidRDefault="00BD177E" w:rsidP="00077C64" w:rsidR="00BD177E">
      <w:pPr>
        <w:jc w:val="both"/>
        <w:rPr>
          <w:b/>
        </w:rPr>
      </w:pPr>
    </w:p>
    <w:p w:rsidRDefault="00BD177E" w:rsidP="00077C64" w:rsidR="00BD177E" w:rsidRPr="00BD177E">
      <w:pPr>
        <w:jc w:val="both"/>
      </w:pPr>
      <w:r w:rsidRPr="00BD177E">
        <w:t>Prilog:</w:t>
      </w:r>
    </w:p>
    <w:p w:rsidRDefault="00BD177E" w:rsidP="00BD177E" w:rsidR="00BD177E" w:rsidRPr="00BD177E">
      <w:pPr>
        <w:pStyle w:val="Odlomakpopisa"/>
        <w:numPr>
          <w:ilvl w:val="0"/>
          <w:numId w:val="3"/>
        </w:numPr>
        <w:jc w:val="both"/>
      </w:pPr>
      <w:r w:rsidRPr="00BD177E">
        <w:t>kao u tekstu</w:t>
      </w:r>
    </w:p>
    <w:sectPr w:rsidR="00BD177E" w:rsidRPr="00BD17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4284E"/>
    <w:multiLevelType w:val="hybridMultilevel"/>
    <w:tmpl w:val="489626F8"/>
    <w:lvl w:tplc="46C8C5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88002F"/>
    <w:multiLevelType w:val="hybridMultilevel"/>
    <w:tmpl w:val="46C677FC"/>
    <w:lvl w:tplc="91BEC424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EB220F"/>
    <w:multiLevelType w:val="hybridMultilevel"/>
    <w:tmpl w:val="EF4E2946"/>
    <w:lvl w:tplc="64464E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7C64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A3034"/>
    <w:rsid w:val="001C3DA0"/>
    <w:rsid w:val="002043A2"/>
    <w:rsid w:val="00237CCD"/>
    <w:rsid w:val="0024291D"/>
    <w:rsid w:val="002501F5"/>
    <w:rsid w:val="002570FB"/>
    <w:rsid w:val="002614D8"/>
    <w:rsid w:val="002658E8"/>
    <w:rsid w:val="002745D4"/>
    <w:rsid w:val="002B5587"/>
    <w:rsid w:val="00316E90"/>
    <w:rsid w:val="0033573C"/>
    <w:rsid w:val="0035386F"/>
    <w:rsid w:val="00381CA3"/>
    <w:rsid w:val="00395AF4"/>
    <w:rsid w:val="003A7BFD"/>
    <w:rsid w:val="003B143F"/>
    <w:rsid w:val="003B5048"/>
    <w:rsid w:val="003D3EA6"/>
    <w:rsid w:val="003D7E4F"/>
    <w:rsid w:val="00425067"/>
    <w:rsid w:val="00426FE6"/>
    <w:rsid w:val="00457440"/>
    <w:rsid w:val="00476CB1"/>
    <w:rsid w:val="004776D3"/>
    <w:rsid w:val="0049309B"/>
    <w:rsid w:val="00497F12"/>
    <w:rsid w:val="004B2F71"/>
    <w:rsid w:val="004C5586"/>
    <w:rsid w:val="004E784D"/>
    <w:rsid w:val="004F1F63"/>
    <w:rsid w:val="00502C11"/>
    <w:rsid w:val="00507B8D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2F91"/>
    <w:rsid w:val="00756F19"/>
    <w:rsid w:val="00777A71"/>
    <w:rsid w:val="007C25B7"/>
    <w:rsid w:val="007D2E41"/>
    <w:rsid w:val="007D48C5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C388F"/>
    <w:rsid w:val="008E37BF"/>
    <w:rsid w:val="008F1162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349C"/>
    <w:rsid w:val="00A066D0"/>
    <w:rsid w:val="00A071B8"/>
    <w:rsid w:val="00A2201A"/>
    <w:rsid w:val="00A241EB"/>
    <w:rsid w:val="00A655C4"/>
    <w:rsid w:val="00AB7880"/>
    <w:rsid w:val="00AC26FF"/>
    <w:rsid w:val="00AF1854"/>
    <w:rsid w:val="00B21176"/>
    <w:rsid w:val="00B25E8D"/>
    <w:rsid w:val="00B4528C"/>
    <w:rsid w:val="00B57362"/>
    <w:rsid w:val="00B625E8"/>
    <w:rsid w:val="00B74966"/>
    <w:rsid w:val="00B74C24"/>
    <w:rsid w:val="00B82327"/>
    <w:rsid w:val="00B82739"/>
    <w:rsid w:val="00B970D9"/>
    <w:rsid w:val="00BA4030"/>
    <w:rsid w:val="00BB6E1C"/>
    <w:rsid w:val="00BC7F0D"/>
    <w:rsid w:val="00BD177E"/>
    <w:rsid w:val="00BE2D4C"/>
    <w:rsid w:val="00BE7525"/>
    <w:rsid w:val="00BF1427"/>
    <w:rsid w:val="00BF3DDD"/>
    <w:rsid w:val="00C31BDF"/>
    <w:rsid w:val="00C44B8E"/>
    <w:rsid w:val="00CF2892"/>
    <w:rsid w:val="00CF76EE"/>
    <w:rsid w:val="00D2782E"/>
    <w:rsid w:val="00D3344E"/>
    <w:rsid w:val="00D33D82"/>
    <w:rsid w:val="00D37ABA"/>
    <w:rsid w:val="00D44954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5E31"/>
    <w:rsid w:val="00E040EE"/>
    <w:rsid w:val="00E301F8"/>
    <w:rsid w:val="00E42797"/>
    <w:rsid w:val="00E467B0"/>
    <w:rsid w:val="00E8109E"/>
    <w:rsid w:val="00E86539"/>
    <w:rsid w:val="00E8758E"/>
    <w:rsid w:val="00EA0AA4"/>
    <w:rsid w:val="00EB5F26"/>
    <w:rsid w:val="00EC735E"/>
    <w:rsid w:val="00ED021C"/>
    <w:rsid w:val="00EE60B4"/>
    <w:rsid w:val="00EF1F3C"/>
    <w:rsid w:val="00F15A73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1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1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1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1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1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1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1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1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88</properties:Words>
  <properties:Characters>492</properties:Characters>
  <properties:Lines>38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2016-12-19T08:50:00Z</dcterms:created>
  <dc:creator>Administrator</dc:creator>
  <cp:lastModifiedBy>wsadmin</cp:lastModifiedBy>
  <cp:lastPrinted>2016-12-19T10:04:00Z</cp:lastPrinted>
  <dcterms:modified xmlns:xsi="http://www.w3.org/2001/XMLSchema-instance" xsi:type="dcterms:W3CDTF">2016-12-19T10:04:00Z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