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3935" w14:paraId="f03393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C2DF6">
        <w:t>5</w:t>
      </w:r>
      <w:r w:rsidR="00586A13">
        <w:t>332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586A13">
        <w:t>INTER EXPO d.o.o. Zagreb, Avenija Dubrovnik 10, MBS: 080533228, OIB: 89772909276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586A13">
        <w:t>e 1.206.826,30</w:t>
      </w:r>
      <w:r w:rsidR="00AA1782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1B71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86A13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C2DF6"/>
    <w:rsid w:val="007D54DB"/>
    <w:rsid w:val="007D5A5D"/>
    <w:rsid w:val="007E2A15"/>
    <w:rsid w:val="008053C0"/>
    <w:rsid w:val="008155EE"/>
    <w:rsid w:val="008173AB"/>
    <w:rsid w:val="00850889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31D03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1782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D52F0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A131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5332</izvorni_sadrzaj>
    <derivirana_varijabla naziv="DomainObject.Predmet.Broj_1">5332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St-5332/2015</izvorni_sadrzaj>
    <derivirana_varijabla naziv="DomainObject.Predmet.OznakaBroj_1">St-5332/2015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EXPO d.o.o. a agencija zastupanog po punomoćniku Igor Rakuša</izvorni_sadrzaj>
    <derivirana_varijabla naziv="DomainObject.Predmet.ProtustrankaFormated_1">  INTER EXPO d.o.o. a agencija zastupanog po punomoćniku Igor Rakuša</derivirana_varijabla>
  </DomainObject.Predmet.ProtustrankaFormated>
  <DomainObject.Predmet.ProtustrankaFormatedOIB>
    <izvorni_sadrzaj>  INTER EXPO d.o.o. a agencija, OIB 89772909276 zastupanog po punomoćniku Igor Rakuša</izvorni_sadrzaj>
    <derivirana_varijabla naziv="DomainObject.Predmet.ProtustrankaFormatedOIB_1">  INTER EXPO d.o.o. a agencija, OIB 89772909276 zastupanog po punomoćniku Igor Rakuša</derivirana_varijabla>
  </DomainObject.Predmet.ProtustrankaFormatedOIB>
  <DomainObject.Predmet.ProtustrankaFormatedWithAdress>
    <izvorni_sadrzaj> INTER EXPO d.o.o. a agencija, Avenija Dubrovnik 10, 10000 Zagreb zastupanog po punomoćniku Igor Rakuša</izvorni_sadrzaj>
    <derivirana_varijabla naziv="DomainObject.Predmet.ProtustrankaFormatedWithAdress_1"> INTER EXPO d.o.o. a agencija, Avenija Dubrovnik 10, 10000 Zagreb zastupanog po punomoćniku Igor Rakuša</derivirana_varijabla>
  </DomainObject.Predmet.ProtustrankaFormatedWithAdress>
  <DomainObject.Predmet.ProtustrankaFormatedWithAdressOIB>
    <izvorni_sadrzaj> INTER EXPO d.o.o. a agencija, OIB 89772909276, Avenija Dubrovnik 10, 10000 Zagreb zastupanog po punomoćniku Igor Rakuša</izvorni_sadrzaj>
    <derivirana_varijabla naziv="DomainObject.Predmet.ProtustrankaFormatedWithAdressOIB_1"> INTER EXPO d.o.o. a agencija, OIB 89772909276, Avenija Dubrovnik 10, 10000 Zagreb zastupanog po punomoćniku Igor Rakuša</derivirana_varijabla>
  </DomainObject.Predmet.ProtustrankaFormatedWithAdressOIB>
  <DomainObject.Predmet.ProtustrankaWithAdress>
    <izvorni_sadrzaj>INTER EXPO d.o.o. a agencija Avenija Dubrovnik 10, 10000 Zagreb</izvorni_sadrzaj>
    <derivirana_varijabla naziv="DomainObject.Predmet.ProtustrankaWithAdress_1">INTER EXPO d.o.o. a agencija Avenija Dubrovnik 10, 10000 Zagreb</derivirana_varijabla>
  </DomainObject.Predmet.ProtustrankaWithAdress>
  <DomainObject.Predmet.ProtustrankaWithAdressOIB>
    <izvorni_sadrzaj>INTER EXPO d.o.o. a agencija, OIB 89772909276, Avenija Dubrovnik 10, 10000 Zagreb</izvorni_sadrzaj>
    <derivirana_varijabla naziv="DomainObject.Predmet.ProtustrankaWithAdressOIB_1">INTER EXPO d.o.o. a agencija, OIB 89772909276, Avenija Dubrovnik 10, 10000 Zagreb</derivirana_varijabla>
  </DomainObject.Predmet.ProtustrankaWithAdressOIB>
  <DomainObject.Predmet.ProtustrankaNazivFormated>
    <izvorni_sadrzaj>INTER EXPO d.o.o. a agencija</izvorni_sadrzaj>
    <derivirana_varijabla naziv="DomainObject.Predmet.ProtustrankaNazivFormated_1">INTER EXPO d.o.o. a agencija</derivirana_varijabla>
  </DomainObject.Predmet.ProtustrankaNazivFormated>
  <DomainObject.Predmet.ProtustrankaNazivFormatedOIB>
    <izvorni_sadrzaj>INTER EXPO d.o.o. a agencija, OIB 89772909276</izvorni_sadrzaj>
    <derivirana_varijabla naziv="DomainObject.Predmet.ProtustrankaNazivFormatedOIB_1">INTER EXPO d.o.o. a agencija, OIB 89772909276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EXPO d.o.o. a agencija zastupanog po punomoćniku Igor Rakuša</item>
    </izvorni_sadrzaj>
    <derivirana_varijabla naziv="DomainObject.Predmet.ProtuStrankaListFormated_1">
      <item>INTER EXPO d.o.o. a agencija zastupanog po punomoćniku Igor Rakuša</item>
    </derivirana_varijabla>
  </DomainObject.Predmet.ProtuStrankaListFormated>
  <DomainObject.Predmet.ProtuStrankaListFormatedOIB>
    <izvorni_sadrzaj>
      <item>INTER EXPO d.o.o. a agencija, OIB 89772909276 zastupanog po punomoćniku Igor Rakuša</item>
    </izvorni_sadrzaj>
    <derivirana_varijabla naziv="DomainObject.Predmet.ProtuStrankaListFormatedOIB_1">
      <item>INTER EXPO d.o.o. a agencija, OIB 89772909276 zastupanog po punomoćniku Igor Rakuša</item>
    </derivirana_varijabla>
  </DomainObject.Predmet.ProtuStrankaListFormatedOIB>
  <DomainObject.Predmet.ProtuStrankaListFormatedWithAdress>
    <izvorni_sadrzaj>
      <item>INTER EXPO d.o.o. a agencija, Avenija Dubrovnik 10, 10000 Zagreb zastupanog po punomoćniku Igor Rakuša</item>
    </izvorni_sadrzaj>
    <derivirana_varijabla naziv="DomainObject.Predmet.ProtuStrankaListFormatedWithAdress_1">
      <item>INTER EXPO d.o.o. a agencija, Avenija Dubrovnik 10, 10000 Zagreb zastupanog po punomoćniku Igor Rakuša</item>
    </derivirana_varijabla>
  </DomainObject.Predmet.ProtuStrankaListFormatedWithAdress>
  <DomainObject.Predmet.ProtuStrankaListFormatedWithAdressOIB>
    <izvorni_sadrzaj>
      <item>INTER EXPO d.o.o. a agencija, OIB 89772909276, Avenija Dubrovnik 10, 10000 Zagreb zastupanog po punomoćniku Igor Rakuša</item>
    </izvorni_sadrzaj>
    <derivirana_varijabla naziv="DomainObject.Predmet.ProtuStrankaListFormatedWithAdressOIB_1">
      <item>INTER EXPO d.o.o. a agencija, OIB 89772909276, Avenija Dubrovnik 10, 10000 Zagreb zastupanog po punomoćniku Igor Rakuša</item>
    </derivirana_varijabla>
  </DomainObject.Predmet.ProtuStrankaListFormatedWithAdressOIB>
  <DomainObject.Predmet.ProtuStrankaListNazivFormated>
    <izvorni_sadrzaj>
      <item>INTER EXPO d.o.o. a agencija</item>
    </izvorni_sadrzaj>
    <derivirana_varijabla naziv="DomainObject.Predmet.ProtuStrankaListNazivFormated_1">
      <item>INTER EXPO d.o.o. a agencija</item>
    </derivirana_varijabla>
  </DomainObject.Predmet.ProtuStrankaListNazivFormated>
  <DomainObject.Predmet.ProtuStrankaListNazivFormatedOIB>
    <izvorni_sadrzaj>
      <item>INTER EXPO d.o.o. a agencija, OIB 89772909276</item>
    </izvorni_sadrzaj>
    <derivirana_varijabla naziv="DomainObject.Predmet.ProtuStrankaListNazivFormatedOIB_1">
      <item>INTER EXPO d.o.o. a agencija, OIB 89772909276</item>
    </derivirana_varijabla>
  </DomainObject.Predmet.ProtuStrankaListNazivFormatedOIB>
  <DomainObject.Predmet.OstaliListFormated>
    <izvorni_sadrzaj>
      <item>Igor Rakuša punomoćnik sudionika u postupku INTER EXPO d.o.o. a agencija</item>
    </izvorni_sadrzaj>
    <derivirana_varijabla naziv="DomainObject.Predmet.OstaliListFormated_1">
      <item>Igor Rakuša punomoćnik sudionika u postupku INTER EXPO d.o.o. a agencija</item>
    </derivirana_varijabla>
  </DomainObject.Predmet.OstaliListFormated>
  <DomainObject.Predmet.OstaliListFormatedOIB>
    <izvorni_sadrzaj>
      <item>Igor Rakuša, OIB 89772909276 punomoćnik sudionika u postupku INTER EXPO d.o.o. a agencija</item>
    </izvorni_sadrzaj>
    <derivirana_varijabla naziv="DomainObject.Predmet.OstaliListFormatedOIB_1">
      <item>Igor Rakuša, OIB 89772909276 punomoćnik sudionika u postupku INTER EXPO d.o.o. a agencija</item>
    </derivirana_varijabla>
  </DomainObject.Predmet.OstaliListFormatedOIB>
  <DomainObject.Predmet.OstaliListFormatedWithAdress>
    <izvorni_sadrzaj>
      <item>Igor Rakuša, Travniška ulica 25, Pragersko punomoćnik sudionika u postupku INTER EXPO d.o.o. a agencija</item>
    </izvorni_sadrzaj>
    <derivirana_varijabla naziv="DomainObject.Predmet.OstaliListFormatedWithAdress_1">
      <item>Igor Rakuša, Travniška ulica 25, Pragersko punomoćnik sudionika u postupku INTER EXPO d.o.o. a agencija</item>
    </derivirana_varijabla>
  </DomainObject.Predmet.OstaliListFormatedWithAdress>
  <DomainObject.Predmet.OstaliListFormatedWithAdressOIB>
    <izvorni_sadrzaj>
      <item>Igor Rakuša, OIB 89772909276, Travniška ulica 25, Pragersko punomoćnik sudionika u postupku INTER EXPO d.o.o. a agencija</item>
    </izvorni_sadrzaj>
    <derivirana_varijabla naziv="DomainObject.Predmet.OstaliListFormatedWithAdressOIB_1">
      <item>Igor Rakuša, OIB 89772909276, Travniška ulica 25, Pragersko punomoćnik sudionika u postupku INTER EXPO d.o.o. a agencija</item>
    </derivirana_varijabla>
  </DomainObject.Predmet.OstaliListFormatedWithAdressOIB>
  <DomainObject.Predmet.OstaliListNazivFormated>
    <izvorni_sadrzaj>
      <item>Igor Rakuša</item>
    </izvorni_sadrzaj>
    <derivirana_varijabla naziv="DomainObject.Predmet.OstaliListNazivFormated_1">
      <item>Igor Rakuša</item>
    </derivirana_varijabla>
  </DomainObject.Predmet.OstaliListNazivFormated>
  <DomainObject.Predmet.OstaliListNazivFormatedOIB>
    <izvorni_sadrzaj>
      <item>Igor Rakuša, OIB 89772909276</item>
    </izvorni_sadrzaj>
    <derivirana_varijabla naziv="DomainObject.Predmet.OstaliListNazivFormatedOIB_1">
      <item>Igor Rakuša, OIB 89772909276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EXPO d.o.o. a agencija</izvorni_sadrzaj>
    <derivirana_varijabla naziv="DomainObject.Predmet.ProtustrankaIDrugi_1">INTER EXPO d.o.o. 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 EXPO d.o.o. a agencija, OIB 89772909276, Avenija Dubrovnik 10, 10000 Zagreb</izvorni_sadrzaj>
    <derivirana_varijabla naziv="DomainObject.Predmet.ProtustrankaIDrugiAdressOIB_1">INTER EXPO d.o.o. a agencija, OIB 89772909276,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EXPO d.o.o. a agencija</item>
      <item>Igor Rakuša</item>
    </izvorni_sadrzaj>
    <derivirana_varijabla naziv="DomainObject.Predmet.SudioniciListNaziv_1">
      <item>FINA Regionalni centar Zagreb</item>
      <item>INTER EXPO d.o.o. a agencija</item>
      <item>Igor Rakuša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 EXPO d.o.o. a agencija, OIB 89772909276, Avenija Dubrovnik 10,10000 Zagreb</item>
      <item>Igor Rakuša, OIB 89772909276, Travniška ulica 25,Pragersko</item>
    </izvorni_sadrzaj>
    <derivirana_varijabla naziv="DomainObject.Predmet.SudioniciListAdressOIB_1">
      <item>FINA Regionalni centar Zagreb, OIB 85821130368, Trg svibanjskih žrtava 1995. Br. 1,10000 Zagreb</item>
      <item>INTER EXPO d.o.o. a agencija, OIB 89772909276, Avenija Dubrovnik 10,10000 Zagreb</item>
      <item>Igor Rakuša, OIB 89772909276, Travniška ulica 25,Pragersko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89772909276</item>
      <item>, OIB 89772909276</item>
    </izvorni_sadrzaj>
    <derivirana_varijabla naziv="DomainObject.Predmet.SudioniciListNazivOIB_1">
      <item>, OIB 85821130368</item>
      <item>, OIB 89772909276</item>
      <item>, OIB 89772909276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1341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2016-01-13T12:38:00Z</dcterms:created>
  <dc:creator>ilukac</dc:creator>
  <cp:lastModifiedBy>Višnja Svečak</cp:lastModifiedBy>
  <cp:lastPrinted>2016-01-13T12:38:00Z</cp:lastPrinted>
  <dcterms:modified xmlns:xsi="http://www.w3.org/2001/XMLSchema-instance" xsi:type="dcterms:W3CDTF">2016-01-13T12:38:00Z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