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2e826" w14:paraId="fa2e826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C59B1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C59B1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C59B1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2F40E1">
        <w:rPr>
          <w:szCs w:val="24"/>
          <w:lang w:val="hr-HR"/>
        </w:rPr>
        <w:t>Dječji vrtić RIBICE, Pula</w:t>
      </w:r>
      <w:r w:rsidR="00124093">
        <w:rPr>
          <w:szCs w:val="24"/>
          <w:lang w:val="hr-HR"/>
        </w:rPr>
        <w:t xml:space="preserve">, </w:t>
      </w:r>
      <w:r w:rsidR="002F40E1">
        <w:rPr>
          <w:szCs w:val="24"/>
          <w:lang w:val="hr-HR"/>
        </w:rPr>
        <w:t>Frane Flega 19</w:t>
      </w:r>
      <w:r w:rsidR="00E97BE2">
        <w:rPr>
          <w:szCs w:val="24"/>
          <w:lang w:val="hr-HR"/>
        </w:rPr>
        <w:t xml:space="preserve">, </w:t>
      </w:r>
      <w:r w:rsidR="00D74246" w:rsidRPr="00936C9E">
        <w:rPr>
          <w:szCs w:val="24"/>
          <w:lang w:val="hr-HR"/>
        </w:rPr>
        <w:t xml:space="preserve">OIB: </w:t>
      </w:r>
      <w:r w:rsidR="002F40E1">
        <w:rPr>
          <w:lang w:val="hr-HR"/>
        </w:rPr>
        <w:t>99593285493</w:t>
      </w:r>
      <w:r w:rsidR="00D74246" w:rsidRPr="00936C9E">
        <w:rPr>
          <w:lang w:val="hr-HR"/>
        </w:rPr>
        <w:t>,</w:t>
      </w:r>
      <w:r w:rsidR="00EC59B1">
        <w:rPr>
          <w:szCs w:val="24"/>
          <w:lang w:val="hr-HR"/>
        </w:rPr>
        <w:t xml:space="preserve"> </w:t>
      </w:r>
      <w:r w:rsidR="002F40E1">
        <w:rPr>
          <w:szCs w:val="24"/>
          <w:lang w:val="hr-HR"/>
        </w:rPr>
        <w:t>20</w:t>
      </w:r>
      <w:r w:rsidRPr="00936C9E">
        <w:rPr>
          <w:szCs w:val="24"/>
          <w:lang w:val="hr-HR"/>
        </w:rPr>
        <w:t xml:space="preserve">. </w:t>
      </w:r>
      <w:r w:rsidR="009024B1">
        <w:rPr>
          <w:szCs w:val="24"/>
          <w:lang w:val="hr-HR"/>
        </w:rPr>
        <w:t>srpnja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2F40E1">
        <w:rPr>
          <w:szCs w:val="24"/>
          <w:lang w:val="hr-HR"/>
        </w:rPr>
        <w:t>Bojana Ruba Mitrović</w:t>
      </w:r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2F40E1">
        <w:rPr>
          <w:szCs w:val="24"/>
          <w:lang w:val="hr-HR"/>
        </w:rPr>
        <w:t>Kujići</w:t>
      </w:r>
      <w:r w:rsidR="0035409B">
        <w:rPr>
          <w:szCs w:val="24"/>
          <w:lang w:val="hr-HR"/>
        </w:rPr>
        <w:t xml:space="preserve">, </w:t>
      </w:r>
      <w:r w:rsidR="002F40E1">
        <w:rPr>
          <w:szCs w:val="24"/>
          <w:lang w:val="hr-HR"/>
        </w:rPr>
        <w:t>Kujći 18</w:t>
      </w:r>
      <w:r w:rsidR="00E95B75" w:rsidRPr="00936C9E">
        <w:rPr>
          <w:szCs w:val="24"/>
          <w:lang w:val="hr-HR"/>
        </w:rPr>
        <w:t xml:space="preserve">, OIB: </w:t>
      </w:r>
      <w:r w:rsidR="002F40E1">
        <w:rPr>
          <w:lang w:val="hr-HR"/>
        </w:rPr>
        <w:t>79637684024</w:t>
      </w:r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r w:rsidR="002F40E1">
        <w:rPr>
          <w:szCs w:val="24"/>
          <w:lang w:val="hr-HR"/>
        </w:rPr>
        <w:t xml:space="preserve">Dječji vrtić RIBICE, Pula, Frane Flega 19, </w:t>
      </w:r>
      <w:r w:rsidR="002F40E1" w:rsidRPr="00936C9E">
        <w:rPr>
          <w:szCs w:val="24"/>
          <w:lang w:val="hr-HR"/>
        </w:rPr>
        <w:t xml:space="preserve">OIB: </w:t>
      </w:r>
      <w:r w:rsidR="002F40E1">
        <w:rPr>
          <w:lang w:val="hr-HR"/>
        </w:rPr>
        <w:t>99593285493</w:t>
      </w:r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r w:rsidR="002552CD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r w:rsidRPr="00936C9E">
        <w:rPr>
          <w:szCs w:val="24"/>
          <w:u w:val="single"/>
          <w:lang w:val="hr-HR"/>
        </w:rPr>
        <w:t>,00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>na račun Trgovačkog suda u Pazinu broj HR43 2390001 1300029763, poziv na broj 020-</w:t>
      </w:r>
      <w:r w:rsidR="002F40E1">
        <w:rPr>
          <w:szCs w:val="24"/>
          <w:lang w:val="hr-HR"/>
        </w:rPr>
        <w:t>892</w:t>
      </w:r>
      <w:r w:rsidR="006E39F9" w:rsidRPr="00936C9E">
        <w:rPr>
          <w:szCs w:val="24"/>
          <w:lang w:val="hr-HR"/>
        </w:rPr>
        <w:t>-</w:t>
      </w:r>
      <w:r w:rsidR="00A31CA3">
        <w:rPr>
          <w:szCs w:val="24"/>
          <w:lang w:val="hr-HR"/>
        </w:rPr>
        <w:t>2016</w:t>
      </w:r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r w:rsidR="00E95B75" w:rsidRPr="00936C9E">
        <w:rPr>
          <w:szCs w:val="24"/>
          <w:lang w:val="hr-HR"/>
        </w:rPr>
        <w:t xml:space="preserve">OIB: </w:t>
      </w:r>
      <w:r w:rsidR="002F40E1">
        <w:rPr>
          <w:lang w:val="hr-HR"/>
        </w:rPr>
        <w:t>79637684024</w:t>
      </w:r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HR43 2390001 1300029763, poziv na broj </w:t>
      </w:r>
      <w:r w:rsidR="00E95B75" w:rsidRPr="00936C9E">
        <w:rPr>
          <w:szCs w:val="24"/>
          <w:lang w:val="hr-HR"/>
        </w:rPr>
        <w:t>020-</w:t>
      </w:r>
      <w:r w:rsidR="002F40E1">
        <w:rPr>
          <w:szCs w:val="24"/>
          <w:lang w:val="hr-HR"/>
        </w:rPr>
        <w:t>892</w:t>
      </w:r>
      <w:r w:rsidR="00A31CA3">
        <w:rPr>
          <w:szCs w:val="24"/>
          <w:lang w:val="hr-HR"/>
        </w:rPr>
        <w:t>-2016</w:t>
      </w:r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</w:t>
      </w:r>
      <w:r w:rsidR="00455C48">
        <w:rPr>
          <w:szCs w:val="24"/>
          <w:lang w:val="hr-HR"/>
        </w:rPr>
        <w:t>.</w:t>
      </w:r>
      <w:r w:rsidR="00455C48">
        <w:rPr>
          <w:szCs w:val="24"/>
          <w:lang w:val="hr-HR"/>
        </w:rPr>
        <w:tab/>
        <w:t xml:space="preserve">Ako Financijska agencija </w:t>
      </w:r>
      <w:r w:rsidRPr="00936C9E">
        <w:rPr>
          <w:szCs w:val="24"/>
          <w:lang w:val="hr-HR"/>
        </w:rPr>
        <w:t xml:space="preserve">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7E0184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936C9E">
        <w:rPr>
          <w:szCs w:val="24"/>
          <w:lang w:val="hr-HR"/>
        </w:rPr>
        <w:t xml:space="preserve"> su ostvarene pretpostavke iz odredbe čl. 113. </w:t>
      </w:r>
      <w:r w:rsidR="00EE7995" w:rsidRPr="00936C9E">
        <w:rPr>
          <w:szCs w:val="24"/>
          <w:lang w:val="hr-HR"/>
        </w:rPr>
        <w:t xml:space="preserve">st. 1. </w:t>
      </w:r>
      <w:r w:rsidR="008D27FC" w:rsidRPr="00936C9E">
        <w:rPr>
          <w:szCs w:val="24"/>
          <w:lang w:val="hr-HR"/>
        </w:rPr>
        <w:t>SZ-a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r w:rsidR="002552CD">
        <w:rPr>
          <w:szCs w:val="24"/>
          <w:lang w:val="hr-HR"/>
        </w:rPr>
        <w:t>3</w:t>
      </w:r>
      <w:r w:rsidRPr="00936C9E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SZ-a </w:t>
      </w:r>
      <w:r w:rsidR="008D27FC" w:rsidRPr="00936C9E">
        <w:rPr>
          <w:szCs w:val="24"/>
          <w:lang w:val="hr-HR"/>
        </w:rPr>
        <w:t>i uz adekvatnu primjenu odredbe čl. 10.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>
      <w:pPr>
        <w:jc w:val="center"/>
        <w:rPr>
          <w:szCs w:val="24"/>
          <w:lang w:val="hr-HR"/>
        </w:rPr>
      </w:pPr>
    </w:p>
    <w:p w:rsidRDefault="00EC59B1" w:rsidP="00936C9E" w:rsidR="00EC59B1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r w:rsidR="002F40E1">
        <w:rPr>
          <w:szCs w:val="24"/>
          <w:lang w:val="hr-HR"/>
        </w:rPr>
        <w:t>20</w:t>
      </w:r>
      <w:r w:rsidRPr="00936C9E">
        <w:rPr>
          <w:szCs w:val="24"/>
          <w:lang w:val="hr-HR"/>
        </w:rPr>
        <w:t xml:space="preserve">. </w:t>
      </w:r>
      <w:r w:rsidR="009024B1">
        <w:rPr>
          <w:szCs w:val="24"/>
          <w:lang w:val="hr-HR"/>
        </w:rPr>
        <w:t>srpnja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724229" w:rsidR="00EC59B1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</w:t>
      </w:r>
      <w:r w:rsidR="00A07F50">
        <w:rPr>
          <w:bCs/>
          <w:szCs w:val="24"/>
          <w:lang w:val="hr-HR"/>
        </w:rPr>
        <w:t xml:space="preserve"> </w:t>
      </w:r>
      <w:r w:rsidR="00A31CA3">
        <w:rPr>
          <w:bCs/>
          <w:szCs w:val="24"/>
          <w:lang w:val="hr-HR"/>
        </w:rPr>
        <w:t xml:space="preserve">  </w:t>
      </w:r>
      <w:r w:rsidR="00A31CA3" w:rsidRPr="00936C9E">
        <w:rPr>
          <w:bCs/>
          <w:szCs w:val="24"/>
          <w:lang w:val="hr-HR"/>
        </w:rPr>
        <w:t>Damir Rabar</w:t>
      </w:r>
    </w:p>
    <w:p w:rsidRDefault="00E95B75" w:rsidP="003B5D91" w:rsidR="00EC59B1" w:rsidRPr="00724229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C59B1" w:rsidP="00E56872" w:rsidR="00EC59B1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>- e-Oglasna ploča sudova</w:t>
      </w:r>
      <w:r w:rsidR="00936C9E">
        <w:rPr>
          <w:szCs w:val="24"/>
        </w:rPr>
        <w:t xml:space="preserve"> 8 dana</w:t>
      </w:r>
      <w:r w:rsidR="009E55E6" w:rsidRPr="009E55E6">
        <w:t xml:space="preserve"> </w:t>
      </w:r>
    </w:p>
    <w:sectPr w:rsidSect="009E55E6" w:rsidR="00936C9E" w:rsidRPr="00EE7995">
      <w:headerReference w:type="default" r:id="rId9"/>
      <w:headerReference w:type="first" r:id="rId10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0CD" w:rsidP="00E95B75" w:rsidR="000570CD">
      <w:r>
        <w:separator/>
      </w:r>
    </w:p>
  </w:endnote>
  <w:endnote w:id="0" w:type="continuationSeparator">
    <w:p w:rsidRDefault="000570CD" w:rsidP="00E95B75" w:rsidR="00057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0CD" w:rsidP="00E95B75" w:rsidR="000570CD">
      <w:r>
        <w:separator/>
      </w:r>
    </w:p>
  </w:footnote>
  <w:footnote w:id="0" w:type="continuationSeparator">
    <w:p w:rsidRDefault="000570CD" w:rsidP="00E95B75" w:rsidR="000570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5E6" w:rsidP="009E55E6" w:rsidR="009E55E6">
    <w:pPr>
      <w:pStyle w:val="Zaglavlje"/>
      <w:tabs>
        <w:tab w:pos="4536" w:val="clear"/>
        <w:tab w:pos="4535" w:val="center"/>
        <w:tab w:pos="6273" w:val="left"/>
      </w:tabs>
    </w:pPr>
    <w:r>
      <w:tab/>
    </w:r>
    <w:sdt>
      <w:sdtPr>
        <w:id w:val="-132527919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63959" w:rsidRPr="00163959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E95B75">
      <w:t>Posl.</w:t>
    </w:r>
    <w:r>
      <w:t xml:space="preserve"> br. 1 </w:t>
    </w:r>
    <w:r w:rsidRPr="00E95B75">
      <w:t>St-</w:t>
    </w:r>
    <w:r w:rsidR="002F40E1">
      <w:t>892</w:t>
    </w:r>
    <w:r>
      <w:t>/16</w:t>
    </w:r>
    <w:r w:rsidRPr="00E95B75">
      <w:t>-</w:t>
    </w:r>
    <w:r w:rsidR="00B909F0">
      <w:t>5</w:t>
    </w:r>
  </w:p>
  <w:p w:rsidRDefault="000570CD" w:rsidR="000570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5E6" w:rsidP="009E55E6" w:rsidR="009E55E6">
    <w:pPr>
      <w:pStyle w:val="Zaglavlje"/>
      <w:tabs>
        <w:tab w:pos="4536" w:val="clear"/>
        <w:tab w:pos="9072" w:val="clear"/>
        <w:tab w:pos="6749" w:val="left"/>
      </w:tabs>
    </w:pPr>
    <w:r>
      <w:tab/>
    </w:r>
    <w:r w:rsidRPr="00E95B75">
      <w:t>Posl.</w:t>
    </w:r>
    <w:r>
      <w:t xml:space="preserve"> br. 1 </w:t>
    </w:r>
    <w:r w:rsidRPr="00E95B75">
      <w:t>St-</w:t>
    </w:r>
    <w:r w:rsidR="002F40E1">
      <w:t>892</w:t>
    </w:r>
    <w:r>
      <w:t>/16</w:t>
    </w:r>
    <w:r w:rsidRPr="00E95B75">
      <w:t>-</w:t>
    </w:r>
    <w:r w:rsidR="00B909F0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46F4C"/>
    <w:rsid w:val="000570CD"/>
    <w:rsid w:val="00076825"/>
    <w:rsid w:val="00092E3B"/>
    <w:rsid w:val="000D1509"/>
    <w:rsid w:val="000E3020"/>
    <w:rsid w:val="00104484"/>
    <w:rsid w:val="00124093"/>
    <w:rsid w:val="00137C1E"/>
    <w:rsid w:val="00163959"/>
    <w:rsid w:val="00166C9E"/>
    <w:rsid w:val="001865EB"/>
    <w:rsid w:val="001A092B"/>
    <w:rsid w:val="001B4503"/>
    <w:rsid w:val="00206A73"/>
    <w:rsid w:val="002552CD"/>
    <w:rsid w:val="002F40E1"/>
    <w:rsid w:val="00345841"/>
    <w:rsid w:val="0035409B"/>
    <w:rsid w:val="003830A7"/>
    <w:rsid w:val="0038347C"/>
    <w:rsid w:val="003A0A21"/>
    <w:rsid w:val="003B5D91"/>
    <w:rsid w:val="00440C14"/>
    <w:rsid w:val="00455C48"/>
    <w:rsid w:val="004C5534"/>
    <w:rsid w:val="004E3491"/>
    <w:rsid w:val="00554328"/>
    <w:rsid w:val="005B06AB"/>
    <w:rsid w:val="0068177E"/>
    <w:rsid w:val="006E39F9"/>
    <w:rsid w:val="00720D23"/>
    <w:rsid w:val="00724229"/>
    <w:rsid w:val="0074301A"/>
    <w:rsid w:val="00770FD5"/>
    <w:rsid w:val="007969D2"/>
    <w:rsid w:val="007A40D3"/>
    <w:rsid w:val="007B1CBA"/>
    <w:rsid w:val="007E0184"/>
    <w:rsid w:val="00866EE9"/>
    <w:rsid w:val="00886BAB"/>
    <w:rsid w:val="008972F8"/>
    <w:rsid w:val="008D27FC"/>
    <w:rsid w:val="008E2D36"/>
    <w:rsid w:val="009024B1"/>
    <w:rsid w:val="00936C9E"/>
    <w:rsid w:val="009463CE"/>
    <w:rsid w:val="00985388"/>
    <w:rsid w:val="009A0545"/>
    <w:rsid w:val="009E55E6"/>
    <w:rsid w:val="00A07F50"/>
    <w:rsid w:val="00A31CA3"/>
    <w:rsid w:val="00AC74E3"/>
    <w:rsid w:val="00B12A31"/>
    <w:rsid w:val="00B21FA5"/>
    <w:rsid w:val="00B2265B"/>
    <w:rsid w:val="00B3134C"/>
    <w:rsid w:val="00B4242B"/>
    <w:rsid w:val="00B56F63"/>
    <w:rsid w:val="00B85801"/>
    <w:rsid w:val="00B909F0"/>
    <w:rsid w:val="00B90C73"/>
    <w:rsid w:val="00C83AE2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97BE2"/>
    <w:rsid w:val="00EB084C"/>
    <w:rsid w:val="00EC59B1"/>
    <w:rsid w:val="00EE0FEB"/>
    <w:rsid w:val="00EE7995"/>
    <w:rsid w:val="00EF513E"/>
    <w:rsid w:val="00F129A8"/>
    <w:rsid w:val="00F43551"/>
    <w:rsid w:val="00F47BF4"/>
    <w:rsid w:val="00F51E07"/>
    <w:rsid w:val="00F7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639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95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63959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6395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6395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639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95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63959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6395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6395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St-892/2016</izvorni_sadrzaj>
    <derivirana_varijabla naziv="DomainObject.Predmet.OznakaBroj_1">St-892/2016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VRTIĆ RIBICE, PULA</izvorni_sadrzaj>
    <derivirana_varijabla naziv="DomainObject.Predmet.ProtustrankaFormated_1">  DJEČJI VRTIĆ RIBICE, PULA</derivirana_varijabla>
  </DomainObject.Predmet.ProtustrankaFormated>
  <DomainObject.Predmet.ProtustrankaFormatedOIB>
    <izvorni_sadrzaj>  DJEČJI VRTIĆ RIBICE, PULA, OIB 99593285493</izvorni_sadrzaj>
    <derivirana_varijabla naziv="DomainObject.Predmet.ProtustrankaFormatedOIB_1">  DJEČJI VRTIĆ RIBICE, PULA, OIB 99593285493</derivirana_varijabla>
  </DomainObject.Predmet.ProtustrankaFormatedOIB>
  <DomainObject.Predmet.ProtustrankaFormatedWithAdress>
    <izvorni_sadrzaj> DJEČJI VRTIĆ RIBICE, PULA, Frane Flega 19, 52100 Pula</izvorni_sadrzaj>
    <derivirana_varijabla naziv="DomainObject.Predmet.ProtustrankaFormatedWithAdress_1"> DJEČJI VRTIĆ RIBICE, PULA, Frane Flega 19, 52100 Pula</derivirana_varijabla>
  </DomainObject.Predmet.ProtustrankaFormatedWithAdress>
  <DomainObject.Predmet.ProtustrankaFormatedWithAdressOIB>
    <izvorni_sadrzaj> DJEČJI VRTIĆ RIBICE, PULA, OIB 99593285493, Frane Flega 19, 52100 Pula</izvorni_sadrzaj>
    <derivirana_varijabla naziv="DomainObject.Predmet.ProtustrankaFormatedWithAdressOIB_1"> DJEČJI VRTIĆ RIBICE, PULA, OIB 99593285493, Frane Flega 19, 52100 Pula</derivirana_varijabla>
  </DomainObject.Predmet.ProtustrankaFormatedWithAdressOIB>
  <DomainObject.Predmet.ProtustrankaWithAdress>
    <izvorni_sadrzaj>DJEČJI VRTIĆ RIBICE, PULA Frane Flega 19, 52100 Pula</izvorni_sadrzaj>
    <derivirana_varijabla naziv="DomainObject.Predmet.ProtustrankaWithAdress_1">DJEČJI VRTIĆ RIBICE, PULA Frane Flega 19, 52100 Pula</derivirana_varijabla>
  </DomainObject.Predmet.ProtustrankaWithAdress>
  <DomainObject.Predmet.ProtustrankaWithAdressOIB>
    <izvorni_sadrzaj>DJEČJI VRTIĆ RIBICE, PULA, OIB 99593285493, Frane Flega 19, 52100 Pula</izvorni_sadrzaj>
    <derivirana_varijabla naziv="DomainObject.Predmet.ProtustrankaWithAdressOIB_1">DJEČJI VRTIĆ RIBICE, PULA, OIB 99593285493, Frane Flega 19, 52100 Pula</derivirana_varijabla>
  </DomainObject.Predmet.ProtustrankaWithAdressOIB>
  <DomainObject.Predmet.ProtustrankaNazivFormated>
    <izvorni_sadrzaj>DJEČJI VRTIĆ RIBICE, PULA</izvorni_sadrzaj>
    <derivirana_varijabla naziv="DomainObject.Predmet.ProtustrankaNazivFormated_1">DJEČJI VRTIĆ RIBICE, PULA</derivirana_varijabla>
  </DomainObject.Predmet.ProtustrankaNazivFormated>
  <DomainObject.Predmet.ProtustrankaNazivFormatedOIB>
    <izvorni_sadrzaj>DJEČJI VRTIĆ RIBICE, PULA, OIB 99593285493</izvorni_sadrzaj>
    <derivirana_varijabla naziv="DomainObject.Predmet.ProtustrankaNazivFormatedOIB_1">DJEČJI VRTIĆ RIBICE, PULA, OIB 99593285493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757844.96</izvorni_sadrzaj>
    <derivirana_varijabla naziv="DomainObject.Predmet.TrenutnaVrijednost_1">757844.96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DJEČJI VRTIĆ RIBICE, PULA</item>
    </izvorni_sadrzaj>
    <derivirana_varijabla naziv="DomainObject.Predmet.ProtuStrankaListFormated_1">
      <item>DJEČJI VRTIĆ RIBICE, PULA</item>
    </derivirana_varijabla>
  </DomainObject.Predmet.ProtuStrankaListFormated>
  <DomainObject.Predmet.ProtuStrankaListFormatedOIB>
    <izvorni_sadrzaj>
      <item>DJEČJI VRTIĆ RIBICE, PULA, OIB 99593285493</item>
    </izvorni_sadrzaj>
    <derivirana_varijabla naziv="DomainObject.Predmet.ProtuStrankaListFormatedOIB_1">
      <item>DJEČJI VRTIĆ RIBICE, PULA, OIB 99593285493</item>
    </derivirana_varijabla>
  </DomainObject.Predmet.ProtuStrankaListFormatedOIB>
  <DomainObject.Predmet.ProtuStrankaListFormatedWithAdress>
    <izvorni_sadrzaj>
      <item>DJEČJI VRTIĆ RIBICE, PULA, Frane Flega 19, 52100 Pula</item>
    </izvorni_sadrzaj>
    <derivirana_varijabla naziv="DomainObject.Predmet.ProtuStrankaListFormatedWithAdress_1">
      <item>DJEČJI VRTIĆ RIBICE, PULA, Frane Flega 19, 52100 Pula</item>
    </derivirana_varijabla>
  </DomainObject.Predmet.ProtuStrankaListFormatedWithAdress>
  <DomainObject.Predmet.ProtuStrankaListFormatedWithAdressOIB>
    <izvorni_sadrzaj>
      <item>DJEČJI VRTIĆ RIBICE, PULA, OIB 99593285493, Frane Flega 19, 52100 Pula</item>
    </izvorni_sadrzaj>
    <derivirana_varijabla naziv="DomainObject.Predmet.ProtuStrankaListFormatedWithAdressOIB_1">
      <item>DJEČJI VRTIĆ RIBICE, PULA, OIB 99593285493, Frane Flega 19, 52100 Pula</item>
    </derivirana_varijabla>
  </DomainObject.Predmet.ProtuStrankaListFormatedWithAdressOIB>
  <DomainObject.Predmet.ProtuStrankaListNazivFormated>
    <izvorni_sadrzaj>
      <item>DJEČJI VRTIĆ RIBICE, PULA</item>
    </izvorni_sadrzaj>
    <derivirana_varijabla naziv="DomainObject.Predmet.ProtuStrankaListNazivFormated_1">
      <item>DJEČJI VRTIĆ RIBICE, PULA</item>
    </derivirana_varijabla>
  </DomainObject.Predmet.ProtuStrankaListNazivFormated>
  <DomainObject.Predmet.ProtuStrankaListNazivFormatedOIB>
    <izvorni_sadrzaj>
      <item>DJEČJI VRTIĆ RIBICE, PULA, OIB 99593285493</item>
    </izvorni_sadrzaj>
    <derivirana_varijabla naziv="DomainObject.Predmet.ProtuStrankaListNazivFormatedOIB_1">
      <item>DJEČJI VRTIĆ RIBICE, PULA, OIB 99593285493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DJEČJI VRTIĆ RIBICE, PULA</izvorni_sadrzaj>
    <derivirana_varijabla naziv="DomainObject.Predmet.ProtustrankaIDrugi_1">DJEČJI VRTIĆ RIBICE,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DJEČJI VRTIĆ RIBICE, PULA, OIB 99593285493, Frane Flega 19, 52100 Pula</izvorni_sadrzaj>
    <derivirana_varijabla naziv="DomainObject.Predmet.ProtustrankaIDrugiAdressOIB_1">DJEČJI VRTIĆ RIBICE, PULA, OIB 99593285493, Frane Flega 19,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DJEČJI VRTIĆ RIBICE, PULA</item>
    </izvorni_sadrzaj>
    <derivirana_varijabla naziv="DomainObject.Predmet.SudioniciListNaziv_1">
      <item>FINANCIJSKA AGENCIJA, RC RIJEKA, PODRUŽNICA PULA, PULA</item>
      <item>DJEČJI VRTIĆ RIBICE,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DJEČJI VRTIĆ RIBICE, PULA, OIB 99593285493, Frane Flega 19,52100 Pula</item>
    </izvorni_sadrzaj>
    <derivirana_varijabla naziv="DomainObject.Predmet.SudioniciListAdressOIB_1">
      <item>FINANCIJSKA AGENCIJA, RC RIJEKA, PODRUŽNICA PULA, PULA, OIB 85821130368, Giardini 5,52100 Pula</item>
      <item>DJEČJI VRTIĆ RIBICE, PULA, OIB 99593285493, Frane Flega 19,52100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99593285493</item>
    </izvorni_sadrzaj>
    <derivirana_varijabla naziv="DomainObject.Predmet.SudioniciListNazivOIB_1">
      <item>, OIB 85821130368</item>
      <item>, OIB 99593285493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5035</properties:Characters>
  <properties:Lines>101</properties:Lines>
  <properties:Paragraphs>31</properties:Paragraphs>
  <properties:TotalTime>271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2016-06-13T12:02:00Z</cp:lastPrinted>
  <dcterms:modified xmlns:xsi="http://www.w3.org/2001/XMLSchema-instance" xsi:type="dcterms:W3CDTF">2016-07-20T08:04:00Z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