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4c62" w14:paraId="b814c6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6265F1">
        <w:t>402</w:t>
      </w:r>
      <w:r>
        <w:t>/</w:t>
      </w:r>
      <w:r w:rsidR="00E8650F">
        <w:t>1</w:t>
      </w:r>
      <w:r w:rsidR="006265F1">
        <w:t>7</w:t>
      </w:r>
      <w:r>
        <w:t>-</w:t>
      </w:r>
      <w:r w:rsidR="006265F1">
        <w:t>12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>RH, MF, PU, Područni ured Osijek zastupana po ŽDO u Osijeku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6265F1">
        <w:t>ADELAIDE</w:t>
      </w:r>
      <w:r w:rsidR="00184063" w:rsidRPr="00184063">
        <w:t xml:space="preserve"> d.o.o. za </w:t>
      </w:r>
      <w:r w:rsidR="006265F1">
        <w:t xml:space="preserve">graditeljstvo, </w:t>
      </w:r>
      <w:r w:rsidR="00184063" w:rsidRPr="00184063">
        <w:t>trgovinu i usluge, Vi</w:t>
      </w:r>
      <w:r w:rsidR="006265F1">
        <w:t>nkovci</w:t>
      </w:r>
      <w:r w:rsidR="00184063" w:rsidRPr="00184063">
        <w:t xml:space="preserve">, </w:t>
      </w:r>
      <w:r w:rsidR="006265F1">
        <w:t>Jošine 3</w:t>
      </w:r>
      <w:r w:rsidR="00184063" w:rsidRPr="00184063">
        <w:t>, MBS 030</w:t>
      </w:r>
      <w:r w:rsidR="006265F1">
        <w:t>084547</w:t>
      </w:r>
      <w:r w:rsidR="00184063" w:rsidRPr="00184063">
        <w:t xml:space="preserve">, OIB: </w:t>
      </w:r>
      <w:r w:rsidR="00DB3B4F">
        <w:t>61568131090</w:t>
      </w:r>
      <w:r w:rsidR="00184063" w:rsidRPr="00184063">
        <w:t>, dana 2</w:t>
      </w:r>
      <w:r w:rsidR="00DB3B4F">
        <w:t>0</w:t>
      </w:r>
      <w:r w:rsidR="00184063" w:rsidRPr="00184063">
        <w:t xml:space="preserve">. </w:t>
      </w:r>
      <w:r w:rsidR="00DB3B4F">
        <w:t>veljače</w:t>
      </w:r>
      <w:r w:rsidR="00184063" w:rsidRPr="00184063">
        <w:t xml:space="preserve"> 2018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DB3B4F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DB3B4F" w:rsidRPr="00DB3B4F">
        <w:t>ADELAIDE d.o.o. za graditeljstvo, trgovinu i usluge, Vinkovci, Jošine 3, MBS 030084547, OIB: 61568131090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B3B4F">
        <w:t>Ivana Kalkan</w:t>
      </w:r>
      <w:r w:rsidR="003743D2" w:rsidRPr="003743D2">
        <w:t xml:space="preserve">, Osijek, </w:t>
      </w:r>
      <w:r w:rsidR="0042604B">
        <w:t>Županijska 2</w:t>
      </w:r>
      <w:r w:rsidR="003743D2" w:rsidRPr="003743D2">
        <w:t xml:space="preserve">, OIB </w:t>
      </w:r>
      <w:r w:rsidR="0042604B">
        <w:t>47574637103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42604B">
        <w:t>4</w:t>
      </w:r>
      <w:r w:rsidR="00406F6D">
        <w:t xml:space="preserve">. </w:t>
      </w:r>
      <w:r w:rsidR="0042604B">
        <w:t>travnja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42604B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42604B" w:rsidRPr="0042604B">
        <w:t>ADELAIDE d.o.o. za graditeljstvo, trgovinu i usluge, Vinkovci, Jošine 3, MBS 030084547, OIB: 61568131090</w:t>
      </w:r>
    </w:p>
    <w:p w:rsidRDefault="00850ADD" w:rsidP="009365DD" w:rsidR="00850ADD">
      <w:pPr>
        <w:jc w:val="both"/>
      </w:pPr>
    </w:p>
    <w:p w:rsidRDefault="00DE6DFB" w:rsidP="00A320F5" w:rsidR="00F12013">
      <w:pPr>
        <w:ind w:firstLine="720" w:left="2160"/>
      </w:pPr>
      <w:r>
        <w:t>1</w:t>
      </w:r>
      <w:r w:rsidR="0042604B">
        <w:t>0</w:t>
      </w:r>
      <w:r w:rsidR="00F12013">
        <w:t xml:space="preserve">. </w:t>
      </w:r>
      <w:r w:rsidR="0042604B">
        <w:t>travnj</w:t>
      </w:r>
      <w:r>
        <w:t>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9C1E6F">
        <w:t>9</w:t>
      </w:r>
      <w:r w:rsidR="00650092">
        <w:t>,</w:t>
      </w:r>
      <w:r w:rsidR="0042604B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DE6DFB" w:rsidP="00DE6DFB" w:rsidR="00DE6DFB">
      <w:pPr>
        <w:ind w:firstLine="720"/>
        <w:jc w:val="both"/>
      </w:pPr>
      <w:r>
        <w:t>Dana 2</w:t>
      </w:r>
      <w:r w:rsidR="00352E95">
        <w:t>0</w:t>
      </w:r>
      <w:r>
        <w:t>.</w:t>
      </w:r>
      <w:r w:rsidR="00352E95">
        <w:t>0</w:t>
      </w:r>
      <w:r>
        <w:t>1.2017. zaprimljen je na ovome sudu zahtjev FINE Regionalni centar Osijek, Podružnica Osijek, klasa: 110-07/17-01/04 Ur. broj 04-06-17-</w:t>
      </w:r>
      <w:r w:rsidR="00352E95">
        <w:t>302</w:t>
      </w:r>
      <w:r>
        <w:t xml:space="preserve"> od </w:t>
      </w:r>
      <w:r w:rsidR="00352E95">
        <w:t>19</w:t>
      </w:r>
      <w:r>
        <w:t>.</w:t>
      </w:r>
      <w:r w:rsidR="00352E95">
        <w:t>0</w:t>
      </w:r>
      <w:r>
        <w:t xml:space="preserve">1.2017. godine, za provedbu skraćenog stečajnog postupka nad dužnikom </w:t>
      </w:r>
      <w:r w:rsidR="00352E95" w:rsidRPr="00352E95">
        <w:t>ADELAIDE d.o.o. za graditeljstvo, trgovinu i usluge, Vinkovci, Jošine 3, MBS 030084547, OIB: 61568131090</w:t>
      </w:r>
      <w:r>
        <w:t>, temeljem odredbe čl. 429. st. 1. Stečajnog zakona (NN 71/15 i 104/17, dalje: SZ).</w:t>
      </w:r>
    </w:p>
    <w:p w:rsidRDefault="00DE6DFB" w:rsidP="00DE6DFB" w:rsidR="00DE6DFB">
      <w:pPr>
        <w:ind w:firstLine="720"/>
        <w:jc w:val="both"/>
      </w:pPr>
    </w:p>
    <w:p w:rsidRDefault="00DE6DFB" w:rsidP="00DE6DFB" w:rsidR="00DE6DFB">
      <w:pPr>
        <w:ind w:firstLine="720"/>
        <w:jc w:val="both"/>
      </w:pPr>
      <w:r>
        <w:t xml:space="preserve">U prijedlogu je navela da na dan </w:t>
      </w:r>
      <w:r w:rsidR="00352E95">
        <w:t>18</w:t>
      </w:r>
      <w:r>
        <w:t>.</w:t>
      </w:r>
      <w:r w:rsidR="00352E95">
        <w:t>0</w:t>
      </w:r>
      <w:r>
        <w:t xml:space="preserve">1.2017. dužnik u Očevidniku redoslijeda osnova za plaćanje ima evidentirane neizvršene osnove za plaćanje u neprekinutom razdoblju od </w:t>
      </w:r>
      <w:r w:rsidR="00352E95">
        <w:t>120</w:t>
      </w:r>
      <w:r>
        <w:t xml:space="preserve"> dana, u ukupnom iznosu od </w:t>
      </w:r>
      <w:r w:rsidR="00352E95">
        <w:t>22.647,45</w:t>
      </w:r>
      <w:r>
        <w:t xml:space="preserve"> kn, u koji iznos je uračunata kamata i naknada FINE za provedbe ovrhe na novčanim sredstvima dužnika. Navodi da dužnik nema zaposlenih radnika. </w:t>
      </w:r>
    </w:p>
    <w:p w:rsidRDefault="00DE6DFB" w:rsidP="00DE6DFB" w:rsidR="00DE6DFB">
      <w:pPr>
        <w:ind w:firstLine="720"/>
        <w:jc w:val="both"/>
      </w:pPr>
    </w:p>
    <w:p w:rsidRDefault="00DE6DFB" w:rsidP="00DE6DFB" w:rsidR="00DE6DFB">
      <w:pPr>
        <w:ind w:firstLine="720"/>
        <w:jc w:val="both"/>
      </w:pPr>
      <w:r>
        <w:t xml:space="preserve">Dostavlja popis računa i oročenih novčanih sredstava dužnika na dan </w:t>
      </w:r>
      <w:r w:rsidR="008140D3">
        <w:t>18</w:t>
      </w:r>
      <w:r w:rsidRPr="00AF752F">
        <w:t>.</w:t>
      </w:r>
      <w:r w:rsidR="008140D3">
        <w:t>0</w:t>
      </w:r>
      <w:r>
        <w:t xml:space="preserve">1.2017., te navodi da na temelju čl. 112. st. 5. SZ dužnik na ime predujma za namirenje troškova stečajnog postupka nema zaplijenjena novčana sredstva na dan </w:t>
      </w:r>
      <w:r w:rsidR="008140D3" w:rsidRPr="008140D3">
        <w:t>18.01</w:t>
      </w:r>
      <w:r>
        <w:t>.2017.</w:t>
      </w:r>
    </w:p>
    <w:p w:rsidRDefault="00DE6DFB" w:rsidP="00DE6DFB" w:rsidR="00DE6DFB">
      <w:pPr>
        <w:ind w:firstLine="720"/>
        <w:jc w:val="both"/>
      </w:pPr>
    </w:p>
    <w:p w:rsidRDefault="00DE6DFB" w:rsidP="00DE6DFB" w:rsidR="00DE6DFB">
      <w:pPr>
        <w:ind w:firstLine="720"/>
        <w:jc w:val="both"/>
      </w:pPr>
      <w:r>
        <w:t>Dana 1</w:t>
      </w:r>
      <w:r w:rsidR="008140D3">
        <w:t>4</w:t>
      </w:r>
      <w:r>
        <w:t>.</w:t>
      </w:r>
      <w:r w:rsidR="008140D3">
        <w:t>0</w:t>
      </w:r>
      <w:r>
        <w:t xml:space="preserve">2.2017. sud je zaprimio prijedlog vjerovnika RH, Ministarstva financija za otvaranje stečajnog postupka nad predmetnim dužnikom, te sud obustavio skraćeni stečajni postupak i postupak nastavio prema općim odredbama Stečajnog zakona. </w:t>
      </w:r>
    </w:p>
    <w:p w:rsidRDefault="00406F6D" w:rsidP="00406F6D" w:rsidR="00406F6D">
      <w:pPr>
        <w:jc w:val="both"/>
      </w:pPr>
    </w:p>
    <w:p w:rsidRDefault="00C63F2C" w:rsidP="00850ADD" w:rsidR="00EC3529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5B41BB" w:rsidP="00850ADD" w:rsidR="005B41BB">
      <w:pPr>
        <w:ind w:firstLine="720"/>
        <w:jc w:val="both"/>
      </w:pPr>
    </w:p>
    <w:p w:rsidRDefault="005B41BB" w:rsidP="005B41BB" w:rsidR="005B41BB" w:rsidRPr="000625B3">
      <w:pPr>
        <w:ind w:firstLine="720"/>
        <w:jc w:val="both"/>
      </w:pPr>
      <w:r>
        <w:lastRenderedPageBreak/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BB3E98">
        <w:t>2</w:t>
      </w:r>
      <w:r w:rsidR="001F2E45">
        <w:t>0</w:t>
      </w:r>
      <w:r w:rsidR="00204670" w:rsidRPr="00204670">
        <w:t xml:space="preserve">. </w:t>
      </w:r>
      <w:r w:rsidR="001F2E45">
        <w:t>veljače</w:t>
      </w:r>
      <w:r w:rsidR="00204670" w:rsidRPr="00204670">
        <w:t xml:space="preserve"> 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  <w:r w:rsidR="001F2E45">
        <w:t>po punomoćniku Adnan Rizvić, odvjetnik u Rijeci, Ciottina 16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78249C">
        <w:t>i</w:t>
      </w:r>
      <w:r>
        <w:t xml:space="preserve"> stečajn</w:t>
      </w:r>
      <w:r w:rsidR="0078249C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623D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6265F1" w:rsidRPr="006265F1">
      <w:t>402/17-12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E45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7A74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2E95"/>
    <w:rsid w:val="00354972"/>
    <w:rsid w:val="003631EC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2604B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623D6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265F1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0D3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3B4F"/>
    <w:rsid w:val="00DB43E8"/>
    <w:rsid w:val="00DC018E"/>
    <w:rsid w:val="00DC032E"/>
    <w:rsid w:val="00DD25A3"/>
    <w:rsid w:val="00DD4BA9"/>
    <w:rsid w:val="00DE6DFB"/>
    <w:rsid w:val="00DF5840"/>
    <w:rsid w:val="00E05F2C"/>
    <w:rsid w:val="00E14899"/>
    <w:rsid w:val="00E27673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2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3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2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3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ADELAIDE d.o.o. za graditeljstvo, trgovinu i usluge</izvorni_sadrzaj>
    <derivirana_varijabla naziv="DomainObject.Predmet.ProtustrankaFormated_1">  ADELAIDE d.o.o. za graditeljstvo, trgovinu i usluge</derivirana_varijabla>
  </DomainObject.Predmet.ProtustrankaFormated>
  <DomainObject.Predmet.ProtustrankaFormatedOIB>
    <izvorni_sadrzaj>  ADELAIDE d.o.o. za graditeljstvo, trgovinu i usluge, OIB 61568131090</izvorni_sadrzaj>
    <derivirana_varijabla naziv="DomainObject.Predmet.ProtustrankaFormatedOIB_1">  ADELAIDE d.o.o. za graditeljstvo, trgovinu i usluge, OIB 61568131090</derivirana_varijabla>
  </DomainObject.Predmet.ProtustrankaFormatedOIB>
  <DomainObject.Predmet.ProtustrankaFormatedWithAdress>
    <izvorni_sadrzaj> ADELAIDE d.o.o. za graditeljstvo, trgovinu i usluge, Jošine 3 , 32100 Vinkovci</izvorni_sadrzaj>
    <derivirana_varijabla naziv="DomainObject.Predmet.ProtustrankaFormatedWithAdress_1"> ADELAIDE d.o.o. za graditeljstvo, trgovinu i usluge, Jošine 3 , 32100 Vinkovci</derivirana_varijabla>
  </DomainObject.Predmet.ProtustrankaFormatedWithAdress>
  <DomainObject.Predmet.ProtustrankaFormatedWithAdressOIB>
    <izvorni_sadrzaj> ADELAIDE d.o.o. za graditeljstvo, trgovinu i usluge, OIB 61568131090, Jošine 3 , 32100 Vinkovci</izvorni_sadrzaj>
    <derivirana_varijabla naziv="DomainObject.Predmet.ProtustrankaFormatedWithAdressOIB_1"> ADELAIDE d.o.o. za graditeljstvo, trgovinu i usluge, OIB 61568131090, Jošine 3 , 32100 Vinkovci</derivirana_varijabla>
  </DomainObject.Predmet.ProtustrankaFormatedWithAdressOIB>
  <DomainObject.Predmet.ProtustrankaWithAdress>
    <izvorni_sadrzaj>ADELAIDE d.o.o. za graditeljstvo, trgovinu i usluge Jošine 3 , 32100 Vinkovci</izvorni_sadrzaj>
    <derivirana_varijabla naziv="DomainObject.Predmet.ProtustrankaWithAdress_1">ADELAIDE d.o.o. za graditeljstvo, trgovinu i usluge Jošine 3 , 32100 Vinkovci</derivirana_varijabla>
  </DomainObject.Predmet.ProtustrankaWithAdress>
  <DomainObject.Predmet.ProtustrankaWithAdressOIB>
    <izvorni_sadrzaj>ADELAIDE d.o.o. za graditeljstvo, trgovinu i usluge, OIB 61568131090, Jošine 3 , 32100 Vinkovci</izvorni_sadrzaj>
    <derivirana_varijabla naziv="DomainObject.Predmet.ProtustrankaWithAdressOIB_1">ADELAIDE d.o.o. za graditeljstvo, trgovinu i usluge, OIB 61568131090, Jošine 3 , 32100 Vinkovci</derivirana_varijabla>
  </DomainObject.Predmet.ProtustrankaWithAdressOIB>
  <DomainObject.Predmet.ProtustrankaNazivFormated>
    <izvorni_sadrzaj>ADELAIDE d.o.o. za graditeljstvo, trgovinu i usluge</izvorni_sadrzaj>
    <derivirana_varijabla naziv="DomainObject.Predmet.ProtustrankaNazivFormated_1">ADELAIDE d.o.o. za graditeljstvo, trgovinu i usluge</derivirana_varijabla>
  </DomainObject.Predmet.ProtustrankaNazivFormated>
  <DomainObject.Predmet.ProtustrankaNazivFormatedOIB>
    <izvorni_sadrzaj>ADELAIDE d.o.o. za graditeljstvo, trgovinu i usluge, OIB 61568131090</izvorni_sadrzaj>
    <derivirana_varijabla naziv="DomainObject.Predmet.ProtustrankaNazivFormatedOIB_1">ADELAIDE d.o.o. za graditeljstvo, trgovinu i usluge, OIB 61568131090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ADELAIDE d.o.o. za graditeljstvo, trgovinu i usluge</item>
    </izvorni_sadrzaj>
    <derivirana_varijabla naziv="DomainObject.Predmet.ProtuStrankaListFormated_1">
      <item>ADELAIDE d.o.o. za graditeljstvo, trgovinu i usluge</item>
    </derivirana_varijabla>
  </DomainObject.Predmet.ProtuStrankaListFormated>
  <DomainObject.Predmet.ProtuStrankaListFormatedOIB>
    <izvorni_sadrzaj>
      <item>ADELAIDE d.o.o. za graditeljstvo, trgovinu i usluge, OIB 61568131090</item>
    </izvorni_sadrzaj>
    <derivirana_varijabla naziv="DomainObject.Predmet.ProtuStrankaListFormatedOIB_1">
      <item>ADELAIDE d.o.o. za graditeljstvo, trgovinu i usluge, OIB 61568131090</item>
    </derivirana_varijabla>
  </DomainObject.Predmet.ProtuStrankaListFormatedOIB>
  <DomainObject.Predmet.ProtuStrankaListFormatedWithAdress>
    <izvorni_sadrzaj>
      <item>ADELAIDE d.o.o. za graditeljstvo, trgovinu i usluge, Jošine 3 , 32100 Vinkovci</item>
    </izvorni_sadrzaj>
    <derivirana_varijabla naziv="DomainObject.Predmet.ProtuStrankaListFormatedWithAdress_1">
      <item>ADELAIDE d.o.o. za graditeljstvo, trgovinu i usluge, Jošine 3 , 32100 Vinkovci</item>
    </derivirana_varijabla>
  </DomainObject.Predmet.ProtuStrankaListFormatedWithAdress>
  <DomainObject.Predmet.ProtuStrankaListFormatedWithAdressOIB>
    <izvorni_sadrzaj>
      <item>ADELAIDE d.o.o. za graditeljstvo, trgovinu i usluge, OIB 61568131090, Jošine 3 , 32100 Vinkovci</item>
    </izvorni_sadrzaj>
    <derivirana_varijabla naziv="DomainObject.Predmet.ProtuStrankaListFormatedWithAdressOIB_1">
      <item>ADELAIDE d.o.o. za graditeljstvo, trgovinu i usluge, OIB 61568131090, Jošine 3 , 32100 Vinkovci</item>
    </derivirana_varijabla>
  </DomainObject.Predmet.ProtuStrankaListFormatedWithAdressOIB>
  <DomainObject.Predmet.ProtuStrankaListNazivFormated>
    <izvorni_sadrzaj>
      <item>ADELAIDE d.o.o. za graditeljstvo, trgovinu i usluge</item>
    </izvorni_sadrzaj>
    <derivirana_varijabla naziv="DomainObject.Predmet.ProtuStrankaListNazivFormated_1">
      <item>ADELAIDE d.o.o. za graditeljstvo, trgovinu i usluge</item>
    </derivirana_varijabla>
  </DomainObject.Predmet.ProtuStrankaListNazivFormated>
  <DomainObject.Predmet.ProtuStrankaListNazivFormatedOIB>
    <izvorni_sadrzaj>
      <item>ADELAIDE d.o.o. za graditeljstvo, trgovinu i usluge, OIB 61568131090</item>
    </izvorni_sadrzaj>
    <derivirana_varijabla naziv="DomainObject.Predmet.ProtuStrankaListNazivFormatedOIB_1">
      <item>ADELAIDE d.o.o. za graditeljstvo, trgovinu i usluge, OIB 61568131090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ADELAIDE d.o.o. za graditeljstvo, trgovinu i usluge</izvorni_sadrzaj>
    <derivirana_varijabla naziv="DomainObject.Predmet.ProtustrankaIDrugi_1">ADELAIDE d.o.o. za graditeljstvo, trgovinu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ADELAIDE d.o.o. za graditeljstvo, trgovinu i usluge, OIB 61568131090, Jošine 3 , 32100 Vinkovci</izvorni_sadrzaj>
    <derivirana_varijabla naziv="DomainObject.Predmet.ProtustrankaIDrugiAdressOIB_1">ADELAIDE d.o.o. za graditeljstvo, trgovinu i usluge, OIB 61568131090, Jošine 3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ADELAIDE d.o.o. za graditeljstvo, trgovinu i usluge</item>
      <item>RH MF POREZNA UPRAVA VUKOVAR</item>
    </izvorni_sadrzaj>
    <derivirana_varijabla naziv="DomainObject.Predmet.SudioniciListNaziv_1">
      <item>ADELAIDE d.o.o. za graditeljstvo, trgovinu i usluge</item>
      <item>RH MF POREZNA UPRAVA VUKOVAR</item>
    </derivirana_varijabla>
  </DomainObject.Predmet.SudioniciListNaziv>
  <DomainObject.Predmet.SudioniciListAdressOIB>
    <izvorni_sadrzaj>
      <item>ADELAIDE d.o.o. za graditeljstvo, trgovinu i usluge, OIB 61568131090, Jošine 3 ,32100 Vinkovci</item>
      <item>RH MF POREZNA UPRAVA VUKOVAR, OIB 18683136487</item>
    </izvorni_sadrzaj>
    <derivirana_varijabla naziv="DomainObject.Predmet.SudioniciListAdressOIB_1">
      <item>ADELAIDE d.o.o. za graditeljstvo, trgovinu i usluge, OIB 61568131090, Jošine 3 ,32100 Vinkovci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61568131090</item>
      <item>, OIB 18683136487</item>
    </izvorni_sadrzaj>
    <derivirana_varijabla naziv="DomainObject.Predmet.SudioniciListNazivOIB_1">
      <item>, OIB 61568131090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9A9E3-FF5B-4793-BCD3-0FA0C8ADA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725</properties:Words>
  <properties:Characters>4144</properties:Characters>
  <properties:Lines>114</properties:Lines>
  <properties:Paragraphs>36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2018-01-29T08:12:00Z</cp:lastPrinted>
  <dcterms:modified xmlns:xsi="http://www.w3.org/2001/XMLSchema-instance" xsi:type="dcterms:W3CDTF">2018-02-21T06:48:00Z</dcterms:modified>
  <cp:revision>24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Prethodni postupak čl. 110..docx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