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cd62" w14:paraId="4eccd62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St-158/15-4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740000">
        <w:t>MEGA HOLDING d.o.o., Čakovec, Matice hrvatske 10, MBS: 070078741, OIB: 02186923121</w:t>
      </w:r>
      <w:r w:rsidR="00637444">
        <w:t xml:space="preserve">, dana </w:t>
      </w:r>
      <w:r w:rsidR="00B9668D">
        <w:t>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740000">
        <w:t xml:space="preserve">MEGA HOLDING d.o.o., Čakovec, Matice hrvatske 10, MBS: 070078741, OIB: 02186923121, </w:t>
      </w:r>
      <w:r w:rsidR="00CB6C18">
        <w:t xml:space="preserve">iznosi </w:t>
      </w:r>
      <w:r w:rsidR="00740000">
        <w:t>8.925.721,30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 xml:space="preserve">oziva se direktor dužnika </w:t>
      </w:r>
      <w:r w:rsidR="00740000">
        <w:t>Darinka Krička, Čakovec, Trg Eugena Kvaternika 13, i direktor dužnika Ksenija Preininger, Čakovec, Travnik 1,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1E1FE0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9668D">
        <w:t>11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085" w:rsidR="00A86085">
      <w:r>
        <w:separator/>
      </w:r>
    </w:p>
  </w:endnote>
  <w:endnote w:id="0" w:type="continuationSeparator">
    <w:p w:rsidRDefault="00A86085" w:rsidR="00A86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085" w:rsidR="00A86085">
      <w:r>
        <w:separator/>
      </w:r>
    </w:p>
  </w:footnote>
  <w:footnote w:id="0" w:type="continuationSeparator">
    <w:p w:rsidRDefault="00A86085" w:rsidR="00A860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1FE0"/>
    <w:rsid w:val="001E6833"/>
    <w:rsid w:val="002055B4"/>
    <w:rsid w:val="00274464"/>
    <w:rsid w:val="00290391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93CD2"/>
    <w:rsid w:val="006C1AAA"/>
    <w:rsid w:val="006F25A8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1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F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F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F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F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1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F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F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F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F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St-158/2015</izvorni_sadrzaj>
    <derivirana_varijabla naziv="DomainObject.Predmet.OznakaBroj_1">St-158/2015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HOLDING društvo s ograničenom odgovornošću za zastupanje, upravljanje i posredovanje</izvorni_sadrzaj>
    <derivirana_varijabla naziv="DomainObject.Predmet.ProtustrankaFormated_1">  MEGA HOLDING društvo s ograničenom odgovornošću za zastupanje, upravljanje i posredovanje</derivirana_varijabla>
  </DomainObject.Predmet.ProtustrankaFormated>
  <DomainObject.Predmet.ProtustrankaFormatedOIB>
    <izvorni_sadrzaj>  MEGA HOLDING društvo s ograničenom odgovornošću za zastupanje, upravljanje i posredovanje, OIB 02186923121</izvorni_sadrzaj>
    <derivirana_varijabla naziv="DomainObject.Predmet.ProtustrankaFormatedOIB_1">  MEGA HOLDING društvo s ograničenom odgovornošću za zastupanje, upravljanje i posredovanje, OIB 02186923121</derivirana_varijabla>
  </DomainObject.Predmet.ProtustrankaFormatedOIB>
  <DomainObject.Predmet.ProtustrankaFormatedWithAdress>
    <izvorni_sadrzaj> MEGA HOLDING društvo s ograničenom odgovornošću za zastupanje, upravljanje i posredovanje, Matice Hrvatske 10, 40000 Čakovec</izvorni_sadrzaj>
    <derivirana_varijabla naziv="DomainObject.Predmet.ProtustrankaFormatedWithAdress_1"> MEGA HOLDING društvo s ograničenom odgovornošću za zastupanje, upravljanje i posredovanje, Matice Hrvatske 10, 40000 Čakovec</derivirana_varijabla>
  </DomainObject.Predmet.ProtustrankaFormatedWithAdress>
  <DomainObject.Predmet.ProtustrankaFormatedWithAdressOIB>
    <izvorni_sadrzaj> MEGA HOLDING društvo s ograničenom odgovornošću za zastupanje, upravljanje i posredovanje, OIB 02186923121, Matice Hrvatske 10, 40000 Čakovec</izvorni_sadrzaj>
    <derivirana_varijabla naziv="DomainObject.Predmet.ProtustrankaFormatedWithAdressOIB_1"> MEGA HOLDING društvo s ograničenom odgovornošću za zastupanje, upravljanje i posredovanje, OIB 02186923121, Matice Hrvatske 10, 40000 Čakovec</derivirana_varijabla>
  </DomainObject.Predmet.ProtustrankaFormatedWithAdressOIB>
  <DomainObject.Predmet.ProtustrankaWithAdress>
    <izvorni_sadrzaj>MEGA HOLDING društvo s ograničenom odgovornošću za zastupanje, upravljanje i posredovanje Matice Hrvatske 10, 40000 Čakovec</izvorni_sadrzaj>
    <derivirana_varijabla naziv="DomainObject.Predmet.ProtustrankaWithAdress_1">MEGA HOLDING društvo s ograničenom odgovornošću za zastupanje, upravljanje i posredovanje Matice Hrvatske 10, 40000 Čakovec</derivirana_varijabla>
  </DomainObject.Predmet.ProtustrankaWithAdress>
  <DomainObject.Predmet.ProtustrankaWithAdressOIB>
    <izvorni_sadrzaj>MEGA HOLDING društvo s ograničenom odgovornošću za zastupanje, upravljanje i posredovanje, OIB 02186923121, Matice Hrvatske 10, 40000 Čakovec</izvorni_sadrzaj>
    <derivirana_varijabla naziv="DomainObject.Predmet.ProtustrankaWithAdressOIB_1">MEGA HOLDING društvo s ograničenom odgovornošću za zastupanje, upravljanje i posredovanje, OIB 02186923121, Matice Hrvatske 10, 40000 Čakovec</derivirana_varijabla>
  </DomainObject.Predmet.ProtustrankaWithAdressOIB>
  <DomainObject.Predmet.ProtustrankaNazivFormated>
    <izvorni_sadrzaj>MEGA HOLDING društvo s ograničenom odgovornošću za zastupanje, upravljanje i posredovanje</izvorni_sadrzaj>
    <derivirana_varijabla naziv="DomainObject.Predmet.ProtustrankaNazivFormated_1">MEGA HOLDING društvo s ograničenom odgovornošću za zastupanje, upravljanje i posredovanje</derivirana_varijabla>
  </DomainObject.Predmet.ProtustrankaNazivFormated>
  <DomainObject.Predmet.ProtustrankaNazivFormatedOIB>
    <izvorni_sadrzaj>MEGA HOLDING društvo s ograničenom odgovornošću za zastupanje, upravljanje i posredovanje, OIB 02186923121</izvorni_sadrzaj>
    <derivirana_varijabla naziv="DomainObject.Predmet.ProtustrankaNazivFormatedOIB_1">MEGA HOLDING društvo s ograničenom odgovornošću za zastupanje, upravljanje i posredovanje, OIB 02186923121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8925721.30</izvorni_sadrzaj>
    <derivirana_varijabla naziv="DomainObject.Predmet.TrenutnaVrijednost_1">8925721.30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MEGA HOLDING društvo s ograničenom odgovornošću za zastupanje, upravljanje i posredovanje</item>
    </izvorni_sadrzaj>
    <derivirana_varijabla naziv="DomainObject.Predmet.ProtuStrankaListFormated_1">
      <item>MEGA HOLDING društvo s ograničenom odgovornošću za zastupanje, upravljanje i posredovanje</item>
    </derivirana_varijabla>
  </DomainObject.Predmet.ProtuStrankaListFormated>
  <DomainObject.Predmet.ProtuStrankaListFormatedOIB>
    <izvorni_sadrzaj>
      <item>MEGA HOLDING društvo s ograničenom odgovornošću za zastupanje, upravljanje i posredovanje, OIB 02186923121</item>
    </izvorni_sadrzaj>
    <derivirana_varijabla naziv="DomainObject.Predmet.ProtuStrankaListFormatedOIB_1">
      <item>MEGA HOLDING društvo s ograničenom odgovornošću za zastupanje, upravljanje i posredovanje, OIB 02186923121</item>
    </derivirana_varijabla>
  </DomainObject.Predmet.ProtuStrankaListFormatedOIB>
  <DomainObject.Predmet.ProtuStrankaListFormatedWithAdress>
    <izvorni_sadrzaj>
      <item>MEGA HOLDING društvo s ograničenom odgovornošću za zastupanje, upravljanje i posredovanje, Matice Hrvatske 10, 40000 Čakovec</item>
    </izvorni_sadrzaj>
    <derivirana_varijabla naziv="DomainObject.Predmet.ProtuStrankaListFormatedWithAdress_1">
      <item>MEGA HOLDING društvo s ograničenom odgovornošću za zastupanje, upravljanje i posredovanje, Matice Hrvatske 10, 40000 Čakovec</item>
    </derivirana_varijabla>
  </DomainObject.Predmet.ProtuStrankaListFormatedWithAdress>
  <DomainObject.Predmet.ProtuStrankaListFormatedWithAdressOIB>
    <izvorni_sadrzaj>
      <item>MEGA HOLDING društvo s ograničenom odgovornošću za zastupanje, upravljanje i posredovanje, OIB 02186923121, Matice Hrvatske 10, 40000 Čakovec</item>
    </izvorni_sadrzaj>
    <derivirana_varijabla naziv="DomainObject.Predmet.ProtuStrankaListFormatedWithAdressOIB_1">
      <item>MEGA HOLDING društvo s ograničenom odgovornošću za zastupanje, upravljanje i posredovanje, OIB 02186923121, Matice Hrvatske 10, 40000 Čakovec</item>
    </derivirana_varijabla>
  </DomainObject.Predmet.ProtuStrankaListFormatedWithAdressOIB>
  <DomainObject.Predmet.ProtuStrankaListNazivFormated>
    <izvorni_sadrzaj>
      <item>MEGA HOLDING društvo s ograničenom odgovornošću za zastupanje, upravljanje i posredovanje</item>
    </izvorni_sadrzaj>
    <derivirana_varijabla naziv="DomainObject.Predmet.ProtuStrankaListNazivFormated_1">
      <item>MEGA HOLDING društvo s ograničenom odgovornošću za zastupanje, upravljanje i posredovanje</item>
    </derivirana_varijabla>
  </DomainObject.Predmet.ProtuStrankaListNazivFormated>
  <DomainObject.Predmet.ProtuStrankaListNazivFormatedOIB>
    <izvorni_sadrzaj>
      <item>MEGA HOLDING društvo s ograničenom odgovornošću za zastupanje, upravljanje i posredovanje, OIB 02186923121</item>
    </izvorni_sadrzaj>
    <derivirana_varijabla naziv="DomainObject.Predmet.ProtuStrankaListNazivFormatedOIB_1">
      <item>MEGA HOLDING društvo s ograničenom odgovornošću za zastupanje, upravljanje i posredovanje, OIB 02186923121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MEGA HOLDING društvo s ograničenom odgovornošću za zastupanje, upravljanje i posredovanje</izvorni_sadrzaj>
    <derivirana_varijabla naziv="DomainObject.Predmet.ProtustrankaIDrugi_1">MEGA HOLDING društvo s ograničenom odgovornošću za zastupanje, upravljanje i posredovanje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MEGA HOLDING društvo s ograničenom odgovornošću za zastupanje, upravljanje i posredovanje, OIB 02186923121, Matice Hrvatske 10, 40000 Čakovec</izvorni_sadrzaj>
    <derivirana_varijabla naziv="DomainObject.Predmet.ProtustrankaIDrugiAdressOIB_1">MEGA HOLDING društvo s ograničenom odgovornošću za zastupanje, upravljanje i posredovanje, OIB 02186923121,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MEGA HOLDING društvo s ograničenom odgovornošću za zastupanje, upravljanje i posredovanje</item>
      <item>Sudski registar</item>
    </izvorni_sadrzaj>
    <derivirana_varijabla naziv="DomainObject.Predmet.SudioniciListNaziv_1">
      <item>Financijska agencija, Regionalni centar Zagreb, Podružnica Varaždin</item>
      <item>MEGA HOLDING društvo s ograničenom odgovornošću za zastupanje, upravljanje i posredovanje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MEGA HOLDING društvo s ograničenom odgovornošću za zastupanje, upravljanje i posredovanje, OIB 02186923121, Matice Hrvatske 10,40000 Čakovec</item>
      <item>Sudski registar</item>
    </izvorni_sadrzaj>
    <derivirana_varijabla naziv="DomainObject.Predmet.SudioniciListAdressOIB_1">
      <item>Financijska agencija, Regionalni centar Zagreb, Podružnica Varaždin, A. Cesarca 2,42000 Varaždin</item>
      <item>MEGA HOLDING društvo s ograničenom odgovornošću za zastupanje, upravljanje i posredovanje, OIB 02186923121, Matice Hrvatske 10,40000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02186923121</item>
      <item>, OIB null</item>
    </izvorni_sadrzaj>
    <derivirana_varijabla naziv="DomainObject.Predmet.SudioniciListNazivOIB_1">
      <item>, OIB null</item>
      <item>, OIB 02186923121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700A9-9B9F-43A7-B778-C10726F21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1937</properties:Characters>
  <properties:Lines>48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2016-01-08T08:25:00Z</cp:lastPrinted>
  <dcterms:modified xmlns:xsi="http://www.w3.org/2001/XMLSchema-instance" xsi:type="dcterms:W3CDTF">2016-01-11T11:22:00Z</dcterms:modified>
  <cp:revision>11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