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6daf" w14:paraId="1dd6daf"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F64967">
        <w:t xml:space="preserve">FINA, Regionalni centar Zagreb, Trg svibanjskih žrtava 1995. 1., OIB: </w:t>
      </w:r>
      <w:r w:rsidR="00F64967" w:rsidRPr="000B1511">
        <w:t>85821130368</w:t>
      </w:r>
      <w:r w:rsidR="000B1511">
        <w:t xml:space="preserve">, </w:t>
      </w:r>
      <w:r>
        <w:t>radi otvaranja stečajnog postupka nad stečajnim dužnikom</w:t>
      </w:r>
      <w:r w:rsidR="007C519E">
        <w:t xml:space="preserve"> </w:t>
      </w:r>
      <w:r w:rsidR="00FE20D4">
        <w:t>SILVIA d.o.o., Zagreb, Savska cesta 100, OIB: 99408509249</w:t>
      </w:r>
      <w:r>
        <w:t xml:space="preserve">,  dana </w:t>
      </w:r>
      <w:r w:rsidR="0066404F" w:rsidRPr="0066404F">
        <w:t>21. prosinca 2017</w:t>
      </w:r>
      <w:r w:rsidR="0066404F">
        <w:rPr>
          <w:b/>
        </w:rPr>
        <w:t>.</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A316DE" w:rsidR="006E70B2">
      <w:pPr>
        <w:jc w:val="both"/>
        <w:rPr>
          <w:bCs/>
        </w:rPr>
      </w:pPr>
      <w:r>
        <w:rPr>
          <w:bCs/>
        </w:rPr>
        <w:tab/>
        <w:t>1.</w:t>
      </w:r>
      <w:r>
        <w:rPr>
          <w:bCs/>
        </w:rPr>
        <w:tab/>
      </w:r>
      <w:r>
        <w:t xml:space="preserve">Otvara se stečajni postupak nad dužnikom </w:t>
      </w:r>
      <w:r w:rsidR="00FE20D4">
        <w:t>SILVIA d.o.o., Zagreb, Savska cesta 100, OIB: 99408509249, MBS: 070002506</w:t>
      </w:r>
      <w:r>
        <w:t>.</w:t>
      </w:r>
    </w:p>
    <w:p w:rsidRDefault="006E70B2" w:rsidP="00FE20D4" w:rsidR="006F46C8">
      <w:pPr>
        <w:pStyle w:val="Tijeloteksta"/>
      </w:pPr>
      <w:r>
        <w:tab/>
        <w:t>2.</w:t>
      </w:r>
      <w:r>
        <w:tab/>
        <w:t xml:space="preserve">Za stečajnog  upravitelja imenuje se </w:t>
      </w:r>
      <w:r w:rsidR="00FE20D4">
        <w:t>Zdenko Bešlić iz Slavonskog Broda, P. Krešimira IV. br. 4, OIB: 40568270984</w:t>
      </w:r>
      <w:r w:rsidR="006F46C8">
        <w:t>.</w:t>
      </w:r>
    </w:p>
    <w:p w:rsidRDefault="006E70B2" w:rsidP="00A316DE" w:rsidR="006E70B2">
      <w:pPr>
        <w:jc w:val="both"/>
      </w:pPr>
      <w:r>
        <w:tab/>
      </w:r>
      <w:r>
        <w:rPr>
          <w:bCs/>
        </w:rPr>
        <w:t xml:space="preserve">3. </w:t>
      </w:r>
      <w:r>
        <w:rPr>
          <w:bCs/>
        </w:rPr>
        <w:tab/>
      </w:r>
      <w:r>
        <w:t xml:space="preserve">Stečajni postupak otvara se sa danom </w:t>
      </w:r>
      <w:r w:rsidR="0066404F" w:rsidRPr="0066404F">
        <w:t>21. prosinca</w:t>
      </w:r>
      <w:r w:rsidR="00E12739" w:rsidRPr="0066404F">
        <w:t xml:space="preserve"> </w:t>
      </w:r>
      <w:r w:rsidRPr="0066404F">
        <w:t xml:space="preserve"> 2017</w:t>
      </w:r>
      <w:r>
        <w:t xml:space="preserve">.  godine u  13:00 sati.   </w:t>
      </w:r>
    </w:p>
    <w:p w:rsidRDefault="006E70B2" w:rsidP="00FE20D4" w:rsidR="006E70B2" w:rsidRPr="008D1427">
      <w:pPr>
        <w:jc w:val="both"/>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FE20D4">
        <w:t>Zdenko Bešlić iz Slavonskog Broda, P. Krešimira IV. br. 4, OIB: 40568270984</w:t>
      </w:r>
      <w:r w:rsidR="00CA1A46">
        <w:t>, te dostave dokaz o uplati pristojbe za prijavu tražbine u iznosu od 2% od prijavljene tražbine, ali ne više od 500,00 kn na račun broj IBAN: HR1210010051863000160, Državni proračun, model HR64, poziv na broj 5045-20735</w:t>
      </w:r>
      <w:r w:rsidR="00CA1A46" w:rsidRPr="00FE20D4">
        <w:rPr>
          <w:b/>
        </w:rPr>
        <w:t xml:space="preserve">- </w:t>
      </w:r>
      <w:r w:rsidR="0066404F" w:rsidRPr="0066404F">
        <w:t>5207</w:t>
      </w:r>
      <w:r w:rsidR="00FE20D4" w:rsidRPr="0066404F">
        <w:t>16</w:t>
      </w:r>
      <w:r w:rsidR="007C519E" w:rsidRPr="0066404F">
        <w:t>.</w:t>
      </w:r>
    </w:p>
    <w:p w:rsidRDefault="006E70B2" w:rsidP="0066404F" w:rsidR="006E70B2">
      <w:pPr>
        <w:pStyle w:val="Tijeloteksta"/>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66404F">
        <w:t>19. travnja</w:t>
      </w:r>
      <w:r w:rsidR="000B1511">
        <w:t xml:space="preserve"> 2018</w:t>
      </w:r>
      <w:r w:rsidR="007E5D03">
        <w:t>. g. u 10:30</w:t>
      </w:r>
      <w:r>
        <w:t xml:space="preserve"> sati, a ročište na kojem će se na temelju izvješća stečajnog upravitelja odlučiti o daljnjem tijeku stečajnog postupka – izvještajno ročište određuje se za i</w:t>
      </w:r>
      <w:r w:rsidR="007E5D03">
        <w:t>sti dan u 11,00</w:t>
      </w:r>
      <w:r>
        <w:t xml:space="preserve">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Oglas o otvaranju stečajnog postupka istaknut je na e</w:t>
      </w:r>
      <w:r w:rsidR="00C250B0">
        <w:t xml:space="preserve"> </w:t>
      </w:r>
      <w:r>
        <w:t xml:space="preserve">- oglasnoj ploči ovog suda dana </w:t>
      </w:r>
      <w:r w:rsidR="0066404F" w:rsidRPr="0066404F">
        <w:t>21. prosinca 2017.</w:t>
      </w:r>
      <w:r>
        <w:t xml:space="preserve"> </w:t>
      </w:r>
    </w:p>
    <w:p w:rsidRDefault="006E70B2" w:rsidP="008A0BC7" w:rsidR="006E70B2">
      <w:pPr>
        <w:ind w:firstLine="708"/>
        <w:jc w:val="both"/>
      </w:pPr>
      <w:r>
        <w:rPr>
          <w:bCs/>
        </w:rPr>
        <w:t>10.</w:t>
      </w:r>
      <w:r>
        <w:t xml:space="preserve"> Ovo rješenje dostavit će se u sudski registar Trgovačkog suda u Zagrebu.</w:t>
      </w:r>
    </w:p>
    <w:p w:rsidRDefault="006E70B2" w:rsidP="007E5D03" w:rsidR="00C250B0">
      <w:pPr>
        <w:ind w:firstLine="708"/>
        <w:jc w:val="both"/>
      </w:pPr>
      <w:r w:rsidRPr="00783F07">
        <w:t xml:space="preserve">11. Nalaže se </w:t>
      </w:r>
      <w:r w:rsidR="0066404F">
        <w:t xml:space="preserve">Općinskom sudu u Puli – Pola zk. odjel Poreč </w:t>
      </w:r>
      <w:r w:rsidR="00C250B0">
        <w:t xml:space="preserve">da izvrši upis zabilježbe otvaranja stečajnog postupka na nekretninama dužnika  kako slijedi: </w:t>
      </w:r>
    </w:p>
    <w:p w:rsidRDefault="00C250B0" w:rsidP="007E5D03" w:rsidR="00C51477">
      <w:pPr>
        <w:ind w:firstLine="708"/>
        <w:jc w:val="both"/>
      </w:pPr>
      <w:r>
        <w:t xml:space="preserve">- </w:t>
      </w:r>
      <w:r w:rsidR="0066404F">
        <w:t>na kč. br. 952/1 u zk. ul. 512, koja u naravi predstavlja COKI gospodarsku zgradu, dvorište i stambenu zgradu, COKI, površine 1165 m2</w:t>
      </w:r>
      <w:r>
        <w:t xml:space="preserve"> </w:t>
      </w:r>
    </w:p>
    <w:p w:rsidRDefault="00C250B0" w:rsidP="00F009CC" w:rsidR="006E70B2" w:rsidRPr="00F009CC">
      <w:pPr>
        <w:ind w:firstLine="708"/>
        <w:jc w:val="both"/>
      </w:pPr>
      <w:r>
        <w:t>- na kč. br. 952/2 u zk. ul. 517, koja u naravi predstavlja COKI dvorišta površine 620 m2</w:t>
      </w:r>
      <w:r w:rsidR="00F009CC">
        <w:t>.</w:t>
      </w:r>
    </w:p>
    <w:p w:rsidRDefault="006E70B2" w:rsidP="006E70B2" w:rsidR="006E70B2">
      <w:pPr>
        <w:jc w:val="center"/>
      </w:pPr>
      <w:r>
        <w:t>Obrazloženje</w:t>
      </w:r>
    </w:p>
    <w:p w:rsidRDefault="006E70B2" w:rsidP="006E70B2" w:rsidR="006E70B2"/>
    <w:p w:rsidRDefault="006E70B2" w:rsidP="008D1427" w:rsidR="008D1427">
      <w:pPr>
        <w:jc w:val="both"/>
      </w:pPr>
      <w:r>
        <w:tab/>
      </w:r>
      <w:r w:rsidR="002D0DFE">
        <w:t xml:space="preserve">Financijska agencija </w:t>
      </w:r>
      <w:r w:rsidR="006A5CEE">
        <w:t xml:space="preserve">i razlučni vjerovnik </w:t>
      </w:r>
      <w:r w:rsidR="007E5D03">
        <w:t>Raiffeisenlandesbank Kärnter, Klagenfurt, Raiffe</w:t>
      </w:r>
      <w:r w:rsidR="0023535B">
        <w:t>isenplatz 1, Austrija, OIB: 46870001221</w:t>
      </w:r>
      <w:r w:rsidR="006A5CEE">
        <w:t xml:space="preserve"> podnijeli</w:t>
      </w:r>
      <w:r w:rsidR="002D0DFE">
        <w:t xml:space="preserve"> </w:t>
      </w:r>
      <w:r w:rsidR="006A5CEE">
        <w:t xml:space="preserve">su </w:t>
      </w:r>
      <w:r w:rsidR="002D0DFE">
        <w:t xml:space="preserve">prijedlog za otvaranje stečajnog postupka nad dužnikom </w:t>
      </w:r>
      <w:r w:rsidR="0023535B">
        <w:t>SILVIA d.o.o., Zagreb, Savska cesta 100, OIB: 99408509249, MBS: 070002506, temeljem čl. 444 st. 2.</w:t>
      </w:r>
      <w:r w:rsidR="002D0DFE">
        <w:t xml:space="preserve"> Stečajnog zakona (NN 71/15, u daljnjem tekstu SZ-a), u kojem se navodi da stečajni dužnik u očevidniku redoslijeda osnova za plaćanje ima evidentirane neizvršene osnove za plaćanje u neprekinutom razdoblju od </w:t>
      </w:r>
      <w:r w:rsidR="0023535B">
        <w:t>1987</w:t>
      </w:r>
      <w:r w:rsidR="002D0DFE">
        <w:t xml:space="preserve"> dana u iznosu od </w:t>
      </w:r>
      <w:r w:rsidR="0023535B">
        <w:t>7.883.204,28</w:t>
      </w:r>
      <w:r w:rsidR="002D0DFE">
        <w:t xml:space="preserve"> kn, na </w:t>
      </w:r>
      <w:r w:rsidR="0023535B">
        <w:t>dan 1. rujna 2015</w:t>
      </w:r>
      <w:r w:rsidR="002D0DFE">
        <w:t>.</w:t>
      </w:r>
    </w:p>
    <w:p w:rsidRDefault="006E70B2" w:rsidP="008D1427" w:rsidR="006E70B2">
      <w:pPr>
        <w:jc w:val="both"/>
      </w:pPr>
      <w:r>
        <w:tab/>
        <w:t xml:space="preserve">Rješenjem ovog suda, broj gornji od </w:t>
      </w:r>
      <w:r w:rsidR="0023535B">
        <w:t>13. ožujka</w:t>
      </w:r>
      <w:r>
        <w:t xml:space="preserve"> 2017. g. pokrenut je postupak radi utvrđivanja pretpostavki za otvaranje stečajnog postupka nad dužnikom (prethodni postupak) i određeno je ročište radi izjašnjenja o prijedlogu za otvaranje stečajnog postupka dana </w:t>
      </w:r>
      <w:r w:rsidR="0023535B">
        <w:t>11. travnja 2017. godine</w:t>
      </w:r>
    </w:p>
    <w:p w:rsidRDefault="00AB5C5F" w:rsidP="00BF0A67" w:rsidR="006E70B2">
      <w:pPr>
        <w:ind w:firstLine="708"/>
        <w:jc w:val="both"/>
      </w:pPr>
      <w:r>
        <w:t>Prema potvrdi FINE</w:t>
      </w:r>
      <w:r w:rsidR="006E70B2">
        <w:t xml:space="preserve"> od </w:t>
      </w:r>
      <w:r w:rsidR="0023535B">
        <w:t>16. ožujka</w:t>
      </w:r>
      <w:r w:rsidR="007C290F">
        <w:t xml:space="preserve"> 2017</w:t>
      </w:r>
      <w:r w:rsidR="006E70B2">
        <w:t xml:space="preserve">.g. godine žiro račun dužnika blokiran je neprekidno </w:t>
      </w:r>
      <w:r w:rsidR="006138AB">
        <w:t>1987</w:t>
      </w:r>
      <w:r w:rsidR="006E70B2">
        <w:t xml:space="preserve"> dana, na dan </w:t>
      </w:r>
      <w:r w:rsidR="006138AB">
        <w:t>01. rujna 2015</w:t>
      </w:r>
      <w:r w:rsidR="006E70B2">
        <w:t xml:space="preserve">., a nepodmirene obveze iznose </w:t>
      </w:r>
      <w:r w:rsidR="006138AB">
        <w:t xml:space="preserve">7.883.204,28 </w:t>
      </w:r>
      <w:r w:rsidR="006E70B2">
        <w:t xml:space="preserve">kn. </w:t>
      </w:r>
    </w:p>
    <w:p w:rsidRDefault="00783F07" w:rsidP="006E70B2" w:rsidR="00783F07">
      <w:pPr>
        <w:ind w:firstLine="708"/>
        <w:jc w:val="both"/>
      </w:pPr>
      <w:r>
        <w:t xml:space="preserve">Spisu prileži zk. izvadci za nekretnine pobliže opisane u izreci pod toč. 11. </w:t>
      </w:r>
    </w:p>
    <w:p w:rsidRDefault="006E70B2" w:rsidP="006E70B2"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t xml:space="preserve">Stoga je valjalo temeljem istog članka, a u vezi sa čl. 128 i 129  Stečajnog zakona riješiti kao u izreci. </w:t>
      </w:r>
    </w:p>
    <w:p w:rsidRDefault="006E70B2" w:rsidP="006E70B2" w:rsidR="006E70B2">
      <w:pPr>
        <w:ind w:firstLine="708"/>
        <w:jc w:val="both"/>
      </w:pPr>
      <w:r>
        <w:t xml:space="preserve">Stečajni upravitelj imenovan je temeljem čl. 84 st. 1 SZ-a (NN 71/15), metodom slučajnog odabira s liste A stečajnih upravitelja za područje nadležnoga suda.  </w:t>
      </w:r>
    </w:p>
    <w:p w:rsidRDefault="006E70B2" w:rsidP="006E70B2" w:rsidR="006E70B2">
      <w:pPr>
        <w:ind w:firstLine="708"/>
        <w:jc w:val="both"/>
      </w:pPr>
    </w:p>
    <w:p w:rsidRDefault="006E70B2" w:rsidP="006E70B2" w:rsidR="006E70B2">
      <w:pPr>
        <w:jc w:val="center"/>
      </w:pPr>
      <w:r>
        <w:t xml:space="preserve">U Zagrebu, </w:t>
      </w:r>
      <w:r w:rsidR="002F5913" w:rsidRPr="002F5913">
        <w:t>21. prosinca</w:t>
      </w:r>
      <w:r w:rsidR="006138AB" w:rsidRPr="002F5913">
        <w:t xml:space="preserve"> 2017. godine</w:t>
      </w:r>
      <w:r>
        <w:t xml:space="preserve">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F009CC">
      <w:pPr>
        <w:pStyle w:val="Uvuenotijeloteksta"/>
        <w:ind w:firstLine="141" w:left="1983"/>
        <w:jc w:val="right"/>
      </w:pPr>
      <w:r>
        <w:tab/>
      </w:r>
      <w:r>
        <w:tab/>
      </w:r>
      <w:r>
        <w:tab/>
      </w:r>
      <w:r>
        <w:tab/>
      </w:r>
      <w:r>
        <w:tab/>
      </w:r>
      <w:r>
        <w:tab/>
        <w:t>Vesna Sremac Šoštar</w:t>
      </w:r>
      <w:r w:rsidR="00F009CC">
        <w:t>,v.r.</w:t>
      </w:r>
    </w:p>
    <w:p w:rsidRDefault="00F009CC" w:rsidP="00D338FD" w:rsidR="00F009CC">
      <w:pPr>
        <w:pStyle w:val="Uvuenotijeloteksta"/>
        <w:ind w:firstLine="141" w:left="1983"/>
        <w:jc w:val="right"/>
      </w:pPr>
      <w:r>
        <w:t>Za točnost otpravka</w:t>
      </w:r>
    </w:p>
    <w:p w:rsidRDefault="00F009CC" w:rsidP="006138AB" w:rsidR="006E70B2">
      <w:pPr>
        <w:pStyle w:val="Uvuenotijeloteksta"/>
        <w:ind w:firstLine="141" w:left="1983"/>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6E70B2"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p w:rsidRDefault="006E70B2" w:rsidP="006E70B2" w:rsidR="006E70B2">
      <w:pPr>
        <w:ind w:left="360"/>
        <w:jc w:val="right"/>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ind w:left="360"/>
        <w:jc w:val="right"/>
      </w:pPr>
    </w:p>
    <w:p w:rsidRDefault="00676C72" w:rsidR="00676C72"/>
    <w:sectPr w:rsidSect="00E12739"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E20D4">
          <w:t>5207/16</w:t>
        </w:r>
      </w:p>
      <w:p w:rsidRDefault="00E12739" w:rsidR="00E12739">
        <w:pPr>
          <w:pStyle w:val="Zaglavlje"/>
          <w:jc w:val="center"/>
        </w:pPr>
        <w:r>
          <w:fldChar w:fldCharType="begin"/>
        </w:r>
        <w:r>
          <w:instrText>PAGE   \* MERGEFORMAT</w:instrText>
        </w:r>
        <w:r>
          <w:fldChar w:fldCharType="separate"/>
        </w:r>
        <w:r w:rsidR="00105202">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FE20D4">
      <w:t>5207/16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B1511"/>
    <w:rsid w:val="00105202"/>
    <w:rsid w:val="001F087F"/>
    <w:rsid w:val="0023535B"/>
    <w:rsid w:val="002660D4"/>
    <w:rsid w:val="002D0DFE"/>
    <w:rsid w:val="002F5913"/>
    <w:rsid w:val="00301F07"/>
    <w:rsid w:val="00332E44"/>
    <w:rsid w:val="003625C7"/>
    <w:rsid w:val="005F4A7A"/>
    <w:rsid w:val="006138AB"/>
    <w:rsid w:val="0066404F"/>
    <w:rsid w:val="0067336B"/>
    <w:rsid w:val="00676C72"/>
    <w:rsid w:val="006A5CEE"/>
    <w:rsid w:val="006E70B2"/>
    <w:rsid w:val="006F46C8"/>
    <w:rsid w:val="007014D1"/>
    <w:rsid w:val="00702EE0"/>
    <w:rsid w:val="0074488C"/>
    <w:rsid w:val="00783F07"/>
    <w:rsid w:val="00786A29"/>
    <w:rsid w:val="0079200E"/>
    <w:rsid w:val="007C290F"/>
    <w:rsid w:val="007C519E"/>
    <w:rsid w:val="007E5D03"/>
    <w:rsid w:val="008A0BC7"/>
    <w:rsid w:val="008D1427"/>
    <w:rsid w:val="008D428B"/>
    <w:rsid w:val="00915A05"/>
    <w:rsid w:val="00954F3A"/>
    <w:rsid w:val="009F16E5"/>
    <w:rsid w:val="00A20CCF"/>
    <w:rsid w:val="00A27000"/>
    <w:rsid w:val="00A316DE"/>
    <w:rsid w:val="00AB5C5F"/>
    <w:rsid w:val="00BB1078"/>
    <w:rsid w:val="00BF0A67"/>
    <w:rsid w:val="00C250B0"/>
    <w:rsid w:val="00C51477"/>
    <w:rsid w:val="00CA1A46"/>
    <w:rsid w:val="00CB4950"/>
    <w:rsid w:val="00DF4FE7"/>
    <w:rsid w:val="00E12739"/>
    <w:rsid w:val="00E33DDA"/>
    <w:rsid w:val="00E65E56"/>
    <w:rsid w:val="00E90443"/>
    <w:rsid w:val="00F009CC"/>
    <w:rsid w:val="00F15017"/>
    <w:rsid w:val="00F26245"/>
    <w:rsid w:val="00F64967"/>
    <w:rsid w:val="00F65230"/>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105202"/>
    <w:rPr>
      <w:color w:val="808080"/>
      <w:bdr w:space="0" w:sz="0" w:color="auto" w:val="none"/>
      <w:shd w:fill="auto" w:color="auto" w:val="clear"/>
    </w:rPr>
  </w:style>
  <w:style w:customStyle="true" w:styleId="eSPISCCParagraphDefaultFont" w:type="character">
    <w:name w:val="eSPIS_CC_Paragraph Default Font"/>
    <w:basedOn w:val="Zadanifontodlomka"/>
    <w:rsid w:val="001052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05202"/>
    <w:rPr>
      <w:noProof/>
      <w:bdr w:space="0" w:sz="0" w:color="auto" w:val="none"/>
      <w:shd w:fill="FFFFCC" w:color="auto" w:val="clear"/>
      <w:lang w:val="hr-HR"/>
    </w:rPr>
  </w:style>
  <w:style w:customStyle="true" w:styleId="PozadinaSvijetloCrvena" w:type="character">
    <w:name w:val="Pozadina_SvijetloCrvena"/>
    <w:basedOn w:val="eSPISCCParagraphDefaultFont"/>
    <w:rsid w:val="001052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052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105202"/>
    <w:rPr>
      <w:color w:val="808080"/>
      <w:bdr w:color="auto" w:space="0" w:sz="0" w:val="none"/>
      <w:shd w:color="auto" w:fill="auto" w:val="clear"/>
    </w:rPr>
  </w:style>
  <w:style w:customStyle="1" w:styleId="eSPISCCParagraphDefaultFont" w:type="character">
    <w:name w:val="eSPIS_CC_Paragraph Default Font"/>
    <w:basedOn w:val="Zadanifontodlomka"/>
    <w:rsid w:val="001052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05202"/>
    <w:rPr>
      <w:noProof/>
      <w:bdr w:color="auto" w:space="0" w:sz="0" w:val="none"/>
      <w:shd w:color="auto" w:fill="FFFFCC" w:val="clear"/>
      <w:lang w:val="hr-HR"/>
    </w:rPr>
  </w:style>
  <w:style w:customStyle="1" w:styleId="PozadinaSvijetloCrvena" w:type="character">
    <w:name w:val="Pozadina_SvijetloCrvena"/>
    <w:basedOn w:val="eSPISCCParagraphDefaultFont"/>
    <w:rsid w:val="001052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052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5207</izvorni_sadrzaj>
    <derivirana_varijabla naziv="DomainObject.Predmet.Broj_1">5207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St-5207/2016</izvorni_sadrzaj>
    <derivirana_varijabla naziv="DomainObject.Predmet.OznakaBroj_1">St-5207/2016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SILVIA d.o.o. zastupanog po punomoćniku Vid Kuzmić; Alen Blagajac</izvorni_sadrzaj>
    <derivirana_varijabla naziv="DomainObject.Predmet.ProtustrankaFormated_1">  SILVIA d.o.o. zastupanog po punomoćniku Vid Kuzmić; Alen Blagajac</derivirana_varijabla>
  </DomainObject.Predmet.ProtustrankaFormated>
  <DomainObject.Predmet.ProtustrankaFormatedOIB>
    <izvorni_sadrzaj>  SILVIA d.o.o., OIB 99408509249 zastupanog po punomoćniku Vid Kuzmić; Alen Blagajac</izvorni_sadrzaj>
    <derivirana_varijabla naziv="DomainObject.Predmet.ProtustrankaFormatedOIB_1">  SILVIA d.o.o., OIB 99408509249 zastupanog po punomoćniku Vid Kuzmić; Alen Blagajac</derivirana_varijabla>
  </DomainObject.Predmet.ProtustrankaFormatedOIB>
  <DomainObject.Predmet.ProtustrankaFormatedWithAdress>
    <izvorni_sadrzaj> SILVIA d.o.o., Savska cesta 100, 10000 Zagreb zastupanog po punomoćniku Vid Kuzmić; Alen Blagajac</izvorni_sadrzaj>
    <derivirana_varijabla naziv="DomainObject.Predmet.ProtustrankaFormatedWithAdress_1"> SILVIA d.o.o., Savska cesta 100, 10000 Zagreb zastupanog po punomoćniku Vid Kuzmić; Alen Blagajac</derivirana_varijabla>
  </DomainObject.Predmet.ProtustrankaFormatedWithAdress>
  <DomainObject.Predmet.ProtustrankaFormatedWithAdressOIB>
    <izvorni_sadrzaj> SILVIA d.o.o., OIB 99408509249, Savska cesta 100, 10000 Zagreb zastupanog po punomoćniku Vid Kuzmić; Alen Blagajac</izvorni_sadrzaj>
    <derivirana_varijabla naziv="DomainObject.Predmet.ProtustrankaFormatedWithAdressOIB_1"> SILVIA d.o.o., OIB 99408509249, Savska cesta 100, 10000 Zagreb zastupanog po punomoćniku Vid Kuzmić; Alen Blagajac</derivirana_varijabla>
  </DomainObject.Predmet.ProtustrankaFormatedWithAdressOIB>
  <DomainObject.Predmet.ProtustrankaWithAdress>
    <izvorni_sadrzaj>SILVIA d.o.o. Savska cesta 100, 10000 Zagreb</izvorni_sadrzaj>
    <derivirana_varijabla naziv="DomainObject.Predmet.ProtustrankaWithAdress_1">SILVIA d.o.o. Savska cesta 100, 10000 Zagreb</derivirana_varijabla>
  </DomainObject.Predmet.ProtustrankaWithAdress>
  <DomainObject.Predmet.ProtustrankaWithAdressOIB>
    <izvorni_sadrzaj>SILVIA d.o.o., OIB 99408509249, Savska cesta 100, 10000 Zagreb</izvorni_sadrzaj>
    <derivirana_varijabla naziv="DomainObject.Predmet.ProtustrankaWithAdressOIB_1">SILVIA d.o.o., OIB 99408509249, Savska cesta 100, 10000 Zagreb</derivirana_varijabla>
  </DomainObject.Predmet.ProtustrankaWithAdressOIB>
  <DomainObject.Predmet.ProtustrankaNazivFormated>
    <izvorni_sadrzaj>SILVIA d.o.o.</izvorni_sadrzaj>
    <derivirana_varijabla naziv="DomainObject.Predmet.ProtustrankaNazivFormated_1">SILVIA d.o.o.</derivirana_varijabla>
  </DomainObject.Predmet.ProtustrankaNazivFormated>
  <DomainObject.Predmet.ProtustrankaNazivFormatedOIB>
    <izvorni_sadrzaj>SILVIA d.o.o., OIB 99408509249</izvorni_sadrzaj>
    <derivirana_varijabla naziv="DomainObject.Predmet.ProtustrankaNazivFormatedOIB_1">SILVIA d.o.o., OIB 99408509249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Vid Kuzmić; RAIFFEISENLANDESBANK KARNTEN KLGFT</izvorni_sadrzaj>
    <derivirana_varijabla naziv="DomainObject.Predmet.StrankaFormated_1">  FINA Regionalni centar Zagreb; Vid Kuzmić; RAIFFEISENLANDESBANK KARNTEN KLGFT</derivirana_varijabla>
  </DomainObject.Predmet.StrankaFormated>
  <DomainObject.Predmet.StrankaFormatedOIB>
    <izvorni_sadrzaj>  FINA Regionalni centar Zagreb, OIB 85821130368; Vid Kuzmić, OIB 30359073052; RAIFFEISENLANDESBANK KARNTEN KLGFT</izvorni_sadrzaj>
    <derivirana_varijabla naziv="DomainObject.Predmet.StrankaFormatedOIB_1">  FINA Regionalni centar Zagreb, OIB 85821130368; Vid Kuzmić, OIB 30359073052; RAIFFEISENLANDESBANK KARNTEN KLGFT</derivirana_varijabla>
  </DomainObject.Predmet.StrankaFormatedOIB>
  <DomainObject.Predmet.StrankaFormatedWithAdress>
    <izvorni_sadrzaj> FINA Regionalni centar Zagreb, Trg svibanjskih žrtava 1995. 1, 10000 Zagreb; Vid Kuzmić, Savska Cesta 100, 10000 Zagreb; RAIFFEISENLANDESBANK KARNTEN KLGFT</izvorni_sadrzaj>
    <derivirana_varijabla naziv="DomainObject.Predmet.StrankaFormatedWithAdress_1"> FINA Regionalni centar Zagreb, Trg svibanjskih žrtava 1995. 1, 10000 Zagreb; Vid Kuzmić, Savska Cesta 100, 10000 Zagreb; RAIFFEISENLANDESBANK KARNTEN KLGFT</derivirana_varijabla>
  </DomainObject.Predmet.StrankaFormatedWithAdress>
  <DomainObject.Predmet.StrankaFormatedWithAdressOIB>
    <izvorni_sadrzaj> FINA Regionalni centar Zagreb, OIB 85821130368, Trg svibanjskih žrtava 1995. 1, 10000 Zagreb; Vid Kuzmić, OIB 30359073052, Savska Cesta 100, 10000 Zagreb; RAIFFEISENLANDESBANK KARNTEN KLGFT</izvorni_sadrzaj>
    <derivirana_varijabla naziv="DomainObject.Predmet.StrankaFormatedWithAdressOIB_1"> FINA Regionalni centar Zagreb, OIB 85821130368, Trg svibanjskih žrtava 1995. 1, 10000 Zagreb; Vid Kuzmić, OIB 30359073052, Savska Cesta 100, 10000 Zagreb; RAIFFEISENLANDESBANK KARNTEN KLGFT</derivirana_varijabla>
  </DomainObject.Predmet.StrankaFormatedWithAdressOIB>
  <DomainObject.Predmet.StrankaWithAdress>
    <izvorni_sadrzaj>FINA Regionalni centar Zagreb Trg svibanjskih žrtava 1995. 1,10000 Zagreb,Vid Kuzmić Savska Cesta 100,10000 Zagreb,RAIFFEISENLANDESBANK KARNTEN KLGFT </izvorni_sadrzaj>
    <derivirana_varijabla naziv="DomainObject.Predmet.StrankaWithAdress_1">FINA Regionalni centar Zagreb Trg svibanjskih žrtava 1995. 1,10000 Zagreb,Vid Kuzmić Savska Cesta 100,10000 Zagreb,RAIFFEISENLANDESBANK KARNTEN KLGFT </derivirana_varijabla>
  </DomainObject.Predmet.StrankaWithAdress>
  <DomainObject.Predmet.StrankaWithAdressOIB>
    <izvorni_sadrzaj>FINA Regionalni centar Zagreb, OIB 85821130368, Trg svibanjskih žrtava 1995. 1,10000 Zagreb,Vid Kuzmić, OIB 30359073052, Savska Cesta 100,10000 Zagreb,RAIFFEISENLANDESBANK KARNTEN KLGFT</izvorni_sadrzaj>
    <derivirana_varijabla naziv="DomainObject.Predmet.StrankaWithAdressOIB_1">FINA Regionalni centar Zagreb, OIB 85821130368, Trg svibanjskih žrtava 1995. 1,10000 Zagreb,Vid Kuzmić, OIB 30359073052, Savska Cesta 100,10000 Zagreb,RAIFFEISENLANDESBANK KARNTEN KLGFT</derivirana_varijabla>
  </DomainObject.Predmet.StrankaWithAdressOIB>
  <DomainObject.Predmet.StrankaNazivFormated>
    <izvorni_sadrzaj>FINA Regionalni centar Zagreb,Vid Kuzmić,RAIFFEISENLANDESBANK KARNTEN KLGFT</izvorni_sadrzaj>
    <derivirana_varijabla naziv="DomainObject.Predmet.StrankaNazivFormated_1">FINA Regionalni centar Zagreb,Vid Kuzmić,RAIFFEISENLANDESBANK KARNTEN KLGFT</derivirana_varijabla>
  </DomainObject.Predmet.StrankaNazivFormated>
  <DomainObject.Predmet.StrankaNazivFormatedOIB>
    <izvorni_sadrzaj>FINA Regionalni centar Zagreb, OIB 85821130368,Vid Kuzmić, OIB 30359073052,RAIFFEISENLANDESBANK KARNTEN KLGFT</izvorni_sadrzaj>
    <derivirana_varijabla naziv="DomainObject.Predmet.StrankaNazivFormatedOIB_1">FINA Regionalni centar Zagreb, OIB 85821130368,Vid Kuzmić, OIB 30359073052,RAIFFEISENLANDESBANK KARNTEN KLGFT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Vid Kuzmić</item>
      <item>RAIFFEISENLANDESBANK KARNTEN KLGFT</item>
    </izvorni_sadrzaj>
    <derivirana_varijabla naziv="DomainObject.Predmet.StrankaListFormated_1">
      <item>FINA Regionalni centar Zagreb</item>
      <item>Vid Kuzmić</item>
      <item>RAIFFEISENLANDESBANK KARNTEN KLGFT</item>
    </derivirana_varijabla>
  </DomainObject.Predmet.StrankaListFormated>
  <DomainObject.Predmet.StrankaListFormatedOIB>
    <izvorni_sadrzaj>
      <item>FINA Regionalni centar Zagreb, OIB 85821130368</item>
      <item>Vid Kuzmić, OIB 30359073052</item>
      <item>RAIFFEISENLANDESBANK KARNTEN KLGFT</item>
    </izvorni_sadrzaj>
    <derivirana_varijabla naziv="DomainObject.Predmet.StrankaListFormatedOIB_1">
      <item>FINA Regionalni centar Zagreb, OIB 85821130368</item>
      <item>Vid Kuzmić, OIB 30359073052</item>
      <item>RAIFFEISENLANDESBANK KARNTEN KLGFT</item>
    </derivirana_varijabla>
  </DomainObject.Predmet.StrankaListFormatedOIB>
  <DomainObject.Predmet.StrankaListFormatedWithAdress>
    <izvorni_sadrzaj>
      <item>FINA Regionalni centar Zagreb, Trg svibanjskih žrtava 1995. 1, 10000 Zagreb</item>
      <item>Vid Kuzmić, Savska Cesta 100, 10000 Zagreb</item>
      <item>RAIFFEISENLANDESBANK KARNTEN KLGFT</item>
    </izvorni_sadrzaj>
    <derivirana_varijabla naziv="DomainObject.Predmet.StrankaListFormatedWithAdress_1">
      <item>FINA Regionalni centar Zagreb, Trg svibanjskih žrtava 1995. 1, 10000 Zagreb</item>
      <item>Vid Kuzmić, Savska Cesta 100, 10000 Zagreb</item>
      <item>RAIFFEISENLANDESBANK KARNTEN KLGFT</item>
    </derivirana_varijabla>
  </DomainObject.Predmet.StrankaListFormatedWithAdress>
  <DomainObject.Predmet.StrankaListFormatedWithAdressOIB>
    <izvorni_sadrzaj>
      <item>FINA Regionalni centar Zagreb, OIB 85821130368, Trg svibanjskih žrtava 1995. 1, 10000 Zagreb</item>
      <item>Vid Kuzmić, OIB 30359073052, Savska Cesta 100, 10000 Zagreb</item>
      <item>RAIFFEISENLANDESBANK KARNTEN KLGFT</item>
    </izvorni_sadrzaj>
    <derivirana_varijabla naziv="DomainObject.Predmet.StrankaListFormatedWithAdressOIB_1">
      <item>FINA Regionalni centar Zagreb, OIB 85821130368, Trg svibanjskih žrtava 1995. 1, 10000 Zagreb</item>
      <item>Vid Kuzmić, OIB 30359073052, Savska Cesta 100, 10000 Zagreb</item>
      <item>RAIFFEISENLANDESBANK KARNTEN KLGFT</item>
    </derivirana_varijabla>
  </DomainObject.Predmet.StrankaListFormatedWithAdressOIB>
  <DomainObject.Predmet.StrankaListNazivFormated>
    <izvorni_sadrzaj>
      <item>FINA Regionalni centar Zagreb</item>
      <item>Vid Kuzmić</item>
      <item>RAIFFEISENLANDESBANK KARNTEN KLGFT</item>
    </izvorni_sadrzaj>
    <derivirana_varijabla naziv="DomainObject.Predmet.StrankaListNazivFormated_1">
      <item>FINA Regionalni centar Zagreb</item>
      <item>Vid Kuzmić</item>
      <item>RAIFFEISENLANDESBANK KARNTEN KLGFT</item>
    </derivirana_varijabla>
  </DomainObject.Predmet.StrankaListNazivFormated>
  <DomainObject.Predmet.StrankaListNazivFormatedOIB>
    <izvorni_sadrzaj>
      <item>FINA Regionalni centar Zagreb, OIB 85821130368</item>
      <item>Vid Kuzmić, OIB 30359073052</item>
      <item>RAIFFEISENLANDESBANK KARNTEN KLGFT</item>
    </izvorni_sadrzaj>
    <derivirana_varijabla naziv="DomainObject.Predmet.StrankaListNazivFormatedOIB_1">
      <item>FINA Regionalni centar Zagreb, OIB 85821130368</item>
      <item>Vid Kuzmić, OIB 30359073052</item>
      <item>RAIFFEISENLANDESBANK KARNTEN KLGFT</item>
    </derivirana_varijabla>
  </DomainObject.Predmet.StrankaListNazivFormatedOIB>
  <DomainObject.Predmet.ProtuStrankaListFormated>
    <izvorni_sadrzaj>
      <item>SILVIA d.o.o. zastupanog po punomoćniku Vid Kuzmić; Alen Blagajac</item>
    </izvorni_sadrzaj>
    <derivirana_varijabla naziv="DomainObject.Predmet.ProtuStrankaListFormated_1">
      <item>SILVIA d.o.o. zastupanog po punomoćniku Vid Kuzmić; Alen Blagajac</item>
    </derivirana_varijabla>
  </DomainObject.Predmet.ProtuStrankaListFormated>
  <DomainObject.Predmet.ProtuStrankaListFormatedOIB>
    <izvorni_sadrzaj>
      <item>SILVIA d.o.o., OIB 99408509249 zastupanog po punomoćniku Vid Kuzmić; Alen Blagajac</item>
    </izvorni_sadrzaj>
    <derivirana_varijabla naziv="DomainObject.Predmet.ProtuStrankaListFormatedOIB_1">
      <item>SILVIA d.o.o., OIB 99408509249 zastupanog po punomoćniku Vid Kuzmić; Alen Blagajac</item>
    </derivirana_varijabla>
  </DomainObject.Predmet.ProtuStrankaListFormatedOIB>
  <DomainObject.Predmet.ProtuStrankaListFormatedWithAdress>
    <izvorni_sadrzaj>
      <item>SILVIA d.o.o., Savska cesta 100, 10000 Zagreb zastupanog po punomoćniku Vid Kuzmić; Alen Blagajac</item>
    </izvorni_sadrzaj>
    <derivirana_varijabla naziv="DomainObject.Predmet.ProtuStrankaListFormatedWithAdress_1">
      <item>SILVIA d.o.o., Savska cesta 100, 10000 Zagreb zastupanog po punomoćniku Vid Kuzmić; Alen Blagajac</item>
    </derivirana_varijabla>
  </DomainObject.Predmet.ProtuStrankaListFormatedWithAdress>
  <DomainObject.Predmet.ProtuStrankaListFormatedWithAdressOIB>
    <izvorni_sadrzaj>
      <item>SILVIA d.o.o., OIB 99408509249, Savska cesta 100, 10000 Zagreb zastupanog po punomoćniku Vid Kuzmić; Alen Blagajac</item>
    </izvorni_sadrzaj>
    <derivirana_varijabla naziv="DomainObject.Predmet.ProtuStrankaListFormatedWithAdressOIB_1">
      <item>SILVIA d.o.o., OIB 99408509249, Savska cesta 100, 10000 Zagreb zastupanog po punomoćniku Vid Kuzmić; Alen Blagajac</item>
    </derivirana_varijabla>
  </DomainObject.Predmet.ProtuStrankaListFormatedWithAdressOIB>
  <DomainObject.Predmet.ProtuStrankaListNazivFormated>
    <izvorni_sadrzaj>
      <item>SILVIA d.o.o.</item>
    </izvorni_sadrzaj>
    <derivirana_varijabla naziv="DomainObject.Predmet.ProtuStrankaListNazivFormated_1">
      <item>SILVIA d.o.o.</item>
    </derivirana_varijabla>
  </DomainObject.Predmet.ProtuStrankaListNazivFormated>
  <DomainObject.Predmet.ProtuStrankaListNazivFormatedOIB>
    <izvorni_sadrzaj>
      <item>SILVIA d.o.o., OIB 99408509249</item>
    </izvorni_sadrzaj>
    <derivirana_varijabla naziv="DomainObject.Predmet.ProtuStrankaListNazivFormatedOIB_1">
      <item>SILVIA d.o.o., OIB 99408509249</item>
    </derivirana_varijabla>
  </DomainObject.Predmet.ProtuStrankaListNazivFormatedOIB>
  <DomainObject.Predmet.OstaliListFormated>
    <izvorni_sadrzaj>
      <item>Vid Kuzmić punomoćnik sudionika u postupku SILVIA d.o.o.</item>
      <item>Alen Blagajac punomoćnik sudionika u postupku SILVIA d.o.o.</item>
    </izvorni_sadrzaj>
    <derivirana_varijabla naziv="DomainObject.Predmet.OstaliListFormated_1">
      <item>Vid Kuzmić punomoćnik sudionika u postupku SILVIA d.o.o.</item>
      <item>Alen Blagajac punomoćnik sudionika u postupku SILVIA d.o.o.</item>
    </derivirana_varijabla>
  </DomainObject.Predmet.OstaliListFormated>
  <DomainObject.Predmet.OstaliListFormatedOIB>
    <izvorni_sadrzaj>
      <item>Vid Kuzmić, OIB 30359073052 punomoćnik sudionika u postupku SILVIA d.o.o.</item>
      <item>Alen Blagajac punomoćnik sudionika u postupku SILVIA d.o.o.</item>
    </izvorni_sadrzaj>
    <derivirana_varijabla naziv="DomainObject.Predmet.OstaliListFormatedOIB_1">
      <item>Vid Kuzmić, OIB 30359073052 punomoćnik sudionika u postupku SILVIA d.o.o.</item>
      <item>Alen Blagajac punomoćnik sudionika u postupku SILVIA d.o.o.</item>
    </derivirana_varijabla>
  </DomainObject.Predmet.OstaliListFormatedOIB>
  <DomainObject.Predmet.OstaliListFormatedWithAdress>
    <izvorni_sadrzaj>
      <item>Vid Kuzmić, Savska Cesta 100, 10000 Zagreb punomoćnik sudionika u postupku SILVIA d.o.o.</item>
      <item>Alen Blagajac, Petrova 81, 10000 Zagreb punomoćnik sudionika u postupku SILVIA d.o.o.</item>
    </izvorni_sadrzaj>
    <derivirana_varijabla naziv="DomainObject.Predmet.OstaliListFormatedWithAdress_1">
      <item>Vid Kuzmić, Savska Cesta 100, 10000 Zagreb punomoćnik sudionika u postupku SILVIA d.o.o.</item>
      <item>Alen Blagajac, Petrova 81, 10000 Zagreb punomoćnik sudionika u postupku SILVIA d.o.o.</item>
    </derivirana_varijabla>
  </DomainObject.Predmet.OstaliListFormatedWithAdress>
  <DomainObject.Predmet.OstaliListFormatedWithAdressOIB>
    <izvorni_sadrzaj>
      <item>Vid Kuzmić, OIB 30359073052, Savska Cesta 100, 10000 Zagreb punomoćnik sudionika u postupku SILVIA d.o.o.</item>
      <item>Alen Blagajac, Petrova 81, 10000 Zagreb punomoćnik sudionika u postupku SILVIA d.o.o.</item>
    </izvorni_sadrzaj>
    <derivirana_varijabla naziv="DomainObject.Predmet.OstaliListFormatedWithAdressOIB_1">
      <item>Vid Kuzmić, OIB 30359073052, Savska Cesta 100, 10000 Zagreb punomoćnik sudionika u postupku SILVIA d.o.o.</item>
      <item>Alen Blagajac, Petrova 81, 10000 Zagreb punomoćnik sudionika u postupku SILVIA d.o.o.</item>
    </derivirana_varijabla>
  </DomainObject.Predmet.OstaliListFormatedWithAdressOIB>
  <DomainObject.Predmet.OstaliListNazivFormated>
    <izvorni_sadrzaj>
      <item>Vid Kuzmić</item>
      <item>Alen Blagajac</item>
    </izvorni_sadrzaj>
    <derivirana_varijabla naziv="DomainObject.Predmet.OstaliListNazivFormated_1">
      <item>Vid Kuzmić</item>
      <item>Alen Blagajac</item>
    </derivirana_varijabla>
  </DomainObject.Predmet.OstaliListNazivFormated>
  <DomainObject.Predmet.OstaliListNazivFormatedOIB>
    <izvorni_sadrzaj>
      <item>Vid Kuzmić, OIB 30359073052</item>
      <item>Alen Blagajac</item>
    </izvorni_sadrzaj>
    <derivirana_varijabla naziv="DomainObject.Predmet.OstaliListNazivFormatedOIB_1">
      <item>Vid Kuzmić, OIB 30359073052</item>
      <item>Alen Blagajac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SILVIA d.o.o.</izvorni_sadrzaj>
    <derivirana_varijabla naziv="DomainObject.Predmet.ProtustrankaIDrugi_1">SILVIA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SILVIA d.o.o., OIB 99408509249, Savska cesta 100, 10000 Zagreb</izvorni_sadrzaj>
    <derivirana_varijabla naziv="DomainObject.Predmet.ProtustrankaIDrugiAdressOIB_1">SILVIA d.o.o., OIB 99408509249, Savska cesta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SILVIA d.o.o.</item>
      <item>Vid Kuzmić</item>
      <item>RAIFFEISENLANDESBANK KARNTEN KLGFT</item>
      <item>Vid Kuzmić</item>
      <item>Alen Blagajac</item>
    </izvorni_sadrzaj>
    <derivirana_varijabla naziv="DomainObject.Predmet.SudioniciListNaziv_1">
      <item>FINA Regionalni centar Zagreb</item>
      <item>SILVIA d.o.o.</item>
      <item>Vid Kuzmić</item>
      <item>RAIFFEISENLANDESBANK KARNTEN KLGFT</item>
      <item>Vid Kuzmić</item>
      <item>Alen Blagajac</item>
    </derivirana_varijabla>
  </DomainObject.Predmet.SudioniciListNaziv>
  <DomainObject.Predmet.SudioniciListAdressOIB>
    <izvorni_sadrzaj>
      <item>FINA Regionalni centar Zagreb, OIB 85821130368, Trg svibanjskih žrtava 1995. 1,10000 Zagreb</item>
      <item>SILVIA d.o.o., OIB 99408509249, Savska cesta 100,10000 Zagreb</item>
      <item>Vid Kuzmić, OIB 30359073052, Savska Cesta 100,10000 Zagreb</item>
      <item>RAIFFEISENLANDESBANK KARNTEN KLGFT</item>
      <item>Vid Kuzmić, OIB 30359073052, Savska Cesta 100,10000 Zagreb</item>
      <item>Alen Blagajac, Petrova 81,10000 Zagreb</item>
    </izvorni_sadrzaj>
    <derivirana_varijabla naziv="DomainObject.Predmet.SudioniciListAdressOIB_1">
      <item>FINA Regionalni centar Zagreb, OIB 85821130368, Trg svibanjskih žrtava 1995. 1,10000 Zagreb</item>
      <item>SILVIA d.o.o., OIB 99408509249, Savska cesta 100,10000 Zagreb</item>
      <item>Vid Kuzmić, OIB 30359073052, Savska Cesta 100,10000 Zagreb</item>
      <item>RAIFFEISENLANDESBANK KARNTEN KLGFT</item>
      <item>Vid Kuzmić, OIB 30359073052, Savska Cesta 100,10000 Zagreb</item>
      <item>Alen Blagajac, Petrova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99408509249</item>
      <item>, OIB 30359073052</item>
      <item>, OIB null</item>
      <item>, OIB 30359073052</item>
      <item>, OIB null</item>
    </izvorni_sadrzaj>
    <derivirana_varijabla naziv="DomainObject.Predmet.SudioniciListNazivOIB_1">
      <item>, OIB 85821130368</item>
      <item>, OIB 99408509249</item>
      <item>, OIB 30359073052</item>
      <item>, OIB null</item>
      <item>, OIB 30359073052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1131</properties:Words>
  <properties:Characters>5916</properties:Characters>
  <properties:Lines>143</properties:Lines>
  <properties:Paragraphs>42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2017-11-28T09:11:00Z</dcterms:created>
  <dc:creator>Matea Bizjak</dc:creator>
  <cp:lastModifiedBy>Matea Bizjak</cp:lastModifiedBy>
  <cp:lastPrinted>2017-12-21T07:44:00Z</cp:lastPrinted>
  <dcterms:modified xmlns:xsi="http://www.w3.org/2001/XMLSchema-instance" xsi:type="dcterms:W3CDTF">2017-12-21T07:44:00Z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