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2c867" w14:paraId="382c86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F617C" w:rsidP="009F617C" w:rsidR="009F617C">
      <w:pPr>
        <w:jc w:val="right"/>
      </w:pPr>
      <w:r>
        <w:t xml:space="preserve">        7- St-189/2017-2.</w:t>
      </w:r>
    </w:p>
    <w:p w:rsidRDefault="009F617C" w:rsidP="009F617C" w:rsidR="009F617C">
      <w:pPr>
        <w:jc w:val="right"/>
      </w:pPr>
      <w:bookmarkStart w:name="_GoBack" w:id="0"/>
      <w:bookmarkEnd w:id="0"/>
    </w:p>
    <w:p w:rsidRDefault="009F617C" w:rsidP="009F617C" w:rsidR="009F617C">
      <w:pPr>
        <w:jc w:val="center"/>
        <w:rPr>
          <w:b/>
        </w:rPr>
      </w:pPr>
      <w:r>
        <w:rPr>
          <w:b/>
        </w:rPr>
        <w:t>O G L A S</w:t>
      </w:r>
    </w:p>
    <w:p w:rsidRDefault="009F617C" w:rsidP="009F617C" w:rsidR="009F617C">
      <w:pPr>
        <w:jc w:val="both"/>
      </w:pPr>
    </w:p>
    <w:p w:rsidRDefault="009F617C" w:rsidP="009F617C" w:rsidR="009F617C">
      <w:pPr>
        <w:jc w:val="both"/>
      </w:pPr>
      <w:r>
        <w:t xml:space="preserve">TRGOVAČKI SUD U BJELOVARU, u skraćenom stečajnom postupku nad stečajnim dužnikom BRDAR &amp; CO. revizorska tvrtka d.o.o. iz Virovitice, </w:t>
      </w:r>
      <w:proofErr w:type="spellStart"/>
      <w:r>
        <w:t>A.Mihanovića</w:t>
      </w:r>
      <w:proofErr w:type="spellEnd"/>
      <w:r>
        <w:t xml:space="preserve"> 1, MBS 010006225, OIB 53331838415, koji se vodi kod ovog suda pod poslovnim brojem St-189/2017, temeljem odredbe čl.429.st.1. Stečajnog zakona (Narodne novine broj 71/15), objavljuje: </w:t>
      </w:r>
    </w:p>
    <w:p w:rsidRDefault="009F617C" w:rsidP="009F617C" w:rsidR="009F617C">
      <w:pPr>
        <w:jc w:val="both"/>
      </w:pPr>
    </w:p>
    <w:p w:rsidRDefault="009F617C" w:rsidP="009F617C" w:rsidR="009F617C">
      <w:pPr>
        <w:jc w:val="both"/>
      </w:pPr>
      <w:r>
        <w:tab/>
      </w:r>
      <w:r>
        <w:rPr>
          <w:b/>
        </w:rPr>
        <w:t>I.</w:t>
      </w:r>
      <w:r>
        <w:t xml:space="preserve"> Na dan 09. veljače 2017. godine dužnik u Očevidniku redoslijeda osnova za plaćanje ima evidentirane neizvršene osnove za plaćanje u ukupnom iznosu od 7.431,97 kuna, u koji iznos je uračunata kamata i naknada Financijske agencije za provedbu ovrhe na novčanim sredstvima.</w:t>
      </w:r>
    </w:p>
    <w:p w:rsidRDefault="009F617C" w:rsidP="009F617C" w:rsidR="009F617C">
      <w:pPr>
        <w:jc w:val="both"/>
      </w:pPr>
    </w:p>
    <w:p w:rsidRDefault="009F617C" w:rsidP="009F617C" w:rsidR="009F617C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Vera Brdar iz </w:t>
      </w:r>
      <w:proofErr w:type="spellStart"/>
      <w:r>
        <w:t>Milanovca</w:t>
      </w:r>
      <w:proofErr w:type="spellEnd"/>
      <w:r>
        <w:t>, Ulica Svetog Križa 41, OIB 93494849152, da u roku od 15 dana od objave oglasa na mrežnoj stranici e-Oglasna ploča Trgovačkog suda u Bjelovaru podnese sudu javnobilježnički ovjerovljeni popis imovine i obveza na propisanom obrascu.</w:t>
      </w:r>
    </w:p>
    <w:p w:rsidRDefault="009F617C" w:rsidP="009F617C" w:rsidR="009F617C">
      <w:pPr>
        <w:jc w:val="both"/>
      </w:pPr>
    </w:p>
    <w:p w:rsidRDefault="009F617C" w:rsidP="009F617C" w:rsidR="009F617C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9F617C" w:rsidP="009F617C" w:rsidR="009F617C">
      <w:pPr>
        <w:jc w:val="both"/>
      </w:pPr>
    </w:p>
    <w:p w:rsidRDefault="009F617C" w:rsidP="009F617C" w:rsidR="009F617C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9F617C" w:rsidP="009F617C" w:rsidR="009F617C">
      <w:pPr>
        <w:jc w:val="both"/>
      </w:pPr>
    </w:p>
    <w:p w:rsidRDefault="009F617C" w:rsidP="009F617C" w:rsidR="009F617C">
      <w:pPr>
        <w:ind w:firstLine="720"/>
        <w:jc w:val="both"/>
      </w:pPr>
      <w:r>
        <w:lastRenderedPageBreak/>
        <w:t>U Bjelovaru, 20. veljače 2017. godine</w:t>
      </w:r>
    </w:p>
    <w:p w:rsidRDefault="009F617C" w:rsidP="009F617C" w:rsidR="009F617C">
      <w:pPr>
        <w:jc w:val="both"/>
      </w:pPr>
    </w:p>
    <w:p w:rsidRDefault="009F617C" w:rsidP="009F617C" w:rsidR="009F617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9F617C" w:rsidP="009F617C" w:rsidR="009F617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9F617C" w:rsidP="009F617C" w:rsidR="009F617C">
      <w:pPr>
        <w:jc w:val="both"/>
      </w:pPr>
      <w:proofErr w:type="spellStart"/>
      <w:r>
        <w:t>Rj</w:t>
      </w:r>
      <w:proofErr w:type="spellEnd"/>
      <w:r>
        <w:t>.</w:t>
      </w:r>
    </w:p>
    <w:p w:rsidRDefault="009F617C" w:rsidP="009F617C" w:rsidR="009F617C">
      <w:pPr>
        <w:jc w:val="both"/>
      </w:pPr>
      <w:r>
        <w:t>Dna: stečajnom dužniku putem e-oglasne ploče suda</w:t>
      </w:r>
    </w:p>
    <w:p w:rsidRDefault="009F617C" w:rsidP="009F617C" w:rsidR="009F617C">
      <w:pPr>
        <w:jc w:val="both"/>
      </w:pPr>
      <w:r>
        <w:t xml:space="preserve">       zakonskom zastupniku dužnika putem pošte </w:t>
      </w:r>
    </w:p>
    <w:p w:rsidRDefault="009F617C" w:rsidP="009F617C" w:rsidR="009F617C">
      <w:pPr>
        <w:jc w:val="both"/>
      </w:pPr>
      <w:r>
        <w:t>Kal.45 dana</w:t>
      </w:r>
    </w:p>
    <w:p w:rsidRDefault="009F617C" w:rsidP="009F617C" w:rsidR="009F617C">
      <w:pPr>
        <w:jc w:val="both"/>
      </w:pPr>
      <w:r>
        <w:t>U Bj.20.02.2017.g.</w:t>
      </w:r>
    </w:p>
    <w:p w:rsidRDefault="009F617C" w:rsidP="009F617C" w:rsidR="009F617C">
      <w:pPr>
        <w:jc w:val="both"/>
      </w:pPr>
    </w:p>
    <w:p w:rsidRDefault="009F617C" w:rsidP="009F617C" w:rsidR="009F617C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17C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026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St-189/2017-2</izvorni_sadrzaj>
    <derivirana_varijabla naziv="DomainObject.Oznaka_1">St-189/2017-2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St-189/2017</izvorni_sadrzaj>
    <derivirana_varijabla naziv="DomainObject.Predmet.OznakaBroj_1">St-189/2017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BRDAR &amp; CO. revizorska tvrtka d.o.o.</izvorni_sadrzaj>
    <derivirana_varijabla naziv="DomainObject.Predmet.ProtustrankaFormated_1">  BRDAR &amp; CO. revizorska tvrtka d.o.o.</derivirana_varijabla>
  </DomainObject.Predmet.ProtustrankaFormated>
  <DomainObject.Predmet.ProtustrankaFormatedOIB>
    <izvorni_sadrzaj>  BRDAR &amp; CO. revizorska tvrtka d.o.o., OIB 53331838415</izvorni_sadrzaj>
    <derivirana_varijabla naziv="DomainObject.Predmet.ProtustrankaFormatedOIB_1">  BRDAR &amp; CO. revizorska tvrtka d.o.o., OIB 53331838415</derivirana_varijabla>
  </DomainObject.Predmet.ProtustrankaFormatedOIB>
  <DomainObject.Predmet.ProtustrankaFormatedWithAdress>
    <izvorni_sadrzaj> BRDAR &amp; CO. revizorska tvrtka d.o.o., A.Mihanovića 3, 33000 Virovitica</izvorni_sadrzaj>
    <derivirana_varijabla naziv="DomainObject.Predmet.ProtustrankaFormatedWithAdress_1"> BRDAR &amp; CO. revizorska tvrtka d.o.o., A.Mihanovića 3, 33000 Virovitica</derivirana_varijabla>
  </DomainObject.Predmet.ProtustrankaFormatedWithAdress>
  <DomainObject.Predmet.ProtustrankaFormatedWithAdressOIB>
    <izvorni_sadrzaj> BRDAR &amp; CO. revizorska tvrtka d.o.o., OIB 53331838415, A.Mihanovića 3, 33000 Virovitica</izvorni_sadrzaj>
    <derivirana_varijabla naziv="DomainObject.Predmet.ProtustrankaFormatedWithAdressOIB_1"> BRDAR &amp; CO. revizorska tvrtka d.o.o., OIB 53331838415, A.Mihanovića 3, 33000 Virovitica</derivirana_varijabla>
  </DomainObject.Predmet.ProtustrankaFormatedWithAdressOIB>
  <DomainObject.Predmet.ProtustrankaWithAdress>
    <izvorni_sadrzaj>BRDAR &amp; CO. revizorska tvrtka d.o.o. A.Mihanovića 3, 33000 Virovitica</izvorni_sadrzaj>
    <derivirana_varijabla naziv="DomainObject.Predmet.ProtustrankaWithAdress_1">BRDAR &amp; CO. revizorska tvrtka d.o.o. A.Mihanovića 3, 33000 Virovitica</derivirana_varijabla>
  </DomainObject.Predmet.ProtustrankaWithAdress>
  <DomainObject.Predmet.ProtustrankaWithAdressOIB>
    <izvorni_sadrzaj>BRDAR &amp; CO. revizorska tvrtka d.o.o., OIB 53331838415, A.Mihanovića 3, 33000 Virovitica</izvorni_sadrzaj>
    <derivirana_varijabla naziv="DomainObject.Predmet.ProtustrankaWithAdressOIB_1">BRDAR &amp; CO. revizorska tvrtka d.o.o., OIB 53331838415, A.Mihanovića 3, 33000 Virovitica</derivirana_varijabla>
  </DomainObject.Predmet.ProtustrankaWithAdressOIB>
  <DomainObject.Predmet.ProtustrankaNazivFormated>
    <izvorni_sadrzaj>BRDAR &amp; CO. revizorska tvrtka d.o.o.</izvorni_sadrzaj>
    <derivirana_varijabla naziv="DomainObject.Predmet.ProtustrankaNazivFormated_1">BRDAR &amp; CO. revizorska tvrtka d.o.o.</derivirana_varijabla>
  </DomainObject.Predmet.ProtustrankaNazivFormated>
  <DomainObject.Predmet.ProtustrankaNazivFormatedOIB>
    <izvorni_sadrzaj>BRDAR &amp; CO. revizorska tvrtka d.o.o., OIB 53331838415</izvorni_sadrzaj>
    <derivirana_varijabla naziv="DomainObject.Predmet.ProtustrankaNazivFormatedOIB_1">BRDAR &amp; CO. revizorska tvrtka d.o.o., OIB 53331838415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BRDAR &amp; CO. revizorska tvrtka d.o.o.</item>
    </izvorni_sadrzaj>
    <derivirana_varijabla naziv="DomainObject.Predmet.ProtuStrankaListFormated_1">
      <item>BRDAR &amp; CO. revizorska tvrtka d.o.o.</item>
    </derivirana_varijabla>
  </DomainObject.Predmet.ProtuStrankaListFormated>
  <DomainObject.Predmet.ProtuStrankaListFormatedOIB>
    <izvorni_sadrzaj>
      <item>BRDAR &amp; CO. revizorska tvrtka d.o.o., OIB 53331838415</item>
    </izvorni_sadrzaj>
    <derivirana_varijabla naziv="DomainObject.Predmet.ProtuStrankaListFormatedOIB_1">
      <item>BRDAR &amp; CO. revizorska tvrtka d.o.o., OIB 53331838415</item>
    </derivirana_varijabla>
  </DomainObject.Predmet.ProtuStrankaListFormatedOIB>
  <DomainObject.Predmet.ProtuStrankaListFormatedWithAdress>
    <izvorni_sadrzaj>
      <item>BRDAR &amp; CO. revizorska tvrtka d.o.o., A.Mihanovića 3, 33000 Virovitica</item>
    </izvorni_sadrzaj>
    <derivirana_varijabla naziv="DomainObject.Predmet.ProtuStrankaListFormatedWithAdress_1">
      <item>BRDAR &amp; CO. revizorska tvrtka d.o.o., A.Mihanovića 3, 33000 Virovitica</item>
    </derivirana_varijabla>
  </DomainObject.Predmet.ProtuStrankaListFormatedWithAdress>
  <DomainObject.Predmet.ProtuStrankaListFormatedWithAdressOIB>
    <izvorni_sadrzaj>
      <item>BRDAR &amp; CO. revizorska tvrtka d.o.o., OIB 53331838415, A.Mihanovića 3, 33000 Virovitica</item>
    </izvorni_sadrzaj>
    <derivirana_varijabla naziv="DomainObject.Predmet.ProtuStrankaListFormatedWithAdressOIB_1">
      <item>BRDAR &amp; CO. revizorska tvrtka d.o.o., OIB 53331838415, A.Mihanovića 3, 33000 Virovitica</item>
    </derivirana_varijabla>
  </DomainObject.Predmet.ProtuStrankaListFormatedWithAdressOIB>
  <DomainObject.Predmet.ProtuStrankaListNazivFormated>
    <izvorni_sadrzaj>
      <item>BRDAR &amp; CO. revizorska tvrtka d.o.o.</item>
    </izvorni_sadrzaj>
    <derivirana_varijabla naziv="DomainObject.Predmet.ProtuStrankaListNazivFormated_1">
      <item>BRDAR &amp; CO. revizorska tvrtka d.o.o.</item>
    </derivirana_varijabla>
  </DomainObject.Predmet.ProtuStrankaListNazivFormated>
  <DomainObject.Predmet.ProtuStrankaListNazivFormatedOIB>
    <izvorni_sadrzaj>
      <item>BRDAR &amp; CO. revizorska tvrtka d.o.o., OIB 53331838415</item>
    </izvorni_sadrzaj>
    <derivirana_varijabla naziv="DomainObject.Predmet.ProtuStrankaListNazivFormatedOIB_1">
      <item>BRDAR &amp; CO. revizorska tvrtka d.o.o., OIB 53331838415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St-189/2017-2</izvorni_sadrzaj>
    <derivirana_varijabla naziv="DomainObject.PoslovniBrojDokumenta_1">St-189/2017-2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BRDAR &amp; CO. revizorska tvrtka d.o.o.</izvorni_sadrzaj>
    <derivirana_varijabla naziv="DomainObject.Predmet.ProtustrankaIDrugi_1">BRDAR &amp; CO. revizorska tvrtka d.o.o.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BRDAR &amp; CO. revizorska tvrtka d.o.o., OIB 53331838415, A.Mihanovića 3, 33000 Virovitica</izvorni_sadrzaj>
    <derivirana_varijabla naziv="DomainObject.Predmet.ProtustrankaIDrugiAdressOIB_1">BRDAR &amp; CO. revizorska tvrtka d.o.o., OIB 53331838415, A.Mihanovića 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BRDAR &amp; CO. revizorska tvrtka d.o.o.</item>
    </izvorni_sadrzaj>
    <derivirana_varijabla naziv="DomainObject.Predmet.SudioniciListNaziv_1">
      <item>FINA, RC ZAGREB, Podružnica BJELOVAR</item>
      <item>BRDAR &amp; CO. revizorska tvrtka d.o.o.</item>
    </derivirana_varijabla>
  </DomainObject.Predmet.SudioniciListNaziv>
  <DomainObject.Predmet.SudioniciListAdressOIB>
    <izvorni_sadrzaj>
      <item>FINA, RC ZAGREB, Podružnica BJELOVAR, OIB 85821130368, F. Supila 4,43000 Bjelovar</item>
      <item>BRDAR &amp; CO. revizorska tvrtka d.o.o., OIB 53331838415, A.Mihanovića 3,33000 Virovitica</item>
    </izvorni_sadrzaj>
    <derivirana_varijabla naziv="DomainObject.Predmet.SudioniciListAdressOIB_1">
      <item>FINA, RC ZAGREB, Podružnica BJELOVAR, OIB 85821130368, F. Supila 4,43000 Bjelovar</item>
      <item>BRDAR &amp; CO. revizorska tvrtka d.o.o., OIB 53331838415, A.Mihanovića 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7734BF-2304-4C91-8A1D-3E11D4B616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1720</properties:Characters>
  <properties:Lines>50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2017-02-20T06:00:00Z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