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1e47" w14:paraId="9661e4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DF5A08">
        <w:rPr>
          <w:b/>
          <w:sz w:val="22"/>
          <w:szCs w:val="22"/>
        </w:rPr>
        <w:t>653</w:t>
      </w:r>
      <w:r w:rsidR="00E478E5">
        <w:rPr>
          <w:b/>
          <w:sz w:val="22"/>
          <w:szCs w:val="22"/>
        </w:rPr>
        <w:t>/</w:t>
      </w:r>
      <w:r w:rsidR="00DF5A08">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637E6">
        <w:rPr>
          <w:sz w:val="22"/>
          <w:szCs w:val="22"/>
        </w:rPr>
        <w:t xml:space="preserve">MARE SANUM </w:t>
      </w:r>
      <w:r w:rsidR="0032291B">
        <w:rPr>
          <w:sz w:val="22"/>
          <w:szCs w:val="22"/>
        </w:rPr>
        <w:t>d.o.o. u likvidaciji, Travarica 131, 20235 Zaton</w:t>
      </w:r>
      <w:r w:rsidR="00726933">
        <w:rPr>
          <w:sz w:val="22"/>
          <w:szCs w:val="22"/>
        </w:rPr>
        <w:t xml:space="preserve">, OIB: 62679599084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26933">
        <w:rPr>
          <w:sz w:val="22"/>
          <w:szCs w:val="22"/>
        </w:rPr>
        <w:t xml:space="preserve">MARE SANUM d.o.o. u likvidaciji, Travarica 131, 20235 Zaton, OIB: 62679599084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20C84">
        <w:rPr>
          <w:sz w:val="22"/>
          <w:szCs w:val="22"/>
        </w:rPr>
        <w:t>55.859,44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20C84">
        <w:rPr>
          <w:sz w:val="22"/>
          <w:szCs w:val="22"/>
        </w:rPr>
        <w:t>oblju od 2654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E9611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0C84"/>
    <w:rsid w:val="00021108"/>
    <w:rsid w:val="0002631C"/>
    <w:rsid w:val="0003253A"/>
    <w:rsid w:val="000362DE"/>
    <w:rsid w:val="00054A0B"/>
    <w:rsid w:val="00057602"/>
    <w:rsid w:val="00061263"/>
    <w:rsid w:val="00061E23"/>
    <w:rsid w:val="00065A6C"/>
    <w:rsid w:val="00073AD9"/>
    <w:rsid w:val="0008538F"/>
    <w:rsid w:val="00086A46"/>
    <w:rsid w:val="000909D0"/>
    <w:rsid w:val="00093377"/>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070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291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6933"/>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2344"/>
    <w:rsid w:val="008A6D35"/>
    <w:rsid w:val="008D4083"/>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4BDE"/>
    <w:rsid w:val="00D15104"/>
    <w:rsid w:val="00D36E8B"/>
    <w:rsid w:val="00D37C73"/>
    <w:rsid w:val="00D40395"/>
    <w:rsid w:val="00D449F3"/>
    <w:rsid w:val="00D51D63"/>
    <w:rsid w:val="00D526AC"/>
    <w:rsid w:val="00D544F9"/>
    <w:rsid w:val="00D5604C"/>
    <w:rsid w:val="00D6079B"/>
    <w:rsid w:val="00D75599"/>
    <w:rsid w:val="00D801F5"/>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5A08"/>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822AC"/>
    <w:rsid w:val="00E9091F"/>
    <w:rsid w:val="00E9611D"/>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637E6"/>
    <w:rsid w:val="00F66FB1"/>
    <w:rsid w:val="00F72C4E"/>
    <w:rsid w:val="00F77B2E"/>
    <w:rsid w:val="00F77BE6"/>
    <w:rsid w:val="00F806B1"/>
    <w:rsid w:val="00F8088E"/>
    <w:rsid w:val="00F80A23"/>
    <w:rsid w:val="00F80B23"/>
    <w:rsid w:val="00F8249D"/>
    <w:rsid w:val="00F83882"/>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SANUM d.o.o. za usluge u likvidaciji</izvorni_sadrzaj>
    <derivirana_varijabla naziv="DomainObject.Predmet.ProtustrankaFormated_1">  MARE SANUM d.o.o. za usluge u likvidaciji</derivirana_varijabla>
  </DomainObject.Predmet.ProtustrankaFormated>
  <DomainObject.Predmet.ProtustrankaFormatedOIB>
    <izvorni_sadrzaj>  MARE SANUM d.o.o. za usluge u likvidaciji, OIB 62679599084</izvorni_sadrzaj>
    <derivirana_varijabla naziv="DomainObject.Predmet.ProtustrankaFormatedOIB_1">  MARE SANUM d.o.o. za usluge u likvidaciji, OIB 62679599084</derivirana_varijabla>
  </DomainObject.Predmet.ProtustrankaFormatedOIB>
  <DomainObject.Predmet.ProtustrankaFormatedWithAdress>
    <izvorni_sadrzaj> MARE SANUM d.o.o. za usluge u likvidaciji, Travarica 131, 20235 Zaton</izvorni_sadrzaj>
    <derivirana_varijabla naziv="DomainObject.Predmet.ProtustrankaFormatedWithAdress_1"> MARE SANUM d.o.o. za usluge u likvidaciji, Travarica 131, 20235 Zaton</derivirana_varijabla>
  </DomainObject.Predmet.ProtustrankaFormatedWithAdress>
  <DomainObject.Predmet.ProtustrankaFormatedWithAdressOIB>
    <izvorni_sadrzaj> MARE SANUM d.o.o. za usluge u likvidaciji, OIB 62679599084, Travarica 131, 20235 Zaton</izvorni_sadrzaj>
    <derivirana_varijabla naziv="DomainObject.Predmet.ProtustrankaFormatedWithAdressOIB_1"> MARE SANUM d.o.o. za usluge u likvidaciji, OIB 62679599084, Travarica 131, 20235 Zaton</derivirana_varijabla>
  </DomainObject.Predmet.ProtustrankaFormatedWithAdressOIB>
  <DomainObject.Predmet.ProtustrankaWithAdress>
    <izvorni_sadrzaj>MARE SANUM d.o.o. za usluge u likvidaciji Travarica 131, 20235 Zaton</izvorni_sadrzaj>
    <derivirana_varijabla naziv="DomainObject.Predmet.ProtustrankaWithAdress_1">MARE SANUM d.o.o. za usluge u likvidaciji Travarica 131, 20235 Zaton</derivirana_varijabla>
  </DomainObject.Predmet.ProtustrankaWithAdress>
  <DomainObject.Predmet.ProtustrankaWithAdressOIB>
    <izvorni_sadrzaj>MARE SANUM d.o.o. za usluge u likvidaciji, OIB 62679599084, Travarica 131, 20235 Zaton</izvorni_sadrzaj>
    <derivirana_varijabla naziv="DomainObject.Predmet.ProtustrankaWithAdressOIB_1">MARE SANUM d.o.o. za usluge u likvidaciji, OIB 62679599084, Travarica 131, 20235 Zaton</derivirana_varijabla>
  </DomainObject.Predmet.ProtustrankaWithAdressOIB>
  <DomainObject.Predmet.ProtustrankaNazivFormated>
    <izvorni_sadrzaj>MARE SANUM d.o.o. za usluge u likvidaciji</izvorni_sadrzaj>
    <derivirana_varijabla naziv="DomainObject.Predmet.ProtustrankaNazivFormated_1">MARE SANUM d.o.o. za usluge u likvidaciji</derivirana_varijabla>
  </DomainObject.Predmet.ProtustrankaNazivFormated>
  <DomainObject.Predmet.ProtustrankaNazivFormatedOIB>
    <izvorni_sadrzaj>MARE SANUM d.o.o. za usluge u likvidaciji, OIB 62679599084</izvorni_sadrzaj>
    <derivirana_varijabla naziv="DomainObject.Predmet.ProtustrankaNazivFormatedOIB_1">MARE SANUM d.o.o. za usluge u likvidaciji, OIB 62679599084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MARE SANUM d.o.o. za usluge u likvidaciji</item>
    </izvorni_sadrzaj>
    <derivirana_varijabla naziv="DomainObject.Predmet.ProtuStrankaListFormated_1">
      <item>MARE SANUM d.o.o. za usluge u likvidaciji</item>
    </derivirana_varijabla>
  </DomainObject.Predmet.ProtuStrankaListFormated>
  <DomainObject.Predmet.ProtuStrankaListFormatedOIB>
    <izvorni_sadrzaj>
      <item>MARE SANUM d.o.o. za usluge u likvidaciji, OIB 62679599084</item>
    </izvorni_sadrzaj>
    <derivirana_varijabla naziv="DomainObject.Predmet.ProtuStrankaListFormatedOIB_1">
      <item>MARE SANUM d.o.o. za usluge u likvidaciji, OIB 62679599084</item>
    </derivirana_varijabla>
  </DomainObject.Predmet.ProtuStrankaListFormatedOIB>
  <DomainObject.Predmet.ProtuStrankaListFormatedWithAdress>
    <izvorni_sadrzaj>
      <item>MARE SANUM d.o.o. za usluge u likvidaciji, Travarica 131, 20235 Zaton</item>
    </izvorni_sadrzaj>
    <derivirana_varijabla naziv="DomainObject.Predmet.ProtuStrankaListFormatedWithAdress_1">
      <item>MARE SANUM d.o.o. za usluge u likvidaciji, Travarica 131, 20235 Zaton</item>
    </derivirana_varijabla>
  </DomainObject.Predmet.ProtuStrankaListFormatedWithAdress>
  <DomainObject.Predmet.ProtuStrankaListFormatedWithAdressOIB>
    <izvorni_sadrzaj>
      <item>MARE SANUM d.o.o. za usluge u likvidaciji, OIB 62679599084, Travarica 131, 20235 Zaton</item>
    </izvorni_sadrzaj>
    <derivirana_varijabla naziv="DomainObject.Predmet.ProtuStrankaListFormatedWithAdressOIB_1">
      <item>MARE SANUM d.o.o. za usluge u likvidaciji, OIB 62679599084, Travarica 131, 20235 Zaton</item>
    </derivirana_varijabla>
  </DomainObject.Predmet.ProtuStrankaListFormatedWithAdressOIB>
  <DomainObject.Predmet.ProtuStrankaListNazivFormated>
    <izvorni_sadrzaj>
      <item>MARE SANUM d.o.o. za usluge u likvidaciji</item>
    </izvorni_sadrzaj>
    <derivirana_varijabla naziv="DomainObject.Predmet.ProtuStrankaListNazivFormated_1">
      <item>MARE SANUM d.o.o. za usluge u likvidaciji</item>
    </derivirana_varijabla>
  </DomainObject.Predmet.ProtuStrankaListNazivFormated>
  <DomainObject.Predmet.ProtuStrankaListNazivFormatedOIB>
    <izvorni_sadrzaj>
      <item>MARE SANUM d.o.o. za usluge u likvidaciji, OIB 62679599084</item>
    </izvorni_sadrzaj>
    <derivirana_varijabla naziv="DomainObject.Predmet.ProtuStrankaListNazivFormatedOIB_1">
      <item>MARE SANUM d.o.o. za usluge u likvidaciji, OIB 62679599084</item>
    </derivirana_varijabla>
  </DomainObject.Predmet.ProtuStrankaListNazivFormatedOIB>
  <DomainObject.Predmet.OstaliListFormated>
    <izvorni_sadrzaj>
      <item>STEPHEN CHARLES EDDS, likvidator</item>
    </izvorni_sadrzaj>
    <derivirana_varijabla naziv="DomainObject.Predmet.OstaliListFormated_1">
      <item>STEPHEN CHARLES EDDS, likvidator</item>
    </derivirana_varijabla>
  </DomainObject.Predmet.OstaliListFormated>
  <DomainObject.Predmet.OstaliListFormatedOIB>
    <izvorni_sadrzaj>
      <item>STEPHEN CHARLES EDDS, likvidator</item>
    </izvorni_sadrzaj>
    <derivirana_varijabla naziv="DomainObject.Predmet.OstaliListFormatedOIB_1">
      <item>STEPHEN CHARLES EDDS, likvidator</item>
    </derivirana_varijabla>
  </DomainObject.Predmet.OstaliListFormatedOIB>
  <DomainObject.Predmet.OstaliListFormatedWithAdress>
    <izvorni_sadrzaj>
      <item>STEPHEN CHARLES EDDS, likvidator, Travarica 131, 20235 Zaton</item>
    </izvorni_sadrzaj>
    <derivirana_varijabla naziv="DomainObject.Predmet.OstaliListFormatedWithAdress_1">
      <item>STEPHEN CHARLES EDDS, likvidator, Travarica 131, 20235 Zaton</item>
    </derivirana_varijabla>
  </DomainObject.Predmet.OstaliListFormatedWithAdress>
  <DomainObject.Predmet.OstaliListFormatedWithAdressOIB>
    <izvorni_sadrzaj>
      <item>STEPHEN CHARLES EDDS, likvidator, Travarica 131, 20235 Zaton</item>
    </izvorni_sadrzaj>
    <derivirana_varijabla naziv="DomainObject.Predmet.OstaliListFormatedWithAdressOIB_1">
      <item>STEPHEN CHARLES EDDS, likvidator, Travarica 131, 20235 Zaton</item>
    </derivirana_varijabla>
  </DomainObject.Predmet.OstaliListFormatedWithAdressOIB>
  <DomainObject.Predmet.OstaliListNazivFormated>
    <izvorni_sadrzaj>
      <item>STEPHEN CHARLES EDDS, likvidator</item>
    </izvorni_sadrzaj>
    <derivirana_varijabla naziv="DomainObject.Predmet.OstaliListNazivFormated_1">
      <item>STEPHEN CHARLES EDDS, likvidator</item>
    </derivirana_varijabla>
  </DomainObject.Predmet.OstaliListNazivFormated>
  <DomainObject.Predmet.OstaliListNazivFormatedOIB>
    <izvorni_sadrzaj>
      <item>STEPHEN CHARLES EDDS, likvidator</item>
    </izvorni_sadrzaj>
    <derivirana_varijabla naziv="DomainObject.Predmet.OstaliListNazivFormatedOIB_1">
      <item>STEPHEN CHARLES EDDS, likvidator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MARE SANUM d.o.o. za usluge u likvidaciji</izvorni_sadrzaj>
    <derivirana_varijabla naziv="DomainObject.Predmet.ProtustrankaIDrugi_1">MARE SANUM d.o.o. za usluge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MARE SANUM d.o.o. za usluge u likvidaciji, OIB 62679599084, Travarica 131, 20235 Zaton</izvorni_sadrzaj>
    <derivirana_varijabla naziv="DomainObject.Predmet.ProtustrankaIDrugiAdressOIB_1">MARE SANUM d.o.o. za usluge u likvidaciji, OIB 62679599084, Travarica 131,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MARE SANUM d.o.o. za usluge u likvidaciji</item>
      <item>STEPHEN CHARLES EDDS, likvidator</item>
    </izvorni_sadrzaj>
    <derivirana_varijabla naziv="DomainObject.Predmet.SudioniciListNaziv_1">
      <item>FINA, RC Split, Podružnica Dubrovnik</item>
      <item>MARE SANUM d.o.o. za usluge u likvidaciji</item>
      <item>STEPHEN CHARLES EDDS, likvidator</item>
    </derivirana_varijabla>
  </DomainObject.Predmet.SudioniciListNaziv>
  <DomainObject.Predmet.SudioniciListAdressOIB>
    <izvorni_sadrzaj>
      <item>FINA, RC Split, Podružnica Dubrovnik, OIB 85821130368, Vukovarska 2,20000 Dubrovnik</item>
      <item>MARE SANUM d.o.o. za usluge u likvidaciji, OIB 62679599084, Travarica 131,20235 Zaton</item>
      <item>STEPHEN CHARLES EDDS, likvidator, Travarica 131,20235 Zaton</item>
    </izvorni_sadrzaj>
    <derivirana_varijabla naziv="DomainObject.Predmet.SudioniciListAdressOIB_1">
      <item>FINA, RC Split, Podružnica Dubrovnik, OIB 85821130368, Vukovarska 2,20000 Dubrovnik</item>
      <item>MARE SANUM d.o.o. za usluge u likvidaciji, OIB 62679599084, Travarica 131,20235 Zaton</item>
      <item>STEPHEN CHARLES EDDS, likvidator, Travarica 131,20235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62679599084</item>
      <item>, OIB null</item>
    </izvorni_sadrzaj>
    <derivirana_varijabla naziv="DomainObject.Predmet.SudioniciListNazivOIB_1">
      <item>, OIB 85821130368</item>
      <item>, OIB 62679599084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1971</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2016-02-09T09:04:00Z</dcterms:created>
  <dc:creator>Joško Livaković</dc:creator>
  <cp:lastModifiedBy>Sandra Lazo Oblizalo</cp:lastModifiedBy>
  <cp:lastPrinted>2016-02-09T08:57:00Z</cp:lastPrinted>
  <dcterms:modified xmlns:xsi="http://www.w3.org/2001/XMLSchema-instance" xsi:type="dcterms:W3CDTF">2016-02-09T09:20:00Z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