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7935" w14:paraId="b537935" w:rsidRDefault="00633842" w:rsidP="00633842" w:rsidR="0063384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842" w:rsidP="00633842" w:rsidR="0063384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33842" w:rsidP="00633842" w:rsidR="006338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33842" w:rsidP="00633842" w:rsidR="006338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33842" w:rsidP="00633842" w:rsidR="0063384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33842" w:rsidP="00633842" w:rsidR="0063384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33842" w:rsidP="00633842" w:rsidR="00633842" w:rsidRPr="005D578C">
      <w:pPr>
        <w:jc w:val="center"/>
        <w:rPr>
          <w:rFonts w:cs="Times New Roman" w:eastAsia="Times New Roman"/>
          <w:szCs w:val="24"/>
        </w:rPr>
      </w:pPr>
    </w:p>
    <w:p w:rsidRDefault="00633842" w:rsidP="00633842" w:rsidR="006338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33842" w:rsidP="00633842" w:rsidR="00633842" w:rsidRPr="005D578C">
      <w:pPr>
        <w:rPr>
          <w:rFonts w:cs="Times New Roman" w:eastAsia="Times New Roman"/>
          <w:szCs w:val="24"/>
        </w:rPr>
      </w:pPr>
    </w:p>
    <w:p w:rsidRDefault="00633842" w:rsidP="00633842" w:rsidR="0063384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10534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COLLALTO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8. ožujka 1A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99488743410, MBS 040158869, </w:t>
      </w:r>
      <w:r w:rsidR="0013634D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13634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633842" w:rsidP="00633842" w:rsidR="00633842" w:rsidRPr="005D578C">
      <w:pPr>
        <w:rPr>
          <w:rFonts w:cs="Times New Roman" w:eastAsia="Times New Roman"/>
          <w:szCs w:val="24"/>
        </w:rPr>
      </w:pPr>
    </w:p>
    <w:p w:rsidRDefault="00633842" w:rsidP="00633842" w:rsidR="006338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33842" w:rsidP="00633842" w:rsidR="00633842" w:rsidRPr="005D578C">
      <w:pPr>
        <w:rPr>
          <w:rFonts w:cs="Times New Roman" w:eastAsia="Times New Roman"/>
          <w:szCs w:val="24"/>
        </w:rPr>
      </w:pPr>
    </w:p>
    <w:p w:rsidRDefault="00633842" w:rsidP="00633842" w:rsidR="0063384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COLLALTO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8. ožujka 1A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99488743410, MBS 040158869,</w:t>
      </w:r>
      <w:r w:rsidRPr="005D578C">
        <w:rPr>
          <w:rFonts w:cs="Times New Roman" w:eastAsia="Times New Roman"/>
          <w:szCs w:val="24"/>
        </w:rPr>
        <w:t xml:space="preserve"> s danom </w:t>
      </w:r>
      <w:r w:rsidR="0013634D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13634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13634D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13634D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>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633842" w:rsidP="00633842" w:rsidR="00633842" w:rsidRPr="005D578C">
      <w:pPr>
        <w:rPr>
          <w:rFonts w:cs="Times New Roman" w:eastAsia="Times New Roman"/>
          <w:szCs w:val="24"/>
        </w:rPr>
      </w:pPr>
    </w:p>
    <w:p w:rsidRDefault="00633842" w:rsidP="00633842" w:rsidR="0063384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33842" w:rsidP="00633842" w:rsidR="00633842">
      <w:pPr>
        <w:ind w:firstLine="708"/>
        <w:rPr>
          <w:rFonts w:cs="Times New Roman" w:eastAsia="Times New Roman"/>
          <w:szCs w:val="20"/>
        </w:rPr>
      </w:pPr>
    </w:p>
    <w:p w:rsidRDefault="00633842" w:rsidP="00633842" w:rsidR="006338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COLLALTO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8. ožujka 1A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99488743410, MBS 040158869.</w:t>
      </w:r>
    </w:p>
    <w:p w:rsidRDefault="00633842" w:rsidP="00633842" w:rsidR="00633842">
      <w:pPr>
        <w:rPr>
          <w:rFonts w:cs="Times New Roman" w:eastAsia="Times New Roman"/>
          <w:szCs w:val="24"/>
        </w:rPr>
      </w:pPr>
    </w:p>
    <w:p w:rsidRDefault="00633842" w:rsidP="00633842" w:rsidR="006338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COLLALTO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8. ožujka 1A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99488743410, MBS 040158869.</w:t>
      </w:r>
    </w:p>
    <w:p w:rsidRDefault="00633842" w:rsidP="00633842" w:rsidR="00633842">
      <w:pPr>
        <w:rPr>
          <w:rFonts w:cs="Times New Roman" w:eastAsia="Times New Roman"/>
          <w:szCs w:val="24"/>
        </w:rPr>
      </w:pPr>
    </w:p>
    <w:p w:rsidRDefault="00633842" w:rsidP="00633842" w:rsidR="00633842" w:rsidRPr="005D578C">
      <w:pPr>
        <w:rPr>
          <w:rFonts w:cs="Times New Roman" w:eastAsia="Times New Roman"/>
          <w:szCs w:val="24"/>
        </w:rPr>
      </w:pPr>
    </w:p>
    <w:p w:rsidRDefault="00633842" w:rsidP="00633842" w:rsidR="0063384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33842" w:rsidP="00633842" w:rsidR="00633842">
      <w:pPr>
        <w:ind w:firstLine="708"/>
        <w:rPr>
          <w:rFonts w:cs="Times New Roman" w:eastAsia="Times New Roman"/>
          <w:szCs w:val="24"/>
        </w:rPr>
      </w:pPr>
    </w:p>
    <w:p w:rsidRDefault="00633842" w:rsidP="00633842" w:rsidR="006338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COLLALTO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St-213/2015-3 od 17. studenog 2015. pokrenuo skraćeni stečajni postupak nad dužnikom COLLALTO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33842" w:rsidP="00633842" w:rsidR="0063384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13634D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33842" w:rsidP="00633842" w:rsidR="00633842" w:rsidRPr="005D578C">
      <w:pPr>
        <w:rPr>
          <w:rFonts w:cs="Times New Roman" w:eastAsia="Times New Roman"/>
          <w:szCs w:val="24"/>
        </w:rPr>
      </w:pPr>
    </w:p>
    <w:p w:rsidRDefault="00633842" w:rsidP="00633842" w:rsidR="006338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3634D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13634D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33842" w:rsidP="00633842" w:rsidR="00633842" w:rsidRPr="005D578C">
      <w:pPr>
        <w:jc w:val="center"/>
        <w:rPr>
          <w:rFonts w:cs="Times New Roman" w:eastAsia="Times New Roman"/>
          <w:szCs w:val="24"/>
        </w:rPr>
      </w:pPr>
    </w:p>
    <w:p w:rsidRDefault="00633842" w:rsidP="008A6C4F" w:rsidR="0063384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33842" w:rsidP="008A6C4F" w:rsidR="0063384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A6C4F">
        <w:rPr>
          <w:rFonts w:cs="Times New Roman" w:eastAsia="Times New Roman"/>
          <w:szCs w:val="24"/>
        </w:rPr>
        <w:t>, v. r.</w:t>
      </w:r>
    </w:p>
    <w:p w:rsidRDefault="00633842" w:rsidP="00633842" w:rsidR="00633842" w:rsidRPr="005D578C">
      <w:pPr>
        <w:jc w:val="left"/>
        <w:rPr>
          <w:rFonts w:cs="Times New Roman" w:eastAsia="Times New Roman"/>
          <w:szCs w:val="24"/>
        </w:rPr>
      </w:pPr>
    </w:p>
    <w:p w:rsidRDefault="008A6C4F" w:rsidP="00633842" w:rsidR="008A6C4F">
      <w:pPr>
        <w:jc w:val="left"/>
        <w:rPr>
          <w:rFonts w:cs="Times New Roman" w:eastAsia="Times New Roman"/>
          <w:szCs w:val="24"/>
        </w:rPr>
      </w:pPr>
    </w:p>
    <w:p w:rsidRDefault="00633842" w:rsidP="00633842" w:rsidR="006338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33842" w:rsidP="00633842" w:rsidR="0063384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33842" w:rsidP="00633842" w:rsidR="0063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33842" w:rsidP="00633842" w:rsidR="00633842">
      <w:pPr>
        <w:rPr>
          <w:rFonts w:cs="Times New Roman" w:eastAsia="Times New Roman"/>
          <w:szCs w:val="24"/>
        </w:rPr>
      </w:pPr>
    </w:p>
    <w:p w:rsidRDefault="00633842" w:rsidP="00633842" w:rsidR="00633842" w:rsidRPr="005D578C">
      <w:pPr>
        <w:rPr>
          <w:rFonts w:cs="Times New Roman" w:eastAsia="Times New Roman"/>
          <w:szCs w:val="24"/>
        </w:rPr>
      </w:pPr>
    </w:p>
    <w:p w:rsidRDefault="00633842" w:rsidP="00633842" w:rsidR="006338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33842" w:rsidP="00633842" w:rsidR="0063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33842" w:rsidP="00633842" w:rsidR="0063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COLLALTO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8. ožujka 1A,</w:t>
      </w:r>
    </w:p>
    <w:p w:rsidRDefault="00633842" w:rsidP="00633842" w:rsidR="0063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346B39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ovlašten</w:t>
      </w:r>
      <w:r w:rsidR="00346B39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za zastupanje dužnika – Nevio Medica, Umag, 8.ožujka 1A, i Hans-Georg Herman</w:t>
      </w:r>
      <w:r w:rsidR="008A477D">
        <w:rPr>
          <w:rFonts w:cs="Times New Roman" w:eastAsia="Times New Roman"/>
          <w:szCs w:val="24"/>
        </w:rPr>
        <w:t>n Erhardt, Steyr, Ortskal 28 (</w:t>
      </w:r>
      <w:r>
        <w:rPr>
          <w:rFonts w:cs="Times New Roman" w:eastAsia="Times New Roman"/>
          <w:szCs w:val="24"/>
        </w:rPr>
        <w:t>Austrija),</w:t>
      </w:r>
    </w:p>
    <w:p w:rsidRDefault="00633842" w:rsidP="00633842" w:rsidR="0063384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930D86">
        <w:rPr>
          <w:rFonts w:cs="Times New Roman" w:eastAsia="Times New Roman"/>
          <w:szCs w:val="20"/>
        </w:rPr>
        <w:t>Poreč</w:t>
      </w:r>
      <w:r>
        <w:rPr>
          <w:rFonts w:cs="Times New Roman" w:eastAsia="Times New Roman"/>
          <w:szCs w:val="20"/>
        </w:rPr>
        <w:t xml:space="preserve"> – Parenzo,</w:t>
      </w:r>
      <w:r w:rsidR="00930D86">
        <w:rPr>
          <w:rFonts w:cs="Times New Roman" w:eastAsia="Times New Roman"/>
          <w:szCs w:val="20"/>
        </w:rPr>
        <w:t xml:space="preserve"> Porezno mjesto Umag – Umago, Umag, Novigradska ulica 28,</w:t>
      </w:r>
    </w:p>
    <w:p w:rsidRDefault="00633842" w:rsidP="00633842" w:rsidR="0063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33842" w:rsidP="00633842" w:rsidR="0063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</w:t>
      </w:r>
      <w:r>
        <w:rPr>
          <w:rFonts w:cs="Times New Roman" w:eastAsia="Times New Roman"/>
          <w:szCs w:val="24"/>
        </w:rPr>
        <w:t>,</w:t>
      </w:r>
    </w:p>
    <w:p w:rsidRDefault="00633842" w:rsidP="00633842" w:rsidR="0063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33842" w:rsidP="00633842" w:rsidR="0063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33842" w:rsidP="00633842" w:rsidR="0063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33842" w:rsidP="00633842" w:rsidR="00633842" w:rsidRPr="00EB7ECC"/>
    <w:p w:rsidRDefault="00ED44FF" w:rsidP="0006260C" w:rsidR="00ED44FF"/>
    <w:p w:rsidRDefault="00633842" w:rsidP="0006260C" w:rsidR="00633842"/>
    <w:sectPr w:rsidSect="00A074C3" w:rsidR="0063384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4FF" w:rsidP="00ED44FF" w:rsidR="00ED44FF">
      <w:r>
        <w:separator/>
      </w:r>
    </w:p>
  </w:endnote>
  <w:endnote w:id="0" w:type="continuationSeparator">
    <w:p w:rsidRDefault="00ED44FF" w:rsidP="00ED44FF" w:rsidR="00ED4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4FF" w:rsidP="00ED44FF" w:rsidR="00ED44FF">
      <w:r>
        <w:separator/>
      </w:r>
    </w:p>
  </w:footnote>
  <w:footnote w:id="0" w:type="continuationSeparator">
    <w:p w:rsidRDefault="00ED44FF" w:rsidP="00ED44FF" w:rsidR="00ED4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4FF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D123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St-213/2015-5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4FF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St-213/2015-5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FCE"/>
    <w:rsid w:val="0006260C"/>
    <w:rsid w:val="0013634D"/>
    <w:rsid w:val="00346B39"/>
    <w:rsid w:val="00465FCE"/>
    <w:rsid w:val="00633842"/>
    <w:rsid w:val="006A144F"/>
    <w:rsid w:val="008A477D"/>
    <w:rsid w:val="008A6C4F"/>
    <w:rsid w:val="00930D86"/>
    <w:rsid w:val="009D123C"/>
    <w:rsid w:val="00C13AD5"/>
    <w:rsid w:val="00ED44FF"/>
    <w:rsid w:val="00FA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44F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44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44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44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4F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44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4F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2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123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12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12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44F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44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44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44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4F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44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4F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2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123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12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12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COLLALTO d.o.o. UMAG</izvorni_sadrzaj>
    <derivirana_varijabla naziv="DomainObject.Predmet.ProtustrankaFormated_1">  COLLALTO d.o.o. UMAG</derivirana_varijabla>
  </DomainObject.Predmet.ProtustrankaFormated>
  <DomainObject.Predmet.ProtustrankaFormatedOIB>
    <izvorni_sadrzaj>  COLLALTO d.o.o. UMAG, OIB 99488743410</izvorni_sadrzaj>
    <derivirana_varijabla naziv="DomainObject.Predmet.ProtustrankaFormatedOIB_1">  COLLALTO d.o.o. UMAG, OIB 99488743410</derivirana_varijabla>
  </DomainObject.Predmet.ProtustrankaFormatedOIB>
  <DomainObject.Predmet.ProtustrankaFormatedWithAdress>
    <izvorni_sadrzaj> COLLALTO d.o.o. UMAG, 8. ožujka 1A, 52470 Umag</izvorni_sadrzaj>
    <derivirana_varijabla naziv="DomainObject.Predmet.ProtustrankaFormatedWithAdress_1"> COLLALTO d.o.o. UMAG, 8. ožujka 1A, 52470 Umag</derivirana_varijabla>
  </DomainObject.Predmet.ProtustrankaFormatedWithAdress>
  <DomainObject.Predmet.ProtustrankaFormatedWithAdressOIB>
    <izvorni_sadrzaj> COLLALTO d.o.o. UMAG, OIB 99488743410, 8. ožujka 1A, 52470 Umag</izvorni_sadrzaj>
    <derivirana_varijabla naziv="DomainObject.Predmet.ProtustrankaFormatedWithAdressOIB_1"> COLLALTO d.o.o. UMAG, OIB 99488743410, 8. ožujka 1A, 52470 Umag</derivirana_varijabla>
  </DomainObject.Predmet.ProtustrankaFormatedWithAdressOIB>
  <DomainObject.Predmet.ProtustrankaWithAdress>
    <izvorni_sadrzaj>COLLALTO d.o.o. UMAG 8. ožujka 1A, 52470 Umag</izvorni_sadrzaj>
    <derivirana_varijabla naziv="DomainObject.Predmet.ProtustrankaWithAdress_1">COLLALTO d.o.o. UMAG 8. ožujka 1A, 52470 Umag</derivirana_varijabla>
  </DomainObject.Predmet.ProtustrankaWithAdress>
  <DomainObject.Predmet.ProtustrankaWithAdressOIB>
    <izvorni_sadrzaj>COLLALTO d.o.o. UMAG, OIB 99488743410, 8. ožujka 1A, 52470 Umag</izvorni_sadrzaj>
    <derivirana_varijabla naziv="DomainObject.Predmet.ProtustrankaWithAdressOIB_1">COLLALTO d.o.o. UMAG, OIB 99488743410, 8. ožujka 1A, 52470 Umag</derivirana_varijabla>
  </DomainObject.Predmet.ProtustrankaWithAdressOIB>
  <DomainObject.Predmet.ProtustrankaNazivFormated>
    <izvorni_sadrzaj>COLLALTO d.o.o. UMAG</izvorni_sadrzaj>
    <derivirana_varijabla naziv="DomainObject.Predmet.ProtustrankaNazivFormated_1">COLLALTO d.o.o. UMAG</derivirana_varijabla>
  </DomainObject.Predmet.ProtustrankaNazivFormated>
  <DomainObject.Predmet.ProtustrankaNazivFormatedOIB>
    <izvorni_sadrzaj>COLLALTO d.o.o. UMAG, OIB 99488743410</izvorni_sadrzaj>
    <derivirana_varijabla naziv="DomainObject.Predmet.ProtustrankaNazivFormatedOIB_1">COLLALTO d.o.o. UMAG, OIB 99488743410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25624.56</izvorni_sadrzaj>
    <derivirana_varijabla naziv="DomainObject.Predmet.TrenutnaVrijednost_1">25624.56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COLLALTO d.o.o. UMAG</item>
    </izvorni_sadrzaj>
    <derivirana_varijabla naziv="DomainObject.Predmet.ProtuStrankaListFormated_1">
      <item>COLLALTO d.o.o. UMAG</item>
    </derivirana_varijabla>
  </DomainObject.Predmet.ProtuStrankaListFormated>
  <DomainObject.Predmet.ProtuStrankaListFormatedOIB>
    <izvorni_sadrzaj>
      <item>COLLALTO d.o.o. UMAG, OIB 99488743410</item>
    </izvorni_sadrzaj>
    <derivirana_varijabla naziv="DomainObject.Predmet.ProtuStrankaListFormatedOIB_1">
      <item>COLLALTO d.o.o. UMAG, OIB 99488743410</item>
    </derivirana_varijabla>
  </DomainObject.Predmet.ProtuStrankaListFormatedOIB>
  <DomainObject.Predmet.ProtuStrankaListFormatedWithAdress>
    <izvorni_sadrzaj>
      <item>COLLALTO d.o.o. UMAG, 8. ožujka 1A, 52470 Umag</item>
    </izvorni_sadrzaj>
    <derivirana_varijabla naziv="DomainObject.Predmet.ProtuStrankaListFormatedWithAdress_1">
      <item>COLLALTO d.o.o. UMAG, 8. ožujka 1A, 52470 Umag</item>
    </derivirana_varijabla>
  </DomainObject.Predmet.ProtuStrankaListFormatedWithAdress>
  <DomainObject.Predmet.ProtuStrankaListFormatedWithAdressOIB>
    <izvorni_sadrzaj>
      <item>COLLALTO d.o.o. UMAG, OIB 99488743410, 8. ožujka 1A, 52470 Umag</item>
    </izvorni_sadrzaj>
    <derivirana_varijabla naziv="DomainObject.Predmet.ProtuStrankaListFormatedWithAdressOIB_1">
      <item>COLLALTO d.o.o. UMAG, OIB 99488743410, 8. ožujka 1A, 52470 Umag</item>
    </derivirana_varijabla>
  </DomainObject.Predmet.ProtuStrankaListFormatedWithAdressOIB>
  <DomainObject.Predmet.ProtuStrankaListNazivFormated>
    <izvorni_sadrzaj>
      <item>COLLALTO d.o.o. UMAG</item>
    </izvorni_sadrzaj>
    <derivirana_varijabla naziv="DomainObject.Predmet.ProtuStrankaListNazivFormated_1">
      <item>COLLALTO d.o.o. UMAG</item>
    </derivirana_varijabla>
  </DomainObject.Predmet.ProtuStrankaListNazivFormated>
  <DomainObject.Predmet.ProtuStrankaListNazivFormatedOIB>
    <izvorni_sadrzaj>
      <item>COLLALTO d.o.o. UMAG, OIB 99488743410</item>
    </izvorni_sadrzaj>
    <derivirana_varijabla naziv="DomainObject.Predmet.ProtuStrankaListNazivFormatedOIB_1">
      <item>COLLALTO d.o.o. UMAG, OIB 99488743410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COLLALTO d.o.o. UMAG</izvorni_sadrzaj>
    <derivirana_varijabla naziv="DomainObject.Predmet.ProtustrankaIDrugi_1">COLLALTO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COLLALTO d.o.o. UMAG, OIB 99488743410, 8. ožujka 1A, 52470 Umag</izvorni_sadrzaj>
    <derivirana_varijabla naziv="DomainObject.Predmet.ProtustrankaIDrugiAdressOIB_1">COLLALTO d.o.o. UMAG, OIB 99488743410, 8. ožujka 1A,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COLLALTO d.o.o. UMAG</item>
      <item>FINANCIJSKA AGENCIJA, RC RIJEKA, PODRUŽNICA PULA, PULA</item>
    </izvorni_sadrzaj>
    <derivirana_varijabla naziv="DomainObject.Predmet.SudioniciListNaziv_1">
      <item>COLLALTO d.o.o. UMAG</item>
      <item>FINANCIJSKA AGENCIJA, RC RIJEKA, PODRUŽNICA PULA, PULA</item>
    </derivirana_varijabla>
  </DomainObject.Predmet.SudioniciListNaziv>
  <DomainObject.Predmet.SudioniciListAdressOIB>
    <izvorni_sadrzaj>
      <item>COLLALTO d.o.o. UMAG, OIB 99488743410, 8. ožujka 1A,52470 Umag</item>
      <item>FINANCIJSKA AGENCIJA, RC RIJEKA, PODRUŽNICA PULA, PULA, OIB 85821130368, Giardini 5,52100 Pula</item>
    </izvorni_sadrzaj>
    <derivirana_varijabla naziv="DomainObject.Predmet.SudioniciListAdressOIB_1">
      <item>COLLALTO d.o.o. UMAG, OIB 99488743410, 8. ožujka 1A,52470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99488743410</item>
      <item>, OIB 85821130368</item>
    </izvorni_sadrzaj>
    <derivirana_varijabla naziv="DomainObject.Predmet.SudioniciListNazivOIB_1">
      <item>, OIB 99488743410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616</properties:Words>
  <properties:Characters>3289</properties:Characters>
  <properties:Lines>80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2016-01-22T08:06:00Z</dcterms:created>
  <dc:creator>Mihaela Kaligari</dc:creator>
  <dc:description/>
  <cp:keywords/>
  <cp:lastModifiedBy>Mihaela Kaligari</cp:lastModifiedBy>
  <cp:lastPrinted>2016-02-01T09:19:00Z</cp:lastPrinted>
  <dcterms:modified xmlns:xsi="http://www.w3.org/2001/XMLSchema-instance" xsi:type="dcterms:W3CDTF">2016-02-01T13:09:00Z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