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fc20" w14:paraId="e4afc2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82B36">
        <w:rPr>
          <w:b/>
        </w:rPr>
        <w:t>81</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382B36">
        <w:t>ZADRUGA KALOPER, Vedrine, Vedrine 104/E</w:t>
      </w:r>
      <w:r w:rsidR="007D34D8">
        <w:t xml:space="preserve">, OIB: </w:t>
      </w:r>
      <w:r w:rsidR="00382B36">
        <w:t>04071044375</w:t>
      </w:r>
      <w:r>
        <w:t>, dana</w:t>
      </w:r>
      <w:r w:rsidR="000C6846">
        <w:t xml:space="preserve"> </w:t>
      </w:r>
      <w:r w:rsidR="00EB7825">
        <w:t>26</w:t>
      </w:r>
      <w:r w:rsidR="000C6846">
        <w:t>. srpnja</w:t>
      </w:r>
      <w:r w:rsidR="000F41F7">
        <w:t xml:space="preserve">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382B36">
        <w:t>Mario Kaloper iz Vedrina, Ulica Domovinskog rata 40</w:t>
      </w:r>
      <w:r w:rsidR="007974B8" w:rsidRPr="007974B8">
        <w:t xml:space="preserve">, OIB: </w:t>
      </w:r>
      <w:r w:rsidR="00382B36">
        <w:t xml:space="preserve">96671179746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382B36">
        <w:t>81</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382B36">
        <w:t>81</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382B36">
        <w:t>1</w:t>
      </w:r>
      <w:r w:rsidR="00162C41">
        <w:t>9. siječnja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0C6846">
        <w:t>110</w:t>
      </w:r>
      <w:r w:rsidRPr="007224A6">
        <w:t>. st.</w:t>
      </w:r>
      <w:r w:rsidR="000C6846">
        <w:t xml:space="preserve"> 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382B36">
        <w:t>ZADRUGA KALOPER, Vedrine</w:t>
      </w:r>
      <w:r w:rsidR="007224A6">
        <w:t>.</w:t>
      </w:r>
      <w:r w:rsidR="00702A5E">
        <w:t xml:space="preserve"> U prijedlogu je navedeno</w:t>
      </w:r>
      <w:r>
        <w:t xml:space="preserve"> da dužnik </w:t>
      </w:r>
      <w:r w:rsidR="00207F2D" w:rsidRPr="007224A6">
        <w:t xml:space="preserve">na dan </w:t>
      </w:r>
      <w:r w:rsidR="00382B36">
        <w:t>16</w:t>
      </w:r>
      <w:r w:rsidR="00162C41">
        <w:t>. siječnja</w:t>
      </w:r>
      <w:r w:rsidR="00405ABA">
        <w:t xml:space="preserve"> 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183</w:t>
      </w:r>
      <w:r w:rsidR="007974B8" w:rsidRPr="007974B8">
        <w:t xml:space="preserve"> dana u ukupnom iznosu od </w:t>
      </w:r>
      <w:r w:rsidR="00382B36">
        <w:t>5.701,64</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382B36">
        <w:t>1</w:t>
      </w:r>
      <w:r w:rsidR="007224A6">
        <w:t xml:space="preserve"> zaposlen</w:t>
      </w:r>
      <w:r w:rsidR="00382B36">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382B36">
        <w:t>81</w:t>
      </w:r>
      <w:r w:rsidR="00405ABA">
        <w:t>/201</w:t>
      </w:r>
      <w:r w:rsidR="00162C41">
        <w:t>8</w:t>
      </w:r>
      <w:r w:rsidRPr="007224A6">
        <w:t xml:space="preserve"> od</w:t>
      </w:r>
      <w:r w:rsidR="00405ABA">
        <w:t xml:space="preserve"> </w:t>
      </w:r>
      <w:r w:rsidR="00EB7825">
        <w:t>26</w:t>
      </w:r>
      <w:r w:rsidR="000C6846">
        <w:t>. srpnja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382B36">
        <w:t>ZADRUGA KALOPER, Vedrine</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382B36">
        <w:t>16</w:t>
      </w:r>
      <w:r w:rsidR="00162C41">
        <w:t>. siječnja 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382B36">
        <w:t>183</w:t>
      </w:r>
      <w:r w:rsidR="007974B8" w:rsidRPr="007974B8">
        <w:t xml:space="preserve"> dana u ukupnom iznosu od </w:t>
      </w:r>
      <w:r w:rsidR="00382B36">
        <w:t>5.701,64</w:t>
      </w:r>
      <w:r w:rsidR="007974B8" w:rsidRPr="007974B8">
        <w:t xml:space="preserve"> kn</w:t>
      </w:r>
      <w:r w:rsidR="000C6846">
        <w:t xml:space="preserve"> te</w:t>
      </w:r>
    </w:p>
    <w:p w:rsidRDefault="00FA098F" w:rsidP="004D477E" w:rsidR="00FA098F">
      <w:pPr>
        <w:ind w:firstLine="708"/>
      </w:pPr>
      <w:r>
        <w:t xml:space="preserve">- da </w:t>
      </w:r>
      <w:r w:rsidR="00382B36">
        <w:t>Mario Kaloper iz Vedrina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382B36">
        <w:t>Maria Kaloper</w:t>
      </w:r>
      <w:r w:rsidR="000C6846">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U Splitu,</w:t>
      </w:r>
      <w:r w:rsidR="000C6846">
        <w:t xml:space="preserve"> </w:t>
      </w:r>
      <w:r w:rsidR="00EB7825">
        <w:t>26</w:t>
      </w:r>
      <w:r w:rsidR="000C6846">
        <w:t>. srpnja</w:t>
      </w:r>
      <w:r>
        <w:t xml:space="preserve">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0C6846">
        <w:t xml:space="preserve"> Mario Kaloper iz Vedrina, Ulica Domovinskog rata 40</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02FA7">
          <w:rPr>
            <w:noProof/>
          </w:rPr>
          <w:t>3</w:t>
        </w:r>
        <w:r>
          <w:fldChar w:fldCharType="end"/>
        </w:r>
      </w:sdtContent>
    </w:sdt>
    <w:r>
      <w:t>-</w:t>
    </w:r>
    <w:r>
      <w:tab/>
      <w:t xml:space="preserve">   12. St-</w:t>
    </w:r>
    <w:r w:rsidR="00382B36">
      <w:t>81</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C6846"/>
    <w:rsid w:val="000F41F7"/>
    <w:rsid w:val="00162C41"/>
    <w:rsid w:val="00191535"/>
    <w:rsid w:val="00207F2D"/>
    <w:rsid w:val="00254B18"/>
    <w:rsid w:val="0028268A"/>
    <w:rsid w:val="002A70CF"/>
    <w:rsid w:val="002F41E7"/>
    <w:rsid w:val="00382B36"/>
    <w:rsid w:val="003A2582"/>
    <w:rsid w:val="00405ABA"/>
    <w:rsid w:val="004745EB"/>
    <w:rsid w:val="004922BA"/>
    <w:rsid w:val="004D477E"/>
    <w:rsid w:val="005A224A"/>
    <w:rsid w:val="005E548B"/>
    <w:rsid w:val="006F4A44"/>
    <w:rsid w:val="00702A5E"/>
    <w:rsid w:val="007224A6"/>
    <w:rsid w:val="00757C72"/>
    <w:rsid w:val="007974B8"/>
    <w:rsid w:val="007D34D8"/>
    <w:rsid w:val="00802FA7"/>
    <w:rsid w:val="008E4A02"/>
    <w:rsid w:val="009002A7"/>
    <w:rsid w:val="009F4E01"/>
    <w:rsid w:val="00A14B7B"/>
    <w:rsid w:val="00A160C7"/>
    <w:rsid w:val="00A423E4"/>
    <w:rsid w:val="00A42CE8"/>
    <w:rsid w:val="00A65088"/>
    <w:rsid w:val="00A86E8D"/>
    <w:rsid w:val="00A9627C"/>
    <w:rsid w:val="00AC3430"/>
    <w:rsid w:val="00AE7BC7"/>
    <w:rsid w:val="00BE546C"/>
    <w:rsid w:val="00C21DEF"/>
    <w:rsid w:val="00C64C7E"/>
    <w:rsid w:val="00C82BA1"/>
    <w:rsid w:val="00CD4305"/>
    <w:rsid w:val="00CD43BF"/>
    <w:rsid w:val="00DD581D"/>
    <w:rsid w:val="00E45263"/>
    <w:rsid w:val="00EB7825"/>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02FA7"/>
    <w:rPr>
      <w:color w:val="808080"/>
      <w:bdr w:space="0" w:sz="0" w:color="auto" w:val="none"/>
      <w:shd w:fill="auto" w:color="auto" w:val="clear"/>
    </w:rPr>
  </w:style>
  <w:style w:customStyle="true" w:styleId="eSPISCCParagraphDefaultFont" w:type="character">
    <w:name w:val="eSPIS_CC_Paragraph Default Font"/>
    <w:basedOn w:val="Zadanifontodlomka"/>
    <w:rsid w:val="00802F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2FA7"/>
    <w:rPr>
      <w:bdr w:space="0" w:sz="0" w:color="auto" w:val="none"/>
      <w:shd w:fill="FFFFCC" w:color="auto" w:val="clear"/>
      <w:lang w:val="hr-HR"/>
    </w:rPr>
  </w:style>
  <w:style w:customStyle="true" w:styleId="PozadinaSvijetloCrvena" w:type="character">
    <w:name w:val="Pozadina_SvijetloCrvena"/>
    <w:basedOn w:val="eSPISCCParagraphDefaultFont"/>
    <w:rsid w:val="00802F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2F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02FA7"/>
    <w:rPr>
      <w:color w:val="808080"/>
      <w:bdr w:color="auto" w:space="0" w:sz="0" w:val="none"/>
      <w:shd w:color="auto" w:fill="auto" w:val="clear"/>
    </w:rPr>
  </w:style>
  <w:style w:customStyle="1" w:styleId="eSPISCCParagraphDefaultFont" w:type="character">
    <w:name w:val="eSPIS_CC_Paragraph Default Font"/>
    <w:basedOn w:val="Zadanifontodlomka"/>
    <w:rsid w:val="00802F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2FA7"/>
    <w:rPr>
      <w:bdr w:color="auto" w:space="0" w:sz="0" w:val="none"/>
      <w:shd w:color="auto" w:fill="FFFFCC" w:val="clear"/>
      <w:lang w:val="hr-HR"/>
    </w:rPr>
  </w:style>
  <w:style w:customStyle="1" w:styleId="PozadinaSvijetloCrvena" w:type="character">
    <w:name w:val="Pozadina_SvijetloCrvena"/>
    <w:basedOn w:val="eSPISCCParagraphDefaultFont"/>
    <w:rsid w:val="00802F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2F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ZADRUGA KALOPER za trgovinu, poljoprivredu i usluge</izvorni_sadrzaj>
    <derivirana_varijabla naziv="DomainObject.Predmet.ProtustrankaFormated_1">  ZADRUGA KALOPER za trgovinu, poljoprivredu i usluge</derivirana_varijabla>
  </DomainObject.Predmet.ProtustrankaFormated>
  <DomainObject.Predmet.ProtustrankaFormatedOIB>
    <izvorni_sadrzaj>  ZADRUGA KALOPER za trgovinu, poljoprivredu i usluge, OIB 04071044375</izvorni_sadrzaj>
    <derivirana_varijabla naziv="DomainObject.Predmet.ProtustrankaFormatedOIB_1">  ZADRUGA KALOPER za trgovinu, poljoprivredu i usluge, OIB 04071044375</derivirana_varijabla>
  </DomainObject.Predmet.ProtustrankaFormatedOIB>
  <DomainObject.Predmet.ProtustrankaFormatedWithAdress>
    <izvorni_sadrzaj> ZADRUGA KALOPER za trgovinu, poljoprivredu i usluge, Vedrine 104/E, 21240 Vedrine</izvorni_sadrzaj>
    <derivirana_varijabla naziv="DomainObject.Predmet.ProtustrankaFormatedWithAdress_1"> ZADRUGA KALOPER za trgovinu, poljoprivredu i usluge, Vedrine 104/E, 21240 Vedrine</derivirana_varijabla>
  </DomainObject.Predmet.ProtustrankaFormatedWithAdress>
  <DomainObject.Predmet.ProtustrankaFormatedWithAdressOIB>
    <izvorni_sadrzaj> ZADRUGA KALOPER za trgovinu, poljoprivredu i usluge, OIB 04071044375, Vedrine 104/E, 21240 Vedrine</izvorni_sadrzaj>
    <derivirana_varijabla naziv="DomainObject.Predmet.ProtustrankaFormatedWithAdressOIB_1"> ZADRUGA KALOPER za trgovinu, poljoprivredu i usluge, OIB 04071044375, Vedrine 104/E, 21240 Vedrine</derivirana_varijabla>
  </DomainObject.Predmet.ProtustrankaFormatedWithAdressOIB>
  <DomainObject.Predmet.ProtustrankaWithAdress>
    <izvorni_sadrzaj>ZADRUGA KALOPER za trgovinu, poljoprivredu i usluge Vedrine 104/E, 21240 Vedrine</izvorni_sadrzaj>
    <derivirana_varijabla naziv="DomainObject.Predmet.ProtustrankaWithAdress_1">ZADRUGA KALOPER za trgovinu, poljoprivredu i usluge Vedrine 104/E, 21240 Vedrine</derivirana_varijabla>
  </DomainObject.Predmet.ProtustrankaWithAdress>
  <DomainObject.Predmet.ProtustrankaWithAdressOIB>
    <izvorni_sadrzaj>ZADRUGA KALOPER za trgovinu, poljoprivredu i usluge, OIB 04071044375, Vedrine 104/E, 21240 Vedrine</izvorni_sadrzaj>
    <derivirana_varijabla naziv="DomainObject.Predmet.ProtustrankaWithAdressOIB_1">ZADRUGA KALOPER za trgovinu, poljoprivredu i usluge, OIB 04071044375, Vedrine 104/E, 21240 Vedrine</derivirana_varijabla>
  </DomainObject.Predmet.ProtustrankaWithAdressOIB>
  <DomainObject.Predmet.ProtustrankaNazivFormated>
    <izvorni_sadrzaj>ZADRUGA KALOPER za trgovinu, poljoprivredu i usluge</izvorni_sadrzaj>
    <derivirana_varijabla naziv="DomainObject.Predmet.ProtustrankaNazivFormated_1">ZADRUGA KALOPER za trgovinu, poljoprivredu i usluge</derivirana_varijabla>
  </DomainObject.Predmet.ProtustrankaNazivFormated>
  <DomainObject.Predmet.ProtustrankaNazivFormatedOIB>
    <izvorni_sadrzaj>ZADRUGA KALOPER za trgovinu, poljoprivredu i usluge, OIB 04071044375</izvorni_sadrzaj>
    <derivirana_varijabla naziv="DomainObject.Predmet.ProtustrankaNazivFormatedOIB_1">ZADRUGA KALOPER za trgovinu, poljoprivredu i usluge, OIB 04071044375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5701.64</izvorni_sadrzaj>
    <derivirana_varijabla naziv="DomainObject.Predmet.TrenutnaVrijednost_1">5701.64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KALOPER za trgovinu, poljoprivredu i usluge</item>
    </izvorni_sadrzaj>
    <derivirana_varijabla naziv="DomainObject.Predmet.ProtuStrankaListFormated_1">
      <item>ZADRUGA KALOPER za trgovinu, poljoprivredu i usluge</item>
    </derivirana_varijabla>
  </DomainObject.Predmet.ProtuStrankaListFormated>
  <DomainObject.Predmet.ProtuStrankaListFormatedOIB>
    <izvorni_sadrzaj>
      <item>ZADRUGA KALOPER za trgovinu, poljoprivredu i usluge, OIB 04071044375</item>
    </izvorni_sadrzaj>
    <derivirana_varijabla naziv="DomainObject.Predmet.ProtuStrankaListFormatedOIB_1">
      <item>ZADRUGA KALOPER za trgovinu, poljoprivredu i usluge, OIB 04071044375</item>
    </derivirana_varijabla>
  </DomainObject.Predmet.ProtuStrankaListFormatedOIB>
  <DomainObject.Predmet.ProtuStrankaListFormatedWithAdress>
    <izvorni_sadrzaj>
      <item>ZADRUGA KALOPER za trgovinu, poljoprivredu i usluge, Vedrine 104/E, 21240 Vedrine</item>
    </izvorni_sadrzaj>
    <derivirana_varijabla naziv="DomainObject.Predmet.ProtuStrankaListFormatedWithAdress_1">
      <item>ZADRUGA KALOPER za trgovinu, poljoprivredu i usluge, Vedrine 104/E, 21240 Vedrine</item>
    </derivirana_varijabla>
  </DomainObject.Predmet.ProtuStrankaListFormatedWithAdress>
  <DomainObject.Predmet.ProtuStrankaListFormatedWithAdressOIB>
    <izvorni_sadrzaj>
      <item>ZADRUGA KALOPER za trgovinu, poljoprivredu i usluge, OIB 04071044375, Vedrine 104/E, 21240 Vedrine</item>
    </izvorni_sadrzaj>
    <derivirana_varijabla naziv="DomainObject.Predmet.ProtuStrankaListFormatedWithAdressOIB_1">
      <item>ZADRUGA KALOPER za trgovinu, poljoprivredu i usluge, OIB 04071044375, Vedrine 104/E, 21240 Vedrine</item>
    </derivirana_varijabla>
  </DomainObject.Predmet.ProtuStrankaListFormatedWithAdressOIB>
  <DomainObject.Predmet.ProtuStrankaListNazivFormated>
    <izvorni_sadrzaj>
      <item>ZADRUGA KALOPER za trgovinu, poljoprivredu i usluge</item>
    </izvorni_sadrzaj>
    <derivirana_varijabla naziv="DomainObject.Predmet.ProtuStrankaListNazivFormated_1">
      <item>ZADRUGA KALOPER za trgovinu, poljoprivredu i usluge</item>
    </derivirana_varijabla>
  </DomainObject.Predmet.ProtuStrankaListNazivFormated>
  <DomainObject.Predmet.ProtuStrankaListNazivFormatedOIB>
    <izvorni_sadrzaj>
      <item>ZADRUGA KALOPER za trgovinu, poljoprivredu i usluge, OIB 04071044375</item>
    </izvorni_sadrzaj>
    <derivirana_varijabla naziv="DomainObject.Predmet.ProtuStrankaListNazivFormatedOIB_1">
      <item>ZADRUGA KALOPER za trgovinu, poljoprivredu i usluge, OIB 04071044375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KALOPER za trgovinu, poljoprivredu i usluge</izvorni_sadrzaj>
    <derivirana_varijabla naziv="DomainObject.Predmet.ProtustrankaIDrugi_1">ZADRUGA KALOPER za trgovinu, poljoprivredu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KALOPER za trgovinu, poljoprivredu i usluge, OIB 04071044375, Vedrine 104/E, 21240 Vedrine</izvorni_sadrzaj>
    <derivirana_varijabla naziv="DomainObject.Predmet.ProtustrankaIDrugiAdressOIB_1">ZADRUGA KALOPER za trgovinu, poljoprivredu i usluge, OIB 04071044375, Vedrine 104/E, 21240 Vedrine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KALOPER za trgovinu, poljoprivredu i usluge</item>
      <item>FINANCIJSKA AGENCIJA, RC SPLIT</item>
    </izvorni_sadrzaj>
    <derivirana_varijabla naziv="DomainObject.Predmet.SudioniciListNaziv_1">
      <item>ZADRUGA KALOPER za trgovinu, poljoprivredu i usluge</item>
      <item>FINANCIJSKA AGENCIJA, RC SPLIT</item>
    </derivirana_varijabla>
  </DomainObject.Predmet.SudioniciListNaziv>
  <DomainObject.Predmet.SudioniciListAdressOIB>
    <izvorni_sadrzaj>
      <item>ZADRUGA KALOPER za trgovinu, poljoprivredu i usluge, OIB 04071044375, Vedrine 104/E,21240 Vedrine</item>
      <item>FINANCIJSKA AGENCIJA, RC SPLIT, OIB 85821130368, Mažuranićevo šetalište 24 b,21000 Split</item>
    </izvorni_sadrzaj>
    <derivirana_varijabla naziv="DomainObject.Predmet.SudioniciListAdressOIB_1">
      <item>ZADRUGA KALOPER za trgovinu, poljoprivredu i usluge, OIB 04071044375, Vedrine 104/E,21240 Vedrine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04071044375</item>
      <item>, OIB 85821130368</item>
    </izvorni_sadrzaj>
    <derivirana_varijabla naziv="DomainObject.Predmet.SudioniciListNazivOIB_1">
      <item>, OIB 04071044375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1070</properties:Words>
  <properties:Characters>5770</properties:Characters>
  <properties:Lines>124</properties:Lines>
  <properties:Paragraphs>32</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2018-07-26T06:47:00Z</cp:lastPrinted>
  <dcterms:modified xmlns:xsi="http://www.w3.org/2001/XMLSchema-instance" xsi:type="dcterms:W3CDTF">2018-07-26T06:47:00Z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