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6f29" w14:paraId="1f96f29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121DEA">
        <w:t>149</w:t>
      </w:r>
      <w:r w:rsidR="0081351D">
        <w:t>/</w:t>
      </w:r>
      <w:r w:rsidR="00686FFD">
        <w:t>20</w:t>
      </w:r>
      <w:r w:rsidR="0081351D">
        <w:t>15-</w:t>
      </w:r>
      <w:r w:rsidR="00686FFD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E2093F">
        <w:t>VAN SOMMEREN EKOLOŠKE TEHNOLOGIJE</w:t>
      </w:r>
      <w:r>
        <w:t xml:space="preserve"> d.o.o.</w:t>
      </w:r>
      <w:r w:rsidR="00DE5384">
        <w:t>,</w:t>
      </w:r>
      <w:r w:rsidR="00AF2C11">
        <w:t xml:space="preserve"> </w:t>
      </w:r>
      <w:r w:rsidR="00E2093F">
        <w:t xml:space="preserve">Varaždin </w:t>
      </w:r>
      <w:proofErr w:type="spellStart"/>
      <w:r w:rsidR="00E2093F">
        <w:t>Breg</w:t>
      </w:r>
      <w:proofErr w:type="spellEnd"/>
      <w:r w:rsidR="00AF2C11">
        <w:t xml:space="preserve">, </w:t>
      </w:r>
      <w:r w:rsidR="00E2093F">
        <w:t>Dugi Vrh 22/A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E2093F">
        <w:t>090001842</w:t>
      </w:r>
      <w:r w:rsidR="00F10C2B">
        <w:t>, OIB:</w:t>
      </w:r>
      <w:r w:rsidR="00E2093F">
        <w:t>00424585721</w:t>
      </w:r>
      <w:r w:rsidR="00637444">
        <w:t xml:space="preserve">, dana </w:t>
      </w:r>
      <w:r w:rsidR="00686FFD">
        <w:t>23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E2093F" w:rsidRPr="00E2093F">
        <w:t xml:space="preserve">VAN SOMMEREN EKOLOŠKE TEHNOLOGIJE d.o.o., Varaždin </w:t>
      </w:r>
      <w:proofErr w:type="spellStart"/>
      <w:r w:rsidR="00E2093F" w:rsidRPr="00E2093F">
        <w:t>Breg</w:t>
      </w:r>
      <w:proofErr w:type="spellEnd"/>
      <w:r w:rsidR="00E2093F" w:rsidRPr="00E2093F">
        <w:t>, Dugi Vrh 22/A, MBS: 090001842, OIB:00424585721</w:t>
      </w:r>
      <w:r w:rsidR="00CB6C18">
        <w:t xml:space="preserve"> iznosi </w:t>
      </w:r>
      <w:r w:rsidR="00E2093F">
        <w:t>57.384,38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direktor dužnika </w:t>
      </w:r>
      <w:r w:rsidR="00E2093F">
        <w:t>Boran Miličević</w:t>
      </w:r>
      <w:r w:rsidR="0081351D">
        <w:t xml:space="preserve">, </w:t>
      </w:r>
      <w:r w:rsidR="00E2093F">
        <w:t>Ploče</w:t>
      </w:r>
      <w:r w:rsidR="0081351D">
        <w:t xml:space="preserve">, </w:t>
      </w:r>
      <w:r w:rsidR="00E2093F">
        <w:t>Obala neretvanskih gusara 4/2</w:t>
      </w:r>
      <w:r w:rsidR="0081351D">
        <w:t>, OIB:</w:t>
      </w:r>
      <w:r w:rsidR="00E2093F">
        <w:t>11059849731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686FFD">
        <w:t>23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6FFD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86FFD">
        <w:tab/>
      </w:r>
      <w:r>
        <w:t xml:space="preserve"> 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411F7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86FFD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 ZSR-a, Pokrenut postupak brisanja i obustavljen</izvorni_sadrzaj>
    <derivirana_varijabla naziv="DomainObject.Predmet.PrimjedbaSuca_1">Pokrenut postupak brisanja po čl. 70 ZSR-a, Pokrenut postupak brisanja i obustavljen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 SOMMEREN EKOLOŠKE TEHNOLOGIJE, društvo s ograničenom odgovornošću za ribarstvo, proizvodnju, trgovinu i usluge</izvorni_sadrzaj>
    <derivirana_varijabla naziv="DomainObject.Predmet.ProtustrankaFormated_1">  VAN SOMMEREN EKOLOŠKE TEHNOLOGIJE, društvo s ograničenom odgovornošću za ribarstvo, proizvodnju, trgovinu i usluge</derivirana_varijabla>
  </DomainObject.Predmet.ProtustrankaFormated>
  <DomainObject.Predmet.ProtustrankaFormatedOIB>
    <izvorni_sadrzaj>  VAN SOMMEREN EKOLOŠKE TEHNOLOGIJE, društvo s ograničenom odgovornošću za ribarstvo, proizvodnju, trgovinu i usluge, OIB 00424585721</izvorni_sadrzaj>
    <derivirana_varijabla naziv="DomainObject.Predmet.ProtustrankaFormatedOIB_1">  VAN SOMMEREN EKOLOŠKE TEHNOLOGIJE, društvo s ograničenom odgovornošću za ribarstvo, proizvodnju, trgovinu i usluge, OIB 00424585721</derivirana_varijabla>
  </DomainObject.Predmet.ProtustrankaFormatedOIB>
  <DomainObject.Predmet.ProtustrankaFormatedWithAdress>
    <izvorni_sadrzaj> VAN SOMMEREN EKOLOŠKE TEHNOLOGIJE, društvo s ograničenom odgovornošću za ribarstvo, proizvodnju, trgovinu i usluge, Dugi Vrh 22/A, 42204 Varaždin Breg</izvorni_sadrzaj>
    <derivirana_varijabla naziv="DomainObject.Predmet.ProtustrankaFormatedWithAdress_1"> VAN SOMMEREN EKOLOŠKE TEHNOLOGIJE, društvo s ograničenom odgovornošću za ribarstvo, proizvodnju, trgovinu i usluge, Dugi Vrh 22/A, 42204 Varaždin Breg</derivirana_varijabla>
  </DomainObject.Predmet.ProtustrankaFormatedWithAdress>
  <DomainObject.Predmet.ProtustrankaFormatedWithAdressOIB>
    <izvorni_sadrzaj> VAN SOMMEREN EKOLOŠKE TEHNOLOGIJE, društvo s ograničenom odgovornošću za ribarstvo, proizvodnju, trgovinu i usluge, OIB 00424585721, Dugi Vrh 22/A, 42204 Varaždin Breg</izvorni_sadrzaj>
    <derivirana_varijabla naziv="DomainObject.Predmet.ProtustrankaFormatedWithAdressOIB_1"> VAN SOMMEREN EKOLOŠKE TEHNOLOGIJE, društvo s ograničenom odgovornošću za ribarstvo, proizvodnju, trgovinu i usluge, OIB 00424585721, Dugi Vrh 22/A, 42204 Varaždin Breg</derivirana_varijabla>
  </DomainObject.Predmet.ProtustrankaFormatedWithAdressOIB>
  <DomainObject.Predmet.ProtustrankaWithAdress>
    <izvorni_sadrzaj>VAN SOMMEREN EKOLOŠKE TEHNOLOGIJE, društvo s ograničenom odgovornošću za ribarstvo, proizvodnju, trgovinu i usluge Dugi Vrh 22/A, 42204 Varaždin Breg</izvorni_sadrzaj>
    <derivirana_varijabla naziv="DomainObject.Predmet.ProtustrankaWithAdress_1">VAN SOMMEREN EKOLOŠKE TEHNOLOGIJE, društvo s ograničenom odgovornošću za ribarstvo, proizvodnju, trgovinu i usluge Dugi Vrh 22/A, 42204 Varaždin Breg</derivirana_varijabla>
  </DomainObject.Predmet.ProtustrankaWithAdress>
  <DomainObject.Predmet.ProtustrankaWithAdressOIB>
    <izvorni_sadrzaj>VAN SOMMEREN EKOLOŠKE TEHNOLOGIJE, društvo s ograničenom odgovornošću za ribarstvo, proizvodnju, trgovinu i usluge, OIB 00424585721, Dugi Vrh 22/A, 42204 Varaždin Breg</izvorni_sadrzaj>
    <derivirana_varijabla naziv="DomainObject.Predmet.ProtustrankaWithAdressOIB_1">VAN SOMMEREN EKOLOŠKE TEHNOLOGIJE, društvo s ograničenom odgovornošću za ribarstvo, proizvodnju, trgovinu i usluge, OIB 00424585721, Dugi Vrh 22/A, 42204 Varaždin Breg</derivirana_varijabla>
  </DomainObject.Predmet.ProtustrankaWithAdressOIB>
  <DomainObject.Predmet.ProtustrankaNazivFormated>
    <izvorni_sadrzaj>VAN SOMMEREN EKOLOŠKE TEHNOLOGIJE, društvo s ograničenom odgovornošću za ribarstvo, proizvodnju, trgovinu i usluge</izvorni_sadrzaj>
    <derivirana_varijabla naziv="DomainObject.Predmet.ProtustrankaNazivFormated_1">VAN SOMMEREN EKOLOŠKE TEHNOLOGIJE, društvo s ograničenom odgovornošću za ribarstvo, proizvodnju, trgovinu i usluge</derivirana_varijabla>
  </DomainObject.Predmet.ProtustrankaNazivFormated>
  <DomainObject.Predmet.ProtustrankaNazivFormatedOIB>
    <izvorni_sadrzaj>VAN SOMMEREN EKOLOŠKE TEHNOLOGIJE, društvo s ograničenom odgovornošću za ribarstvo, proizvodnju, trgovinu i usluge, OIB 00424585721</izvorni_sadrzaj>
    <derivirana_varijabla naziv="DomainObject.Predmet.ProtustrankaNazivFormatedOIB_1">VAN SOMMEREN EKOLOŠKE TEHNOLOGIJE, društvo s ograničenom odgovornošću za ribarstvo, proizvodnju, trgovinu i usluge, OIB 00424585721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57307.48</izvorni_sadrzaj>
    <derivirana_varijabla naziv="DomainObject.Predmet.TrenutnaVrijednost_1">57307.48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VAN SOMMEREN EKOLOŠKE TEHNOLOGIJE, društvo s ograničenom odgovornošću za ribarstvo, proizvodnju, trgovinu i usluge</item>
    </izvorni_sadrzaj>
    <derivirana_varijabla naziv="DomainObject.Predmet.ProtuStrankaListFormated_1">
      <item>VAN SOMMEREN EKOLOŠKE TEHNOLOGIJE, društvo s ograničenom odgovornošću za ribarstvo, proizvodnju, trgovinu i usluge</item>
    </derivirana_varijabla>
  </DomainObject.Predmet.ProtuStrankaListFormated>
  <DomainObject.Predmet.ProtuStrankaListFormatedOIB>
    <izvorni_sadrzaj>
      <item>VAN SOMMEREN EKOLOŠKE TEHNOLOGIJE, društvo s ograničenom odgovornošću za ribarstvo, proizvodnju, trgovinu i usluge, OIB 00424585721</item>
    </izvorni_sadrzaj>
    <derivirana_varijabla naziv="DomainObject.Predmet.ProtuStrankaListFormatedOIB_1">
      <item>VAN SOMMEREN EKOLOŠKE TEHNOLOGIJE, društvo s ograničenom odgovornošću za ribarstvo, proizvodnju, trgovinu i usluge, OIB 00424585721</item>
    </derivirana_varijabla>
  </DomainObject.Predmet.ProtuStrankaListFormatedOIB>
  <DomainObject.Predmet.ProtuStrankaListFormatedWithAdress>
    <izvorni_sadrzaj>
      <item>VAN SOMMEREN EKOLOŠKE TEHNOLOGIJE, društvo s ograničenom odgovornošću za ribarstvo, proizvodnju, trgovinu i usluge, Dugi Vrh 22/A, 42204 Varaždin Breg</item>
    </izvorni_sadrzaj>
    <derivirana_varijabla naziv="DomainObject.Predmet.ProtuStrankaListFormatedWithAdress_1">
      <item>VAN SOMMEREN EKOLOŠKE TEHNOLOGIJE, društvo s ograničenom odgovornošću za ribarstvo, proizvodnju, trgovinu i usluge, Dugi Vrh 22/A, 42204 Varaždin Breg</item>
    </derivirana_varijabla>
  </DomainObject.Predmet.ProtuStrankaListFormatedWithAdress>
  <DomainObject.Predmet.ProtuStrankaListFormatedWithAdressOIB>
    <izvorni_sadrzaj>
      <item>VAN SOMMEREN EKOLOŠKE TEHNOLOGIJE, društvo s ograničenom odgovornošću za ribarstvo, proizvodnju, trgovinu i usluge, OIB 00424585721, Dugi Vrh 22/A, 42204 Varaždin Breg</item>
    </izvorni_sadrzaj>
    <derivirana_varijabla naziv="DomainObject.Predmet.ProtuStrankaListFormatedWithAdressOIB_1">
      <item>VAN SOMMEREN EKOLOŠKE TEHNOLOGIJE, društvo s ograničenom odgovornošću za ribarstvo, proizvodnju, trgovinu i usluge, OIB 00424585721, Dugi Vrh 22/A, 42204 Varaždin Breg</item>
    </derivirana_varijabla>
  </DomainObject.Predmet.ProtuStrankaListFormatedWithAdressOIB>
  <DomainObject.Predmet.ProtuStrankaListNazivFormated>
    <izvorni_sadrzaj>
      <item>VAN SOMMEREN EKOLOŠKE TEHNOLOGIJE, društvo s ograničenom odgovornošću za ribarstvo, proizvodnju, trgovinu i usluge</item>
    </izvorni_sadrzaj>
    <derivirana_varijabla naziv="DomainObject.Predmet.ProtuStrankaListNazivFormated_1">
      <item>VAN SOMMEREN EKOLOŠKE TEHNOLOGIJE, društvo s ograničenom odgovornošću za ribarstvo, proizvodnju, trgovinu i usluge</item>
    </derivirana_varijabla>
  </DomainObject.Predmet.ProtuStrankaListNazivFormated>
  <DomainObject.Predmet.ProtuStrankaListNazivFormatedOIB>
    <izvorni_sadrzaj>
      <item>VAN SOMMEREN EKOLOŠKE TEHNOLOGIJE, društvo s ograničenom odgovornošću za ribarstvo, proizvodnju, trgovinu i usluge, OIB 00424585721</item>
    </izvorni_sadrzaj>
    <derivirana_varijabla naziv="DomainObject.Predmet.ProtuStrankaListNazivFormatedOIB_1">
      <item>VAN SOMMEREN EKOLOŠKE TEHNOLOGIJE, društvo s ograničenom odgovornošću za ribarstvo, proizvodnju, trgovinu i usluge, OIB 00424585721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VAN SOMMEREN EKOLOŠKE TEHNOLOGIJE, društvo s ograničenom odgovornošću za ribarstvo, proizvodnju, trgovinu i usluge</izvorni_sadrzaj>
    <derivirana_varijabla naziv="DomainObject.Predmet.ProtustrankaIDrugi_1">VAN SOMMEREN EKOLOŠKE TEHNOLOGIJE, društvo s ograničenom odgovornošću za ribarstvo,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VAN SOMMEREN EKOLOŠKE TEHNOLOGIJE, društvo s ograničenom odgovornošću za ribarstvo, proizvodnju, trgovinu i usluge, OIB 00424585721, Dugi Vrh 22/A, 42204 Varaždin Breg</izvorni_sadrzaj>
    <derivirana_varijabla naziv="DomainObject.Predmet.ProtustrankaIDrugiAdressOIB_1">VAN SOMMEREN EKOLOŠKE TEHNOLOGIJE, društvo s ograničenom odgovornošću za ribarstvo, proizvodnju, trgovinu i usluge, OIB 00424585721, Dugi Vrh 22/A,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VAN SOMMEREN EKOLOŠKE TEHNOLOGIJE, društvo s ograničenom odgovornošću za ribarstvo, proizvodnju, trgovinu i usluge</item>
      <item>Sudski registar</item>
    </izvorni_sadrzaj>
    <derivirana_varijabla naziv="DomainObject.Predmet.SudioniciListNaziv_1">
      <item>Financijska agencija, Regionalni centar Zagreb, Podružnica Varaždin</item>
      <item>VAN SOMMEREN EKOLOŠKE TEHNOLOGIJE, društvo s ograničenom odgovornošću za ribarstvo,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VAN SOMMEREN EKOLOŠKE TEHNOLOGIJE, društvo s ograničenom odgovornošću za ribarstvo, proizvodnju, trgovinu i usluge, OIB 00424585721, Dugi Vrh 22/A,42204 Varaždin Breg</item>
      <item>Sudski registar</item>
    </izvorni_sadrzaj>
    <derivirana_varijabla naziv="DomainObject.Predmet.SudioniciListAdressOIB_1">
      <item>Financijska agencija, Regionalni centar Zagreb, Podružnica Varaždin, A. Cesarca 2,42000 Varaždin</item>
      <item>VAN SOMMEREN EKOLOŠKE TEHNOLOGIJE, društvo s ograničenom odgovornošću za ribarstvo, proizvodnju, trgovinu i usluge, OIB 00424585721, Dugi Vrh 22/A,42204 Varaždin 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00424585721</item>
      <item>, OIB null</item>
    </izvorni_sadrzaj>
    <derivirana_varijabla naziv="DomainObject.Predmet.SudioniciListNazivOIB_1">
      <item>, OIB null</item>
      <item>, OIB 00424585721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4B5DD-25B5-47F4-AA20-44EFAE6B4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1919</properties:Characters>
  <properties:Lines>47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2015-09-22T06:12:00Z</dcterms:created>
  <dc:creator>Ljubica Makovec</dc:creator>
  <cp:lastModifiedBy>Nevenka Vuković</cp:lastModifiedBy>
  <cp:lastPrinted>2015-09-23T06:14:00Z</cp:lastPrinted>
  <dcterms:modified xmlns:xsi="http://www.w3.org/2001/XMLSchema-instance" xsi:type="dcterms:W3CDTF">2015-09-23T06:15:00Z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