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efdc" w14:paraId="8ebefdc" w:rsidRDefault="00E33418" w:rsidP="00915E1E" w:rsidR="00E33418">
      <w:pPr>
        <w:pStyle w:val="Zaglavlje"/>
        <w:jc w:val="right"/>
        <w15:collapsed w:val="false"/>
      </w:pPr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St-658/17-3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 nad dužnikom FLT </w:t>
      </w:r>
      <w:r w:rsidR="00D43EFC">
        <w:t>P</w:t>
      </w:r>
      <w:r>
        <w:t xml:space="preserve">ELLETS društvo s ograničenom odgovornošću za proizvodnju i trgovinu, </w:t>
      </w:r>
      <w:r w:rsidR="002B4371">
        <w:t xml:space="preserve">Našice, </w:t>
      </w:r>
      <w:r>
        <w:t xml:space="preserve">Kralja Petra Krešimira IV 72, MBS 030180137, OIB 71353839906, temeljem članka 430. Stečajnog zakona ( „Narodne novine“ 71/15), dana </w:t>
      </w:r>
      <w:r w:rsidR="002B4371">
        <w:t>10</w:t>
      </w:r>
      <w:r>
        <w:t xml:space="preserve">. </w:t>
      </w:r>
      <w:r w:rsidR="002B4371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43EFC">
        <w:t xml:space="preserve">FLT PELLETS društvo s ograničenom odgovornošću za proizvodnju i trgovinu, </w:t>
      </w:r>
      <w:r w:rsidR="002B4371">
        <w:t xml:space="preserve">Našice </w:t>
      </w:r>
      <w:bookmarkStart w:name="_GoBack" w:id="0"/>
      <w:bookmarkEnd w:id="0"/>
      <w:r w:rsidR="00D43EFC">
        <w:t xml:space="preserve">Kralja Petra Krešimira IV 72, MBS 030180137, OIB 71353839906, </w:t>
      </w:r>
      <w:r>
        <w:t>iznosi 96.280,38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Velimir Puža, Nova </w:t>
      </w:r>
      <w:proofErr w:type="spellStart"/>
      <w:r>
        <w:t>Jošava</w:t>
      </w:r>
      <w:proofErr w:type="spellEnd"/>
      <w:r>
        <w:t xml:space="preserve">, Nova </w:t>
      </w:r>
      <w:proofErr w:type="spellStart"/>
      <w:r>
        <w:t>Jošava</w:t>
      </w:r>
      <w:proofErr w:type="spellEnd"/>
      <w:r>
        <w:t xml:space="preserve"> 31, OIB 46061730018,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>
        <w:t>658-17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>U Osijeku 10.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>kal. 28/8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7F7" w:rsidR="00E767F7">
      <w:r>
        <w:separator/>
      </w:r>
    </w:p>
  </w:endnote>
  <w:endnote w:id="0" w:type="continuationSeparator">
    <w:p w:rsidRDefault="00E767F7" w:rsidR="00E7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7F7" w:rsidR="00E767F7">
      <w:r>
        <w:separator/>
      </w:r>
    </w:p>
  </w:footnote>
  <w:footnote w:id="0" w:type="continuationSeparator">
    <w:p w:rsidRDefault="00E767F7" w:rsidR="00E76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6C4E"/>
    <w:rsid w:val="000E762A"/>
    <w:rsid w:val="000F61EA"/>
    <w:rsid w:val="00102060"/>
    <w:rsid w:val="0010235A"/>
    <w:rsid w:val="0010672D"/>
    <w:rsid w:val="00122BAA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B4371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767F7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E6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6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E6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6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St-658/2017-2</izvorni_sadrzaj>
    <derivirana_varijabla naziv="DomainObject.Oznaka_1">St-658/2017-2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FLT PELLETS društvo s ograničenom odgovornošću za proizvodnju i trgovinu</izvorni_sadrzaj>
    <derivirana_varijabla naziv="DomainObject.Predmet.ProtustrankaFormated_1">  FLT PELLETS društvo s ograničenom odgovornošću za proizvodnju i trgovinu</derivirana_varijabla>
  </DomainObject.Predmet.ProtustrankaFormated>
  <DomainObject.Predmet.ProtustrankaFormatedOIB>
    <izvorni_sadrzaj>  FLT PELLETS društvo s ograničenom odgovornošću za proizvodnju i trgovinu, OIB 71353839906</izvorni_sadrzaj>
    <derivirana_varijabla naziv="DomainObject.Predmet.ProtustrankaFormatedOIB_1">  FLT PELLETS društvo s ograničenom odgovornošću za proizvodnju i trgovinu, OIB 71353839906</derivirana_varijabla>
  </DomainObject.Predmet.ProtustrankaFormatedOIB>
  <DomainObject.Predmet.ProtustrankaFormatedWithAdress>
    <izvorni_sadrzaj> FLT PELLETS društvo s ograničenom odgovornošću za proizvodnju i trgovinu, Kralja Petra Krešimira IV 72, 31500 Našice</izvorni_sadrzaj>
    <derivirana_varijabla naziv="DomainObject.Predmet.ProtustrankaFormatedWithAdress_1"> FLT PELLETS društvo s ograničenom odgovornošću za proizvodnju i trgovinu, Kralja Petra Krešimira IV 72, 31500 Našice</derivirana_varijabla>
  </DomainObject.Predmet.ProtustrankaFormatedWithAdress>
  <DomainObject.Predmet.ProtustrankaFormatedWithAdressOIB>
    <izvorni_sadrzaj> FLT PELLETS društvo s ograničenom odgovornošću za proizvodnju i trgovinu, OIB 71353839906, Kralja Petra Krešimira IV 72, 31500 Našice</izvorni_sadrzaj>
    <derivirana_varijabla naziv="DomainObject.Predmet.ProtustrankaFormatedWithAdressOIB_1"> FLT PELLETS društvo s ograničenom odgovornošću za proizvodnju i trgovinu, OIB 71353839906, Kralja Petra Krešimira IV 72, 31500 Našice</derivirana_varijabla>
  </DomainObject.Predmet.ProtustrankaFormatedWithAdressOIB>
  <DomainObject.Predmet.ProtustrankaWithAdress>
    <izvorni_sadrzaj>FLT PELLETS društvo s ograničenom odgovornošću za proizvodnju i trgovinu Kralja Petra Krešimira IV 72, 31500 Našice</izvorni_sadrzaj>
    <derivirana_varijabla naziv="DomainObject.Predmet.ProtustrankaWithAdress_1">FLT PELLETS društvo s ograničenom odgovornošću za proizvodnju i trgovinu Kralja Petra Krešimira IV 72, 31500 Našice</derivirana_varijabla>
  </DomainObject.Predmet.ProtustrankaWithAdress>
  <DomainObject.Predmet.ProtustrankaWithAdressOIB>
    <izvorni_sadrzaj>FLT PELLETS društvo s ograničenom odgovornošću za proizvodnju i trgovinu, OIB 71353839906, Kralja Petra Krešimira IV 72, 31500 Našice</izvorni_sadrzaj>
    <derivirana_varijabla naziv="DomainObject.Predmet.ProtustrankaWithAdressOIB_1">FLT PELLETS društvo s ograničenom odgovornošću za proizvodnju i trgovinu, OIB 71353839906, Kralja Petra Krešimira IV 72, 31500 Našice</derivirana_varijabla>
  </DomainObject.Predmet.ProtustrankaWithAdressOIB>
  <DomainObject.Predmet.ProtustrankaNazivFormated>
    <izvorni_sadrzaj>FLT PELLETS društvo s ograničenom odgovornošću za proizvodnju i trgovinu</izvorni_sadrzaj>
    <derivirana_varijabla naziv="DomainObject.Predmet.ProtustrankaNazivFormated_1">FLT PELLETS društvo s ograničenom odgovornošću za proizvodnju i trgovinu</derivirana_varijabla>
  </DomainObject.Predmet.ProtustrankaNazivFormated>
  <DomainObject.Predmet.ProtustrankaNazivFormatedOIB>
    <izvorni_sadrzaj>FLT PELLETS društvo s ograničenom odgovornošću za proizvodnju i trgovinu, OIB 71353839906</izvorni_sadrzaj>
    <derivirana_varijabla naziv="DomainObject.Predmet.ProtustrankaNazivFormatedOIB_1">FLT PELLETS društvo s ograničenom odgovornošću za proizvodnju i trgovinu, OIB 71353839906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FLT PELLETS društvo s ograničenom odgovornošću za proizvodnju i trgovinu</item>
    </izvorni_sadrzaj>
    <derivirana_varijabla naziv="DomainObject.Predmet.ProtuStrankaListFormated_1">
      <item>FLT PELLETS društvo s ograničenom odgovornošću za proizvodnju i trgovinu</item>
    </derivirana_varijabla>
  </DomainObject.Predmet.ProtuStrankaListFormated>
  <DomainObject.Predmet.ProtuStrankaListFormatedOIB>
    <izvorni_sadrzaj>
      <item>FLT PELLETS društvo s ograničenom odgovornošću za proizvodnju i trgovinu, OIB 71353839906</item>
    </izvorni_sadrzaj>
    <derivirana_varijabla naziv="DomainObject.Predmet.ProtuStrankaListFormatedOIB_1">
      <item>FLT PELLETS društvo s ograničenom odgovornošću za proizvodnju i trgovinu, OIB 71353839906</item>
    </derivirana_varijabla>
  </DomainObject.Predmet.ProtuStrankaListFormatedOIB>
  <DomainObject.Predmet.ProtuStrankaListFormatedWithAdress>
    <izvorni_sadrzaj>
      <item>FLT PELLETS društvo s ograničenom odgovornošću za proizvodnju i trgovinu, Kralja Petra Krešimira IV 72, 31500 Našice</item>
    </izvorni_sadrzaj>
    <derivirana_varijabla naziv="DomainObject.Predmet.ProtuStrankaListFormatedWithAdress_1">
      <item>FLT PELLETS društvo s ograničenom odgovornošću za proizvodnju i trgovinu, Kralja Petra Krešimira IV 72, 31500 Našice</item>
    </derivirana_varijabla>
  </DomainObject.Predmet.ProtuStrankaListFormatedWithAdress>
  <DomainObject.Predmet.ProtuStrankaListFormatedWithAdressOIB>
    <izvorni_sadrzaj>
      <item>FLT PELLETS društvo s ograničenom odgovornošću za proizvodnju i trgovinu, OIB 71353839906, Kralja Petra Krešimira IV 72, 31500 Našice</item>
    </izvorni_sadrzaj>
    <derivirana_varijabla naziv="DomainObject.Predmet.ProtuStrankaListFormatedWithAdressOIB_1">
      <item>FLT PELLETS društvo s ograničenom odgovornošću za proizvodnju i trgovinu, OIB 71353839906, Kralja Petra Krešimira IV 72, 31500 Našice</item>
    </derivirana_varijabla>
  </DomainObject.Predmet.ProtuStrankaListFormatedWithAdressOIB>
  <DomainObject.Predmet.ProtuStrankaListNazivFormated>
    <izvorni_sadrzaj>
      <item>FLT PELLETS društvo s ograničenom odgovornošću za proizvodnju i trgovinu</item>
    </izvorni_sadrzaj>
    <derivirana_varijabla naziv="DomainObject.Predmet.ProtuStrankaListNazivFormated_1">
      <item>FLT PELLETS društvo s ograničenom odgovornošću za proizvodnju i trgovinu</item>
    </derivirana_varijabla>
  </DomainObject.Predmet.ProtuStrankaListNazivFormated>
  <DomainObject.Predmet.ProtuStrankaListNazivFormatedOIB>
    <izvorni_sadrzaj>
      <item>FLT PELLETS društvo s ograničenom odgovornošću za proizvodnju i trgovinu, OIB 71353839906</item>
    </izvorni_sadrzaj>
    <derivirana_varijabla naziv="DomainObject.Predmet.ProtuStrankaListNazivFormatedOIB_1">
      <item>FLT PELLETS društvo s ograničenom odgovornošću za proizvodnju i trgovinu, OIB 71353839906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St-658/2017-2</izvorni_sadrzaj>
    <derivirana_varijabla naziv="DomainObject.PoslovniBrojDokumenta_1">St-658/2017-2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FLT PELLETS društvo s ograničenom odgovornošću za proizvodnju i trgovinu</izvorni_sadrzaj>
    <derivirana_varijabla naziv="DomainObject.Predmet.ProtustrankaIDrugi_1">FLT PELLETS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FLT PELLETS društvo s ograničenom odgovornošću za proizvodnju i trgovinu, OIB 71353839906, Kralja Petra Krešimira IV 72, 31500 Našice</izvorni_sadrzaj>
    <derivirana_varijabla naziv="DomainObject.Predmet.ProtustrankaIDrugiAdressOIB_1">FLT PELLETS društvo s ograničenom odgovornošću za proizvodnju i trgovinu, OIB 71353839906, Kralja Petra Krešimira IV 72,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FLT PELLETS društvo s ograničenom odgovornošću za proizvodnju i trgovinu</item>
    </izvorni_sadrzaj>
    <derivirana_varijabla naziv="DomainObject.Predmet.SudioniciListNaziv_1">
      <item>FINA RC OSIJEK</item>
      <item>FLT PELLETS društvo s ograničenom odgovornošću za proizvodnju i trgovinu</item>
    </derivirana_varijabla>
  </DomainObject.Predmet.SudioniciListNaziv>
  <DomainObject.Predmet.SudioniciListAdressOIB>
    <izvorni_sadrzaj>
      <item>FINA RC OSIJEK, OIB 85821130368</item>
      <item>FLT PELLETS društvo s ograničenom odgovornošću za proizvodnju i trgovinu, OIB 71353839906, Kralja Petra Krešimira IV 72,31500 Našice</item>
    </izvorni_sadrzaj>
    <derivirana_varijabla naziv="DomainObject.Predmet.SudioniciListAdressOIB_1">
      <item>FINA RC OSIJEK, OIB 85821130368</item>
      <item>FLT PELLETS društvo s ograničenom odgovornošću za proizvodnju i trgovinu, OIB 71353839906, Kralja Petra Krešimira IV 72,31500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71353839906</item>
    </izvorni_sadrzaj>
    <derivirana_varijabla naziv="DomainObject.Predmet.SudioniciListNazivOIB_1">
      <item>, OIB 85821130368</item>
      <item>, OIB 71353839906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2032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2017-07-10T07:38:00Z</dcterms:created>
  <dc:creator>Korisnik</dc:creator>
  <cp:lastModifiedBy>Snježana Markotić Jurić</cp:lastModifiedBy>
  <cp:lastPrinted>2017-07-10T07:37:00Z</cp:lastPrinted>
  <dcterms:modified xmlns:xsi="http://www.w3.org/2001/XMLSchema-instance" xsi:type="dcterms:W3CDTF">2017-07-10T12:26:00Z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St-658/2017-2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