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0527A" w:rsidR="00F0527A" w:rsidRPr="002A37B5">
        <w:trPr>
          <w:gridAfter w:val="1"/>
          <w:wAfter w:type="dxa" w:w="284"/>
        </w:trPr>
        <w:tc>
          <w:tcPr>
            <w:tcW w:type="dxa" w:w="2943"/>
          </w:tcPr>
          <w:p w:rsidRDefault="00F0527A" w:rsidP="00F0527A" w:rsidR="00F0527A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0527A" w:rsidR="00F0527A" w:rsidRPr="002A37B5">
        <w:tc>
          <w:tcPr>
            <w:tcW w:type="dxa" w:w="3227"/>
            <w:gridSpan w:val="2"/>
          </w:tcPr>
          <w:p w:rsidRDefault="00F0527A" w:rsidP="00F0527A" w:rsidR="00F052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F0527A" w:rsidP="00F0527A" w:rsidR="00F052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F0527A" w:rsidP="00F0527A" w:rsidR="00F0527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58104bc" w14:paraId="58104bc" w:rsidRDefault="00F0527A" w:rsidR="00281502" w:rsidRPr="009A3830">
      <w:pPr>
        <w15:collapsed w:val="false"/>
      </w:pPr>
      <w:r>
        <w:br w:clear="all" w:type="textWrapping"/>
      </w:r>
    </w:p>
    <w:p w:rsidRDefault="006C6814" w:rsidP="006C6814" w:rsidR="006C6814">
      <w:pPr>
        <w:jc w:val="center"/>
      </w:pPr>
      <w:r>
        <w:tab/>
        <w:t>R E P U B L I K A   H R  V AT S K A</w:t>
      </w:r>
    </w:p>
    <w:p w:rsidRDefault="006C6814" w:rsidP="006C6814" w:rsidR="00281502" w:rsidRPr="009A3830">
      <w:pPr>
        <w:jc w:val="center"/>
      </w:pPr>
      <w:r>
        <w:t xml:space="preserve"> </w:t>
      </w:r>
    </w:p>
    <w:p w:rsidRDefault="00B61196" w:rsidP="00B61196" w:rsidR="00281502" w:rsidRPr="009A3830">
      <w:pPr>
        <w:jc w:val="center"/>
      </w:pPr>
      <w:r w:rsidRPr="009A3830">
        <w:t xml:space="preserve"> ZA K LJ U Č A K </w:t>
      </w:r>
    </w:p>
    <w:p w:rsidRDefault="00281502" w:rsidR="00CA7947" w:rsidRPr="009A3830">
      <w:r w:rsidRPr="009A3830">
        <w:tab/>
      </w:r>
    </w:p>
    <w:p w:rsidRDefault="00F0527A" w:rsidP="00F0527A" w:rsidR="00F0527A" w:rsidRPr="008B62C5">
      <w:pPr>
        <w:ind w:firstLine="708"/>
        <w:jc w:val="both"/>
      </w:pPr>
      <w:r w:rsidRPr="008B62C5">
        <w:t xml:space="preserve">Trgovački sud u Zadru, po sutkinji Ana Markač, u stečajnom postupku nad stečajnim dužnikom </w:t>
      </w:r>
      <w:r w:rsidR="007A16E8">
        <w:t xml:space="preserve">PLOTER, d.o.o. u stečaju, Zadar, Franje baruna </w:t>
      </w:r>
      <w:proofErr w:type="spellStart"/>
      <w:r w:rsidR="007A16E8">
        <w:t>Trenka</w:t>
      </w:r>
      <w:proofErr w:type="spellEnd"/>
      <w:r w:rsidR="007A16E8">
        <w:t xml:space="preserve"> 130, OIB:06462690995, kojeg zastupa stečajni upravitelj Branko Morić iz Zadra</w:t>
      </w:r>
      <w:r w:rsidRPr="008B62C5">
        <w:t xml:space="preserve">, </w:t>
      </w:r>
      <w:r>
        <w:t xml:space="preserve">dana </w:t>
      </w:r>
      <w:r w:rsidR="00221304">
        <w:t xml:space="preserve">18. listopada </w:t>
      </w:r>
      <w:r w:rsidRPr="008B62C5">
        <w:t xml:space="preserve">2018.   </w:t>
      </w:r>
    </w:p>
    <w:p w:rsidRDefault="00281502" w:rsidR="00281502" w:rsidRPr="009A3830"/>
    <w:p w:rsidRDefault="00B61196" w:rsidP="00221304" w:rsidR="00281502">
      <w:pPr>
        <w:jc w:val="center"/>
      </w:pPr>
      <w:r w:rsidRPr="009A3830">
        <w:t xml:space="preserve">z a k </w:t>
      </w:r>
      <w:proofErr w:type="spellStart"/>
      <w:r w:rsidRPr="009A3830">
        <w:t>lj</w:t>
      </w:r>
      <w:proofErr w:type="spellEnd"/>
      <w:r w:rsidRPr="009A3830">
        <w:t xml:space="preserve"> u č i o   j e </w:t>
      </w:r>
    </w:p>
    <w:p w:rsidRDefault="00221304" w:rsidP="00221304" w:rsidR="00221304" w:rsidRPr="00221304">
      <w:pPr>
        <w:jc w:val="both"/>
      </w:pPr>
    </w:p>
    <w:p w:rsidRDefault="002A7B7D" w:rsidP="000A1B53" w:rsidR="00C27996">
      <w:pPr>
        <w:ind w:firstLine="708"/>
        <w:jc w:val="both"/>
      </w:pPr>
      <w:r>
        <w:t>Nalaže</w:t>
      </w:r>
      <w:r w:rsidR="00221304">
        <w:t xml:space="preserve"> se stečajnom upravitelju </w:t>
      </w:r>
      <w:r w:rsidR="000A1B53">
        <w:t xml:space="preserve">Branku </w:t>
      </w:r>
      <w:proofErr w:type="spellStart"/>
      <w:r w:rsidR="000A1B53">
        <w:t>Moriću</w:t>
      </w:r>
      <w:proofErr w:type="spellEnd"/>
      <w:r w:rsidR="000A1B53">
        <w:t xml:space="preserve"> iz Zadra, </w:t>
      </w:r>
      <w:r w:rsidR="00221304">
        <w:t xml:space="preserve">da </w:t>
      </w:r>
      <w:r>
        <w:t xml:space="preserve">u roku od </w:t>
      </w:r>
      <w:r w:rsidR="00221304">
        <w:t xml:space="preserve">8 (osam) dana </w:t>
      </w:r>
      <w:r w:rsidR="000A1B53">
        <w:t xml:space="preserve">od dana zaprimanja prijepisa ovog zaključka, </w:t>
      </w:r>
      <w:r w:rsidR="00F96EFE">
        <w:t xml:space="preserve">sudu dostavi dokaz o plaćanju paušalne pristojbe </w:t>
      </w:r>
      <w:r w:rsidR="00221304">
        <w:t>sukladno odredbi Tar.br. 24. st. 1. Tarife o sudskim pristojbama  (</w:t>
      </w:r>
      <w:r w:rsidR="00F96EFE">
        <w:t>Zakon o sudskim pristojbama</w:t>
      </w:r>
      <w:r w:rsidR="00221304">
        <w:t xml:space="preserve">, </w:t>
      </w:r>
      <w:r w:rsidR="00F96EFE" w:rsidRPr="00137FFC">
        <w:t>Narodne novine broj 74/95,</w:t>
      </w:r>
      <w:r w:rsidR="00F96EFE">
        <w:t xml:space="preserve"> 57/96, 137/02, 125/11, 112/12,</w:t>
      </w:r>
      <w:r w:rsidR="00F96EFE" w:rsidRPr="00137FFC">
        <w:t xml:space="preserve"> 157/13</w:t>
      </w:r>
      <w:r w:rsidR="00F96EFE">
        <w:t xml:space="preserve"> i 110/15</w:t>
      </w:r>
      <w:r w:rsidR="00F96EFE" w:rsidRPr="00137FFC">
        <w:t>)</w:t>
      </w:r>
      <w:r w:rsidR="00F96EFE">
        <w:t xml:space="preserve">, </w:t>
      </w:r>
      <w:r w:rsidR="00221304">
        <w:t xml:space="preserve">koji propisuje da se paušalna pristojba plaća u stečajnom postupku od zbroja iznosa koji su upotrjebljeni ili su na raspolaganju za podmirenje dugova stečajne mase (diobne mase) – 2%, ali ne više od 2.000,00 kn, a koju uplatu je potrebno izvršiti </w:t>
      </w:r>
      <w:r w:rsidR="00F96EFE">
        <w:t xml:space="preserve">na državni proračun </w:t>
      </w:r>
      <w:r w:rsidR="00C27996">
        <w:t>žiro račun HR1210010051863000160, model HR 64 s pozivom na broj 5045-23405-</w:t>
      </w:r>
      <w:r w:rsidR="00C74DAF">
        <w:t>54916</w:t>
      </w:r>
    </w:p>
    <w:p w:rsidRDefault="00BD3D17" w:rsidP="00221304" w:rsidR="00BD3D17">
      <w:pPr>
        <w:jc w:val="both"/>
      </w:pPr>
    </w:p>
    <w:p w:rsidRDefault="00281502" w:rsidP="000A1B53" w:rsidR="00281502" w:rsidRPr="009A3830">
      <w:pPr>
        <w:jc w:val="center"/>
      </w:pPr>
      <w:r w:rsidRPr="009A3830">
        <w:t>U Zadru</w:t>
      </w:r>
      <w:r w:rsidR="00221304">
        <w:t xml:space="preserve"> 18. listopada 2018.</w:t>
      </w:r>
    </w:p>
    <w:p w:rsidRDefault="00F32DB1" w:rsidP="00281502" w:rsidR="00F32DB1" w:rsidRPr="009A3830">
      <w:pPr>
        <w:jc w:val="both"/>
      </w:pPr>
    </w:p>
    <w:p w:rsidRDefault="00002D80" w:rsidP="00002D80" w:rsidR="00002D80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002D80" w:rsidP="00002D80" w:rsidR="00002D80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21304" w:rsidP="006D5EAD" w:rsidR="00221304" w:rsidRPr="00F60CD9">
      <w:pPr>
        <w:jc w:val="right"/>
      </w:pPr>
    </w:p>
    <w:p w:rsidRDefault="009A3830" w:rsidP="005E61CD" w:rsidR="009A3830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3830" w:rsidP="009A3830" w:rsidR="009A3830"/>
    <w:p w:rsidRDefault="00221304" w:rsidP="00221304" w:rsidR="00B52089">
      <w:r>
        <w:t>Uputa o pravnom lijeku:</w:t>
      </w:r>
    </w:p>
    <w:p w:rsidRDefault="00221304" w:rsidP="00221304" w:rsidR="00221304" w:rsidRPr="009A3830">
      <w:r>
        <w:t xml:space="preserve">Protiv ovog zaključka žalba nije dopuštena. </w:t>
      </w:r>
    </w:p>
    <w:p w:rsidRDefault="0099392C" w:rsidP="00283525" w:rsidR="0099392C" w:rsidRPr="009A3830">
      <w:pPr>
        <w:ind w:left="5664"/>
        <w:jc w:val="right"/>
      </w:pPr>
    </w:p>
    <w:p w:rsidRDefault="008B3E13" w:rsidP="008B3E13" w:rsidR="008B3E13" w:rsidRPr="009A3830">
      <w:pPr>
        <w:jc w:val="both"/>
      </w:pPr>
    </w:p>
    <w:p w:rsidRDefault="006C3ADA" w:rsidP="00221304" w:rsidR="006C3ADA" w:rsidRPr="009A3830"/>
    <w:p w:rsidRDefault="006C3ADA" w:rsidP="006C3ADA" w:rsidR="006C3ADA" w:rsidRPr="009A3830">
      <w:pPr>
        <w:ind w:left="5664"/>
        <w:jc w:val="right"/>
      </w:pPr>
    </w:p>
    <w:p w:rsidRDefault="00B61196" w:rsidP="006C3ADA" w:rsidR="00B61196" w:rsidRPr="009A3830">
      <w:pPr>
        <w:ind w:left="5664"/>
        <w:jc w:val="right"/>
      </w:pPr>
    </w:p>
    <w:p w:rsidRDefault="00B61196" w:rsidP="00B61196" w:rsidR="00B61196" w:rsidRPr="009A3830">
      <w:pPr>
        <w:ind w:left="5664"/>
        <w:jc w:val="right"/>
      </w:pPr>
    </w:p>
    <w:p w:rsidRDefault="00B61196" w:rsidP="00B61196" w:rsidR="00B61196" w:rsidRPr="009A3830">
      <w:pPr>
        <w:jc w:val="both"/>
        <w:rPr>
          <w:b/>
          <w:sz w:val="28"/>
          <w:szCs w:val="28"/>
        </w:rPr>
      </w:pPr>
    </w:p>
    <w:p w:rsidRDefault="00281502" w:rsidP="00281502" w:rsidR="00281502" w:rsidRPr="009A3830">
      <w:pPr>
        <w:rPr>
          <w:b/>
          <w:sz w:val="28"/>
          <w:szCs w:val="28"/>
        </w:rPr>
      </w:pPr>
    </w:p>
    <w:sectPr w:rsidR="00281502" w:rsidRPr="009A383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27A" w:rsidP="00F0527A" w:rsidR="00F0527A">
      <w:r>
        <w:separator/>
      </w:r>
    </w:p>
  </w:endnote>
  <w:endnote w:id="0" w:type="continuationSeparator">
    <w:p w:rsidRDefault="00F0527A" w:rsidP="00F0527A" w:rsidR="00F0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27A" w:rsidP="00F0527A" w:rsidR="00F0527A">
      <w:r>
        <w:separator/>
      </w:r>
    </w:p>
  </w:footnote>
  <w:footnote w:id="0" w:type="continuationSeparator">
    <w:p w:rsidRDefault="00F0527A" w:rsidP="00F0527A" w:rsidR="00F05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527A" w:rsidP="00F0527A" w:rsidR="00F0527A">
    <w:pPr>
      <w:pStyle w:val="Zaglavlje"/>
      <w:jc w:val="right"/>
    </w:pPr>
    <w:r>
      <w:t>Poslovni broj: 2 St-</w:t>
    </w:r>
    <w:r w:rsidR="00C74DAF">
      <w:t>549/2016-158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282E"/>
    <w:multiLevelType w:val="hybridMultilevel"/>
    <w:tmpl w:val="9558BD10"/>
    <w:lvl w:tplc="06AA170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C0151C"/>
    <w:multiLevelType w:val="hybridMultilevel"/>
    <w:tmpl w:val="10E0D136"/>
    <w:lvl w:tplc="83CCA0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2D80"/>
    <w:rsid w:val="000539D3"/>
    <w:rsid w:val="000A1B53"/>
    <w:rsid w:val="000B0D2E"/>
    <w:rsid w:val="000C7373"/>
    <w:rsid w:val="000D582B"/>
    <w:rsid w:val="001D1191"/>
    <w:rsid w:val="00221304"/>
    <w:rsid w:val="00281502"/>
    <w:rsid w:val="00283525"/>
    <w:rsid w:val="002A7B7D"/>
    <w:rsid w:val="002D0398"/>
    <w:rsid w:val="00387627"/>
    <w:rsid w:val="00436C77"/>
    <w:rsid w:val="004826CC"/>
    <w:rsid w:val="00511649"/>
    <w:rsid w:val="005B6BF5"/>
    <w:rsid w:val="005E61CD"/>
    <w:rsid w:val="006C3ADA"/>
    <w:rsid w:val="006C6814"/>
    <w:rsid w:val="006D5EAD"/>
    <w:rsid w:val="006F42D8"/>
    <w:rsid w:val="006F58E0"/>
    <w:rsid w:val="00717C4A"/>
    <w:rsid w:val="00775E5D"/>
    <w:rsid w:val="007A16E8"/>
    <w:rsid w:val="007A36F5"/>
    <w:rsid w:val="00836B3A"/>
    <w:rsid w:val="008B3E13"/>
    <w:rsid w:val="008E0DE8"/>
    <w:rsid w:val="008E6217"/>
    <w:rsid w:val="00974B89"/>
    <w:rsid w:val="0099392C"/>
    <w:rsid w:val="009A1066"/>
    <w:rsid w:val="009A3830"/>
    <w:rsid w:val="00A241EB"/>
    <w:rsid w:val="00A77FEB"/>
    <w:rsid w:val="00AA181B"/>
    <w:rsid w:val="00AF563F"/>
    <w:rsid w:val="00AF631A"/>
    <w:rsid w:val="00B03510"/>
    <w:rsid w:val="00B355AE"/>
    <w:rsid w:val="00B52089"/>
    <w:rsid w:val="00B61196"/>
    <w:rsid w:val="00BD3D17"/>
    <w:rsid w:val="00C27996"/>
    <w:rsid w:val="00C72B31"/>
    <w:rsid w:val="00C74DAF"/>
    <w:rsid w:val="00CA7947"/>
    <w:rsid w:val="00CC69C7"/>
    <w:rsid w:val="00CE4FEE"/>
    <w:rsid w:val="00D42FEC"/>
    <w:rsid w:val="00D95584"/>
    <w:rsid w:val="00E8758E"/>
    <w:rsid w:val="00ED7DF3"/>
    <w:rsid w:val="00EF3728"/>
    <w:rsid w:val="00F0527A"/>
    <w:rsid w:val="00F32DB1"/>
    <w:rsid w:val="00F80A60"/>
    <w:rsid w:val="00F9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7FEB"/>
    <w:pPr>
      <w:ind w:left="720"/>
      <w:contextualSpacing/>
    </w:pPr>
  </w:style>
  <w:style w:styleId="Reetkatablice" w:type="table">
    <w:name w:val="Table Grid"/>
    <w:basedOn w:val="Obinatablica"/>
    <w:uiPriority w:val="59"/>
    <w:rsid w:val="00F0527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rsid w:val="00F052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527A"/>
    <w:rPr>
      <w:sz w:val="24"/>
      <w:szCs w:val="24"/>
    </w:rPr>
  </w:style>
  <w:style w:styleId="Podnoje" w:type="paragraph">
    <w:name w:val="footer"/>
    <w:basedOn w:val="Normal"/>
    <w:link w:val="PodnojeChar"/>
    <w:rsid w:val="00F052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52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D8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2D8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2D8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2D8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7FEB"/>
    <w:pPr>
      <w:ind w:left="720"/>
      <w:contextualSpacing/>
    </w:pPr>
  </w:style>
  <w:style w:styleId="Reetkatablice" w:type="table">
    <w:name w:val="Table Grid"/>
    <w:basedOn w:val="Obinatablica"/>
    <w:uiPriority w:val="59"/>
    <w:rsid w:val="00F0527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rsid w:val="00F052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527A"/>
    <w:rPr>
      <w:sz w:val="24"/>
      <w:szCs w:val="24"/>
    </w:rPr>
  </w:style>
  <w:style w:styleId="Podnoje" w:type="paragraph">
    <w:name w:val="footer"/>
    <w:basedOn w:val="Normal"/>
    <w:link w:val="PodnojeChar"/>
    <w:rsid w:val="00F052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52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D8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2D8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2D8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2D8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6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Podnesci stečajnog upravitelja izloženi u sudskoj pisarnici 11.7.2018</izvorni_sadrzaj>
    <derivirana_varijabla naziv="DomainObject.Predmet.PrimjedbaSuca_1">Podnesci stečajnog upravitelja izloženi u sudskoj pisarnici 11.7.2018</derivirana_varijabla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St-549/2016-112</izvorni_sadrzaj>
    <derivirana_varijabla naziv="DomainObject.PredzadnjaOdlukaIzPredmeta.Oznaka_1">St-549/2016-112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42781-CB7F-4CF0-9BAF-9C6F84059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1053</properties:Characters>
  <properties:Lines>41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2018-10-18T07:40:00Z</dcterms:created>
  <dc:creator>Administrator</dc:creator>
  <cp:lastModifiedBy>Merlina Klišmanić</cp:lastModifiedBy>
  <cp:lastPrinted>2018-10-18T07:41:00Z</cp:lastPrinted>
  <dcterms:modified xmlns:xsi="http://www.w3.org/2001/XMLSchema-instance" xsi:type="dcterms:W3CDTF">2018-10-18T07:51:00Z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(St-549-16 NAREDBA - plaćanje paušalne pristojbe Tar. br.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