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dedff" w14:paraId="f9dedff" w:rsidRDefault="00F533C5" w:rsidP="00F533C5" w:rsidR="00F533C5" w:rsidRPr="00F40F61">
      <w:pPr>
        <w:jc w:val="both"/>
        <w15:collapsed w:val="false"/>
      </w:pPr>
      <w:bookmarkStart w:name="_GoBack" w:id="0"/>
      <w:bookmarkEnd w:id="0"/>
      <w:r w:rsidRPr="00F40F61">
        <w:t xml:space="preserve">         </w:t>
      </w:r>
      <w:r w:rsidR="00005439" w:rsidRPr="00F40F61">
        <w:t xml:space="preserve">  </w:t>
      </w:r>
      <w:r w:rsidRPr="00F40F61">
        <w:t xml:space="preserve">      </w:t>
      </w:r>
      <w:r w:rsidR="002D69F7" w:rsidRPr="00F40F61">
        <w:rPr>
          <w:noProof/>
          <w:lang w:eastAsia="hr-HR"/>
        </w:rPr>
        <w:drawing>
          <wp:inline distR="0" distL="0" distB="0" distT="0">
            <wp:extent cy="763326" cx="635792"/>
            <wp:effectExtent b="0" r="0" t="0" l="0"/>
            <wp:docPr descr="HR grb" name="Slika 1" id="2"/>
            <wp:cNvGraphicFramePr>
              <a:graphicFrameLocks noChangeAspect="true"/>
            </wp:cNvGraphicFramePr>
            <a:graphic>
              <a:graphicData uri="http://schemas.openxmlformats.org/drawingml/2006/picture">
                <pic:pic>
                  <pic:nvPicPr>
                    <pic:cNvPr descr="HR grb"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3397" cx="635851"/>
                    </a:xfrm>
                    <a:prstGeom prst="rect">
                      <a:avLst/>
                    </a:prstGeom>
                    <a:noFill/>
                    <a:ln>
                      <a:noFill/>
                    </a:ln>
                  </pic:spPr>
                </pic:pic>
              </a:graphicData>
            </a:graphic>
          </wp:inline>
        </w:drawing>
      </w:r>
      <w:r w:rsidRPr="00F40F61">
        <w:t xml:space="preserve">                                                               </w:t>
      </w:r>
    </w:p>
    <w:p w:rsidRDefault="00F533C5" w:rsidP="00F533C5" w:rsidR="00F533C5" w:rsidRPr="00F40F61">
      <w:r w:rsidRPr="00F40F61">
        <w:t xml:space="preserve">   REPUBLIKA HRVATSKA</w:t>
      </w:r>
    </w:p>
    <w:p w:rsidRDefault="00F533C5" w:rsidP="00F533C5" w:rsidR="00F533C5" w:rsidRPr="00F40F61">
      <w:r w:rsidRPr="00F40F61">
        <w:t>TRGOVAČKI SUD U PAZINU</w:t>
      </w:r>
      <w:r w:rsidR="00005439" w:rsidRPr="00F40F61">
        <w:t xml:space="preserve"> </w:t>
      </w:r>
      <w:r w:rsidR="00005439" w:rsidRPr="00F40F61">
        <w:tab/>
      </w:r>
      <w:r w:rsidR="00005439" w:rsidRPr="00F40F61">
        <w:tab/>
      </w:r>
      <w:r w:rsidR="00005439" w:rsidRPr="00F40F61">
        <w:tab/>
      </w:r>
      <w:r w:rsidR="00005439" w:rsidRPr="00F40F61">
        <w:tab/>
      </w:r>
      <w:r w:rsidR="00005439" w:rsidRPr="00F40F61">
        <w:tab/>
        <w:t xml:space="preserve">     Posl.br.: 2 St-11/15-608</w:t>
      </w:r>
    </w:p>
    <w:p w:rsidRDefault="00F533C5" w:rsidP="00005439" w:rsidR="00005439" w:rsidRPr="00F40F61">
      <w:pPr>
        <w:jc w:val="both"/>
      </w:pPr>
      <w:r w:rsidRPr="00F40F61">
        <w:t xml:space="preserve">         </w:t>
      </w:r>
      <w:r w:rsidR="00005439" w:rsidRPr="00F40F61">
        <w:t xml:space="preserve"> </w:t>
      </w:r>
      <w:r w:rsidRPr="00F40F61">
        <w:t>Pazin, Dršćevka 1</w:t>
      </w:r>
      <w:r w:rsidR="00005439" w:rsidRPr="00F40F61">
        <w:tab/>
      </w:r>
      <w:r w:rsidR="00005439" w:rsidRPr="00F40F61">
        <w:tab/>
      </w:r>
      <w:r w:rsidR="00005439" w:rsidRPr="00F40F61">
        <w:tab/>
      </w:r>
      <w:r w:rsidR="00005439" w:rsidRPr="00F40F61">
        <w:tab/>
      </w:r>
      <w:r w:rsidR="00005439" w:rsidRPr="00F40F61">
        <w:tab/>
      </w:r>
      <w:r w:rsidR="00005439" w:rsidRPr="00F40F61">
        <w:tab/>
      </w:r>
      <w:r w:rsidR="00005439" w:rsidRPr="00F40F61">
        <w:tab/>
        <w:t>(prije: 17 St-45/11)</w:t>
      </w:r>
    </w:p>
    <w:p w:rsidRDefault="00F533C5" w:rsidP="00F533C5" w:rsidR="00F533C5" w:rsidRPr="00F40F61"/>
    <w:p w:rsidRDefault="00F533C5" w:rsidP="00F533C5" w:rsidR="00F533C5" w:rsidRPr="00F40F61"/>
    <w:p w:rsidRDefault="00005439" w:rsidP="00005439" w:rsidR="00005439" w:rsidRPr="00F40F61">
      <w:pPr>
        <w:jc w:val="center"/>
      </w:pPr>
      <w:r w:rsidRPr="00F40F61">
        <w:t>R E P U B L I K A  H R V A T S K A</w:t>
      </w:r>
    </w:p>
    <w:p w:rsidRDefault="00005439" w:rsidP="00005439" w:rsidR="00005439" w:rsidRPr="00F40F61">
      <w:pPr>
        <w:jc w:val="center"/>
      </w:pPr>
    </w:p>
    <w:p w:rsidRDefault="00005439" w:rsidP="00005439" w:rsidR="00005439" w:rsidRPr="00F40F61">
      <w:pPr>
        <w:jc w:val="center"/>
      </w:pPr>
      <w:r w:rsidRPr="00F40F61">
        <w:t>R J E Š E N J E</w:t>
      </w:r>
    </w:p>
    <w:p w:rsidRDefault="00005439" w:rsidP="00005439" w:rsidR="00005439" w:rsidRPr="00F40F61">
      <w:pPr>
        <w:jc w:val="center"/>
      </w:pPr>
    </w:p>
    <w:p w:rsidRDefault="00005439" w:rsidP="00005439" w:rsidR="00005439" w:rsidRPr="00F40F61">
      <w:pPr>
        <w:jc w:val="both"/>
      </w:pPr>
      <w:r w:rsidRPr="00F40F61">
        <w:tab/>
        <w:t>Trgovački sud u Pazinu, po stečajnom sucu Adrijani Labinjan Skok, u stečajnom postupku nad stečajnim dužnikom HISTRIA GROUP d.d. u stečaju, Umag, Ungarija b.b., OIB: 34802459130, 5. prosinca 2016.</w:t>
      </w:r>
    </w:p>
    <w:p w:rsidRDefault="00005439" w:rsidP="00005439" w:rsidR="00005439" w:rsidRPr="00F40F61">
      <w:pPr>
        <w:jc w:val="center"/>
      </w:pPr>
    </w:p>
    <w:p w:rsidRDefault="00005439" w:rsidP="00005439" w:rsidR="00005439" w:rsidRPr="00F40F61">
      <w:pPr>
        <w:jc w:val="center"/>
      </w:pPr>
      <w:r w:rsidRPr="00F40F61">
        <w:t>r i j e š i o  j e</w:t>
      </w:r>
    </w:p>
    <w:p w:rsidRDefault="00F533C5" w:rsidP="00F533C5" w:rsidR="00F533C5" w:rsidRPr="00F40F61"/>
    <w:p w:rsidRDefault="00005439" w:rsidP="00F533C5" w:rsidR="00F533C5" w:rsidRPr="00F40F61">
      <w:pPr>
        <w:jc w:val="both"/>
      </w:pPr>
      <w:r w:rsidRPr="00F40F61">
        <w:tab/>
      </w:r>
      <w:r w:rsidR="00F533C5" w:rsidRPr="00F40F61">
        <w:t>I.</w:t>
      </w:r>
      <w:r w:rsidR="00F533C5" w:rsidRPr="00F40F61">
        <w:tab/>
        <w:t xml:space="preserve">Iz iznosa kupovnine od </w:t>
      </w:r>
      <w:r w:rsidR="007D42AB" w:rsidRPr="00F40F61">
        <w:rPr>
          <w:bCs/>
        </w:rPr>
        <w:t>700.101,00 kn</w:t>
      </w:r>
      <w:r w:rsidR="00F533C5" w:rsidRPr="00F40F61">
        <w:t xml:space="preserve">, ostvarenog prodajom nekretnine stečajnog dužnika, 5. etaže k.č.br. 1713 k.o. Umag, isplatit će se: </w:t>
      </w:r>
    </w:p>
    <w:p w:rsidRDefault="00F533C5" w:rsidP="00F533C5" w:rsidR="00F533C5" w:rsidRPr="00F40F61">
      <w:pPr>
        <w:jc w:val="both"/>
      </w:pPr>
      <w:r w:rsidRPr="00F40F61">
        <w:t>1.)</w:t>
      </w:r>
      <w:r w:rsidRPr="00F40F61">
        <w:tab/>
        <w:t xml:space="preserve">trošak utvrđivanja tražbine po članku 170. stavku 1. Stečajnog zakona, u iznosu od </w:t>
      </w:r>
      <w:r w:rsidR="007D42AB" w:rsidRPr="00F40F61">
        <w:t>35.005,00</w:t>
      </w:r>
      <w:r w:rsidR="005F7D02" w:rsidRPr="00F40F61">
        <w:t xml:space="preserve"> </w:t>
      </w:r>
      <w:r w:rsidR="007D42AB" w:rsidRPr="00F40F61">
        <w:t>kn</w:t>
      </w:r>
      <w:r w:rsidRPr="00F40F61">
        <w:t>, isplatom na račun HISTRIA GROUP d.d</w:t>
      </w:r>
      <w:r w:rsidR="00005439" w:rsidRPr="00F40F61">
        <w:t>.</w:t>
      </w:r>
      <w:r w:rsidRPr="00F40F61">
        <w:t>, u stečaju, br: HR8723800061140015445,</w:t>
      </w:r>
    </w:p>
    <w:p w:rsidRDefault="00F533C5" w:rsidP="00F533C5" w:rsidR="00F533C5" w:rsidRPr="00F40F61">
      <w:pPr>
        <w:jc w:val="both"/>
      </w:pPr>
      <w:r w:rsidRPr="00F40F61">
        <w:t>2.)</w:t>
      </w:r>
      <w:r w:rsidRPr="00F40F61">
        <w:tab/>
        <w:t>tražbina razlučnog vjerovnika  IKB UMAG d.d</w:t>
      </w:r>
      <w:r w:rsidR="007411CD">
        <w:t>.</w:t>
      </w:r>
      <w:r w:rsidRPr="00F40F61">
        <w:t xml:space="preserve">, u iznosu od </w:t>
      </w:r>
      <w:r w:rsidR="007D42AB" w:rsidRPr="00F40F61">
        <w:t xml:space="preserve">665.096,00 </w:t>
      </w:r>
      <w:r w:rsidRPr="00F40F61">
        <w:t xml:space="preserve">kn, isplatom na račun vjerovnika br: HR7723800061000000005, s pozivom na broj: </w:t>
      </w:r>
      <w:r w:rsidR="00A71F19" w:rsidRPr="00F40F61">
        <w:t>502-110-9000025008.</w:t>
      </w:r>
      <w:r w:rsidRPr="00F40F61">
        <w:t xml:space="preserve"> </w:t>
      </w:r>
    </w:p>
    <w:p w:rsidRDefault="00F533C5" w:rsidP="00F533C5" w:rsidR="00F533C5" w:rsidRPr="00F40F61">
      <w:pPr>
        <w:jc w:val="both"/>
      </w:pPr>
    </w:p>
    <w:p w:rsidRDefault="00005439" w:rsidP="00F533C5" w:rsidR="00F533C5" w:rsidRPr="00F40F61">
      <w:pPr>
        <w:jc w:val="both"/>
      </w:pPr>
      <w:r w:rsidRPr="00F40F61">
        <w:tab/>
      </w:r>
      <w:r w:rsidR="00F533C5" w:rsidRPr="00F40F61">
        <w:t>II.</w:t>
      </w:r>
      <w:r w:rsidR="00F533C5" w:rsidRPr="00F40F61">
        <w:tab/>
        <w:t xml:space="preserve">Nalaže se računovodstvu ovog suda da nakon pravomoćnosti ovog rješenja izvrši isplatu kako je određeno točkom I. izreke ovog rješenja. </w:t>
      </w:r>
    </w:p>
    <w:p w:rsidRDefault="007D42AB" w:rsidP="00F533C5" w:rsidR="007D42AB" w:rsidRPr="00F40F61">
      <w:pPr>
        <w:jc w:val="both"/>
      </w:pPr>
    </w:p>
    <w:p w:rsidRDefault="00F533C5" w:rsidP="00F533C5" w:rsidR="00F533C5" w:rsidRPr="00F40F61">
      <w:pPr>
        <w:jc w:val="center"/>
      </w:pPr>
      <w:r w:rsidRPr="00F40F61">
        <w:t>Obrazloženje</w:t>
      </w:r>
    </w:p>
    <w:p w:rsidRDefault="00F533C5" w:rsidP="00F533C5" w:rsidR="00F533C5" w:rsidRPr="00F40F61">
      <w:pPr>
        <w:ind w:firstLine="708"/>
        <w:jc w:val="both"/>
      </w:pPr>
    </w:p>
    <w:p w:rsidRDefault="00D54FF1" w:rsidP="00F533C5" w:rsidR="00F533C5" w:rsidRPr="00F40F61">
      <w:pPr>
        <w:ind w:firstLine="708"/>
        <w:jc w:val="both"/>
      </w:pPr>
      <w:r w:rsidRPr="00F40F61">
        <w:t>Nekretnina</w:t>
      </w:r>
      <w:r w:rsidR="00F533C5" w:rsidRPr="00F40F61">
        <w:t xml:space="preserve"> stečajnog dužnika,</w:t>
      </w:r>
      <w:r w:rsidRPr="00F40F61">
        <w:t xml:space="preserve"> 5.</w:t>
      </w:r>
      <w:r w:rsidR="00F533C5" w:rsidRPr="00F40F61">
        <w:t xml:space="preserve"> etaža k.č.br. 1713 k.o. Umag, prodan</w:t>
      </w:r>
      <w:r w:rsidRPr="00F40F61">
        <w:t>a</w:t>
      </w:r>
      <w:r w:rsidR="00F533C5" w:rsidRPr="00F40F61">
        <w:t xml:space="preserve">  </w:t>
      </w:r>
      <w:r w:rsidRPr="00F40F61">
        <w:t>je</w:t>
      </w:r>
      <w:r w:rsidR="00F533C5" w:rsidRPr="00F40F61">
        <w:t xml:space="preserve"> u ovom stečajnom postupku za cijenu u iznosu od</w:t>
      </w:r>
      <w:r w:rsidRPr="00F40F61">
        <w:t xml:space="preserve"> </w:t>
      </w:r>
      <w:r w:rsidRPr="00F40F61">
        <w:rPr>
          <w:bCs/>
        </w:rPr>
        <w:t>700.101,00 kn</w:t>
      </w:r>
      <w:r w:rsidR="00F533C5" w:rsidRPr="00F40F61">
        <w:t>.</w:t>
      </w:r>
    </w:p>
    <w:p w:rsidRDefault="00F533C5" w:rsidP="00F533C5" w:rsidR="00F533C5" w:rsidRPr="00F40F61">
      <w:pPr>
        <w:ind w:firstLine="708"/>
        <w:jc w:val="both"/>
      </w:pPr>
      <w:r w:rsidRPr="00F40F61">
        <w:t>Odredbom članka 164a, stavka 3. Stečajnog zakona propisano je da će, nakon što unovči stvar ili pravo na kojemu postoji razlučno pravo upisano u javnoj knjizi, stečajni sudac iz iznosa ostvarenog prodajom: 1. namiriti troškove unovčenja obračunate prema pravilima iz članka 170. Stečajnog zakona, 2. namiriti tražbine razlučnih vjerovnika prema redoslijedu predviđenom pravilima ovršnog postupka i 3. preostali iznos predati stečajnom upravitelju za namirenje stečajnih vjerovnika.</w:t>
      </w:r>
    </w:p>
    <w:p w:rsidRDefault="00F533C5" w:rsidP="00F533C5" w:rsidR="00F533C5" w:rsidRPr="00F40F61">
      <w:pPr>
        <w:ind w:firstLine="708"/>
        <w:jc w:val="both"/>
      </w:pPr>
      <w:r w:rsidRPr="00F40F61">
        <w:t xml:space="preserve">Na ročištu za diobu kupovnine, održanom u  ovom sudu dana </w:t>
      </w:r>
      <w:r w:rsidR="00D54FF1" w:rsidRPr="00F40F61">
        <w:t>30</w:t>
      </w:r>
      <w:r w:rsidRPr="00F40F61">
        <w:t xml:space="preserve">. </w:t>
      </w:r>
      <w:r w:rsidR="00D54FF1" w:rsidRPr="00F40F61">
        <w:t xml:space="preserve">studenog </w:t>
      </w:r>
      <w:r w:rsidRPr="00F40F61">
        <w:t>201</w:t>
      </w:r>
      <w:r w:rsidR="00D54FF1" w:rsidRPr="00F40F61">
        <w:t>6</w:t>
      </w:r>
      <w:r w:rsidRPr="00F40F61">
        <w:t>. godine, stečajni upravitelj HISTRIA GROUP d.d</w:t>
      </w:r>
      <w:r w:rsidR="00005439" w:rsidRPr="00F40F61">
        <w:t>.</w:t>
      </w:r>
      <w:r w:rsidRPr="00F40F61">
        <w:t xml:space="preserve">, u stečaju, postavio je, temeljem odredbe članka 170. stavka 1. Stečajnog zakona, zahtjev za izdvajanje u stečajnu masu, na ime troškova utvrđivanja tražbine, iznosa od 5% od utrška, odnosno iznosa od </w:t>
      </w:r>
      <w:r w:rsidR="00D54FF1" w:rsidRPr="00F40F61">
        <w:t>35.005,00 kn</w:t>
      </w:r>
      <w:r w:rsidRPr="00F40F61">
        <w:t>, isplatom na račun HISTRIA GROUP d.d</w:t>
      </w:r>
      <w:r w:rsidR="00005439" w:rsidRPr="00F40F61">
        <w:t>.</w:t>
      </w:r>
      <w:r w:rsidRPr="00F40F61">
        <w:t>, u stečaju, a navedena tražbina na ročištu nije osporena.</w:t>
      </w:r>
    </w:p>
    <w:p w:rsidRDefault="00F533C5" w:rsidP="00F533C5" w:rsidR="00F533C5" w:rsidRPr="00F40F61">
      <w:pPr>
        <w:jc w:val="both"/>
      </w:pPr>
      <w:r w:rsidRPr="00F40F61">
        <w:tab/>
        <w:t xml:space="preserve">Budući da </w:t>
      </w:r>
      <w:r w:rsidR="00D54FF1" w:rsidRPr="00F40F61">
        <w:t>je</w:t>
      </w:r>
      <w:r w:rsidRPr="00F40F61">
        <w:t xml:space="preserve"> predmetn</w:t>
      </w:r>
      <w:r w:rsidR="00D54FF1" w:rsidRPr="00F40F61">
        <w:t xml:space="preserve">a </w:t>
      </w:r>
      <w:r w:rsidRPr="00F40F61">
        <w:t xml:space="preserve"> nekretnin</w:t>
      </w:r>
      <w:r w:rsidR="00D54FF1" w:rsidRPr="00F40F61">
        <w:t>a</w:t>
      </w:r>
      <w:r w:rsidRPr="00F40F61">
        <w:t>,</w:t>
      </w:r>
      <w:r w:rsidR="00D54FF1" w:rsidRPr="00F40F61">
        <w:t xml:space="preserve"> 5.</w:t>
      </w:r>
      <w:r w:rsidRPr="00F40F61">
        <w:t xml:space="preserve"> etaža k.č.br. 1713 k.o. Umag prodan</w:t>
      </w:r>
      <w:r w:rsidR="00D54FF1" w:rsidRPr="00F40F61">
        <w:t>a</w:t>
      </w:r>
      <w:r w:rsidRPr="00F40F61">
        <w:t xml:space="preserve">  za iznos od </w:t>
      </w:r>
      <w:r w:rsidR="00D54FF1" w:rsidRPr="00F40F61">
        <w:rPr>
          <w:bCs/>
        </w:rPr>
        <w:t>700.101,00 kn</w:t>
      </w:r>
      <w:r w:rsidRPr="00F40F61">
        <w:t>, troškovi utvrđivanja tražbine, u visini 5% od utrška, iznose</w:t>
      </w:r>
      <w:r w:rsidR="00D54FF1" w:rsidRPr="00F40F61">
        <w:t xml:space="preserve"> 35.005,00 kn.</w:t>
      </w:r>
      <w:r w:rsidRPr="00F40F61">
        <w:t xml:space="preserve"> </w:t>
      </w:r>
    </w:p>
    <w:p w:rsidRDefault="00F533C5" w:rsidP="00F533C5" w:rsidR="00F533C5" w:rsidRPr="00F40F61">
      <w:pPr>
        <w:jc w:val="both"/>
      </w:pPr>
      <w:r w:rsidRPr="00F40F61">
        <w:lastRenderedPageBreak/>
        <w:tab/>
        <w:t xml:space="preserve">Slijedom navedenog, a temeljem odredbi članka 164a. stavka 3. i članka 170. stavka 1. Stečajnog zakona, određena je točkom I pod 1.) izreke ovog rješenja isplata iznosa od </w:t>
      </w:r>
      <w:r w:rsidR="00D54FF1" w:rsidRPr="00F40F61">
        <w:t>35.005,00 kn</w:t>
      </w:r>
      <w:r w:rsidRPr="00F40F61">
        <w:t xml:space="preserve"> u stečajnu masu HISTRIA GROUP d.d</w:t>
      </w:r>
      <w:r w:rsidR="00005439" w:rsidRPr="00F40F61">
        <w:t>., u stečaju.</w:t>
      </w:r>
    </w:p>
    <w:p w:rsidRDefault="00F533C5" w:rsidP="00005439" w:rsidR="00F533C5" w:rsidRPr="00F40F61">
      <w:pPr>
        <w:ind w:firstLine="708"/>
        <w:jc w:val="both"/>
      </w:pPr>
      <w:r w:rsidRPr="00F40F61">
        <w:t>Na ročištu za diobu kupovnine, stečajni upravitelj HISTRIA GROUP d.d</w:t>
      </w:r>
      <w:r w:rsidR="00005439" w:rsidRPr="00F40F61">
        <w:t>.</w:t>
      </w:r>
      <w:r w:rsidRPr="00F40F61">
        <w:t>, u stečaju, istaknuo je da su troškove unovčenja, koji se odnose na predmetne nekretnine, podmirili zakupnici koji su tijekom stečajnog postupka nekretnin</w:t>
      </w:r>
      <w:r w:rsidR="00D54FF1" w:rsidRPr="00F40F61">
        <w:t>u</w:t>
      </w:r>
      <w:r w:rsidR="00005439" w:rsidRPr="00F40F61">
        <w:t xml:space="preserve"> imali u zakupu. </w:t>
      </w:r>
    </w:p>
    <w:p w:rsidRDefault="00F533C5" w:rsidP="00F533C5" w:rsidR="00F533C5" w:rsidRPr="00F40F61">
      <w:pPr>
        <w:ind w:firstLine="708"/>
        <w:jc w:val="both"/>
      </w:pPr>
      <w:r w:rsidRPr="00F40F61">
        <w:t>U ovom postupku odlučuje se o namirenju potraživanja osiguranih založnim pravom na prodan</w:t>
      </w:r>
      <w:r w:rsidR="00D54FF1" w:rsidRPr="00F40F61">
        <w:t>oj</w:t>
      </w:r>
      <w:r w:rsidRPr="00F40F61">
        <w:t xml:space="preserve"> nekretnin</w:t>
      </w:r>
      <w:r w:rsidR="00D54FF1" w:rsidRPr="00F40F61">
        <w:t>i,</w:t>
      </w:r>
      <w:r w:rsidR="00B167C5" w:rsidRPr="00F40F61">
        <w:t xml:space="preserve"> </w:t>
      </w:r>
      <w:r w:rsidR="00D54FF1" w:rsidRPr="00F40F61">
        <w:t>5</w:t>
      </w:r>
      <w:r w:rsidRPr="00F40F61">
        <w:t>. etaži k.č.br. 1713 k.o. Umag, po redu stjecanja založnih prava sukladno odredbi članka 107. stavka 3. Ovršnog zakona („Narodne novine“ br. 57/96, 29/99, 42/00, 173/03, 194/03  151/04, 88/05 i 67/08, dalje: „Ovršni zakon“).</w:t>
      </w:r>
    </w:p>
    <w:p w:rsidRDefault="00F533C5" w:rsidP="00F533C5" w:rsidR="00F533C5" w:rsidRPr="00F40F61">
      <w:pPr>
        <w:ind w:firstLine="708"/>
        <w:jc w:val="both"/>
      </w:pPr>
      <w:r w:rsidRPr="00F40F61">
        <w:t>Temeljem odredbe članka 164a stavka 3. Stečajnog zakona („Narodne novine“ br. 44/96, 29/99, 129/00, 123/03, 82/06, 116/10, 25/12 i 133/12, dalje: „Stečajni zakon“),  tražbine razlučnih vjerovnika se namiruju prema redoslijedu predviđenim pravilima ovršnog postupka.</w:t>
      </w:r>
    </w:p>
    <w:p w:rsidRDefault="00F533C5" w:rsidP="00F533C5" w:rsidR="00F533C5" w:rsidRPr="00F40F61">
      <w:pPr>
        <w:ind w:firstLine="708"/>
        <w:jc w:val="both"/>
      </w:pPr>
      <w:r w:rsidRPr="00F40F61">
        <w:t>Temeljem odredbe članka 107. stavka 1. Ovršnog zakona, nakon namirenja tražbina koje se namiruju prvenstveno, namiruju se tražbine osigurane založnim pravom, tražbine ovrhovoditelja na čiji je prijedlog određena ovrha, te naknade za osobne služnosti i druga prava koja prestaju prodajom.</w:t>
      </w:r>
    </w:p>
    <w:p w:rsidRDefault="00F533C5" w:rsidP="00F533C5" w:rsidR="00F533C5" w:rsidRPr="00F40F61">
      <w:pPr>
        <w:ind w:firstLine="708"/>
        <w:jc w:val="both"/>
      </w:pPr>
      <w:r w:rsidRPr="00F40F61">
        <w:t>Temeljem odredbe članka 107. stavka 3. Ovršnog zakona navedeni se vjerovnici namiruju po redu stjecanja založnog prava i prava na namirenje ovrhovoditelja koji su predložili ovrhu, odnosno po redu upisa u zemljišnu knjigu osobnih služnosti.</w:t>
      </w:r>
    </w:p>
    <w:p w:rsidRDefault="00F533C5" w:rsidP="00F533C5" w:rsidR="00F533C5" w:rsidRPr="00F40F61">
      <w:pPr>
        <w:ind w:firstLine="708"/>
        <w:jc w:val="both"/>
      </w:pPr>
    </w:p>
    <w:p w:rsidRDefault="00F533C5" w:rsidP="00F533C5" w:rsidR="00F533C5" w:rsidRPr="00F40F61">
      <w:pPr>
        <w:ind w:firstLine="708"/>
        <w:jc w:val="both"/>
      </w:pPr>
      <w:r w:rsidRPr="00F40F61">
        <w:t>Sukladno podacima iz izvatka iz zemljišne</w:t>
      </w:r>
      <w:r w:rsidR="000B7F67">
        <w:t xml:space="preserve"> knjige Općinskog suda u Bujama</w:t>
      </w:r>
      <w:r w:rsidRPr="00F40F61">
        <w:t xml:space="preserve"> u spisu predmeta, prvo založno pravo na </w:t>
      </w:r>
      <w:r w:rsidR="00D54FF1" w:rsidRPr="00F40F61">
        <w:t>5</w:t>
      </w:r>
      <w:r w:rsidRPr="00F40F61">
        <w:t>. etaži k.č.br. 1713 k.o. Umag uknjiženo je u iznosu od 6.000.000,00 DIN, sa kamatama, u korist vjerovnika IKB UMAG d.d.</w:t>
      </w:r>
    </w:p>
    <w:p w:rsidRDefault="00F533C5" w:rsidP="00F533C5" w:rsidR="00F533C5" w:rsidRPr="00F40F61">
      <w:pPr>
        <w:ind w:firstLine="708"/>
        <w:jc w:val="both"/>
      </w:pPr>
      <w:r w:rsidRPr="00F40F61">
        <w:t>Na ročišt</w:t>
      </w:r>
      <w:r w:rsidR="00B167C5" w:rsidRPr="00F40F61">
        <w:t>e</w:t>
      </w:r>
      <w:r w:rsidRPr="00F40F61">
        <w:t xml:space="preserve"> za diobu kupovnine, održanom u ovom sudu dana</w:t>
      </w:r>
      <w:r w:rsidR="00D54FF1" w:rsidRPr="00F40F61">
        <w:t xml:space="preserve"> 30. studenog</w:t>
      </w:r>
      <w:r w:rsidRPr="00F40F61">
        <w:t xml:space="preserve"> 201</w:t>
      </w:r>
      <w:r w:rsidR="00D54FF1" w:rsidRPr="00F40F61">
        <w:t>6</w:t>
      </w:r>
      <w:r w:rsidRPr="00F40F61">
        <w:t>. godine, vjerovnik IKB UMAG d.d.</w:t>
      </w:r>
      <w:r w:rsidR="00B167C5" w:rsidRPr="00F40F61">
        <w:t xml:space="preserve"> nije pristupio, ali je u podnesku od </w:t>
      </w:r>
      <w:r w:rsidR="00644CE7" w:rsidRPr="00F40F61">
        <w:t xml:space="preserve">25. studenog 2016. godine </w:t>
      </w:r>
      <w:r w:rsidRPr="00F40F61">
        <w:t>izjavio je da ne traži namirenje navedene tražbine iz iznosa kupovnin</w:t>
      </w:r>
      <w:r w:rsidR="00D54FF1" w:rsidRPr="00F40F61">
        <w:t>e 5</w:t>
      </w:r>
      <w:r w:rsidRPr="00F40F61">
        <w:t>. etaže k.č.br. 1713 k.o. Umag.</w:t>
      </w:r>
    </w:p>
    <w:p w:rsidRDefault="00F533C5" w:rsidP="00F533C5" w:rsidR="00F533C5" w:rsidRPr="00F40F61">
      <w:pPr>
        <w:ind w:firstLine="708"/>
        <w:jc w:val="both"/>
      </w:pPr>
    </w:p>
    <w:p w:rsidRDefault="00F533C5" w:rsidP="00F533C5" w:rsidR="00F533C5" w:rsidRPr="00F40F61">
      <w:pPr>
        <w:ind w:firstLine="708"/>
        <w:jc w:val="both"/>
      </w:pPr>
      <w:r w:rsidRPr="00F40F61">
        <w:t xml:space="preserve">Slijedeće založno pravo na </w:t>
      </w:r>
      <w:r w:rsidR="00D54FF1" w:rsidRPr="00F40F61">
        <w:t>5</w:t>
      </w:r>
      <w:r w:rsidRPr="00F40F61">
        <w:t>. etaži k.č.br. 1713 k.o. Umag uknjiženo je  pod posl. br. Ovr-634/99 u iznosu od 262.509,29 kn, u korist vjerovnika Republike Hrvatske.</w:t>
      </w:r>
    </w:p>
    <w:p w:rsidRDefault="00F533C5" w:rsidP="00F533C5" w:rsidR="00F533C5" w:rsidRPr="00F40F61">
      <w:pPr>
        <w:ind w:firstLine="708"/>
        <w:jc w:val="both"/>
      </w:pPr>
      <w:r w:rsidRPr="00F40F61">
        <w:t>Temeljem pravomoćnog rješenja ovog suda, posl. br. St-45/11-400 od 16. travnja 2014. godine,  navedeno potraživanje Republike Hrvatske  namireno je u cijelosti, u iznosu od 262.509,29 kn, iz kupovnine nekretnine koja je prodana u ovom stečajnom postupku, oznake k.č.br. 274/1 k.o. Brtonigla.</w:t>
      </w:r>
    </w:p>
    <w:p w:rsidRDefault="00F533C5" w:rsidP="00F533C5" w:rsidR="00F533C5" w:rsidRPr="00F40F61">
      <w:pPr>
        <w:ind w:firstLine="708"/>
        <w:jc w:val="both"/>
      </w:pPr>
    </w:p>
    <w:p w:rsidRDefault="00F533C5" w:rsidP="00F533C5" w:rsidR="00F533C5" w:rsidRPr="00F40F61">
      <w:pPr>
        <w:ind w:firstLine="708"/>
        <w:jc w:val="both"/>
      </w:pPr>
      <w:r w:rsidRPr="00F40F61">
        <w:t xml:space="preserve">Temeljem rješenja Trgovačkog suda u Rijeci, posl. br. R1-68/2000-2 od 21. travnja 2000. godine, na </w:t>
      </w:r>
      <w:r w:rsidR="00D54FF1" w:rsidRPr="00F40F61">
        <w:t>5</w:t>
      </w:r>
      <w:r w:rsidRPr="00F40F61">
        <w:t>. etaži k.č.br. 1713 k.o. Umag slijedeće je zabilježena prethodna mjera predbilježbom založnog prava u iznosu od 45.293.544,42 kn, sa zateznom kamatom i troškovima, u korist vjerovnika IKB UMAG d.d.</w:t>
      </w:r>
    </w:p>
    <w:p w:rsidRDefault="00F533C5" w:rsidP="00F533C5" w:rsidR="00F533C5" w:rsidRPr="00F40F61">
      <w:pPr>
        <w:ind w:firstLine="708"/>
        <w:jc w:val="both"/>
      </w:pPr>
      <w:r w:rsidRPr="00F40F61">
        <w:t>Nagodbom sklopljenom pred Trgovačkim sudom u Pazinu, posl. br. MIR-2/15-9 (ranije: MIR-4/15), u predmetu P-731/15 (ranije: P-803/14), dana 21. travnja 2015. godine, utvrđeno je da postoji tražbina vjerovnika IKB UMAG d.d. prema dužniku HISTRIA GROUP d.d</w:t>
      </w:r>
      <w:r w:rsidR="00005439" w:rsidRPr="00F40F61">
        <w:t>.</w:t>
      </w:r>
      <w:r w:rsidRPr="00F40F61">
        <w:t xml:space="preserve">, u stečaju, po osnovi Ugovora o dugoročnom kreditu od 26. travnja 1994. godine, u iznosu od 40.000.000,00 kn na dan otvaranja stečajnog postupka nad dužnikom, koji se iznos sastoji od glavnice u iznosu od 14.855.663,13 kn, te dijela pripadajućih kamata obračunatih do dana otvaranja stečajnog postupka nad dužnikom, dana 8. ožujka 2004. godine, u iznosu </w:t>
      </w:r>
      <w:r w:rsidRPr="00F40F61">
        <w:lastRenderedPageBreak/>
        <w:t>od 25.144.336,87 kn, za koju je tražbinu bila određena prethodna mjera temeljem navedenog rješenja Trgovačkog suda u Rijeci, posl. br. R1-68/2000-2 od 21. travnja 2000. godine.</w:t>
      </w:r>
    </w:p>
    <w:p w:rsidRDefault="00644CE7" w:rsidP="005F7D02" w:rsidR="005F7D02" w:rsidRPr="00F40F61">
      <w:pPr>
        <w:ind w:firstLine="708"/>
        <w:jc w:val="both"/>
      </w:pPr>
      <w:r w:rsidRPr="00F40F61">
        <w:t>Z</w:t>
      </w:r>
      <w:r w:rsidR="005F7D02" w:rsidRPr="00F40F61">
        <w:t>aložni vjerovnik, IKB UMAG d.d</w:t>
      </w:r>
      <w:r w:rsidR="00005439" w:rsidRPr="00F40F61">
        <w:t>.</w:t>
      </w:r>
      <w:r w:rsidR="005F7D02" w:rsidRPr="00F40F61">
        <w:t>, dostavio</w:t>
      </w:r>
      <w:r w:rsidRPr="00F40F61">
        <w:t xml:space="preserve"> j</w:t>
      </w:r>
      <w:r w:rsidR="005F7D02" w:rsidRPr="00F40F61">
        <w:t xml:space="preserve">e </w:t>
      </w:r>
      <w:r w:rsidRPr="00F40F61">
        <w:t xml:space="preserve">podneskom od 25. studenog 2016. godine </w:t>
      </w:r>
      <w:r w:rsidR="005F7D02" w:rsidRPr="00F40F61">
        <w:t xml:space="preserve">obračun potraživanja zakonskih zateznih kamata na iznos glavnice od 14.855.663,13 kn, za razdoblje od otvaranja stečajnog postupka nad dužnikom, dana 8. ožujka 2004. godine, pa do donošenja rješenja o dosudi 5. etaže k.č.br. 1713 k.o. Umag, dana  </w:t>
      </w:r>
      <w:r w:rsidR="005F7D02" w:rsidRPr="00F40F61">
        <w:rPr>
          <w:bCs/>
        </w:rPr>
        <w:t xml:space="preserve">od 23. svibnja 2016. godine, u </w:t>
      </w:r>
      <w:r w:rsidR="005F7D02" w:rsidRPr="00F40F61">
        <w:t xml:space="preserve">iznosu od </w:t>
      </w:r>
      <w:r w:rsidRPr="00F40F61">
        <w:t>18.798.493,18 kn</w:t>
      </w:r>
      <w:r w:rsidR="005F7D02" w:rsidRPr="00F40F61">
        <w:t>, koje potraživanje zakonskih zateznih kamata je umanjeno za već isplaćene iznose iz kupovnina postignutih prodajom drugih nekretnina stečajnog dužnika</w:t>
      </w:r>
      <w:r w:rsidR="006A0D38" w:rsidRPr="00F40F61">
        <w:t>,</w:t>
      </w:r>
      <w:r w:rsidRPr="00F40F61">
        <w:t xml:space="preserve"> u ukupnom iznosu od </w:t>
      </w:r>
      <w:r w:rsidR="006E22EB" w:rsidRPr="00F40F61">
        <w:t>8.871.</w:t>
      </w:r>
      <w:r w:rsidR="003C27E3" w:rsidRPr="00F40F61">
        <w:t>40</w:t>
      </w:r>
      <w:r w:rsidR="006E22EB" w:rsidRPr="00F40F61">
        <w:t>7,05</w:t>
      </w:r>
      <w:r w:rsidR="00D032E2" w:rsidRPr="00F40F61">
        <w:t xml:space="preserve"> kn</w:t>
      </w:r>
      <w:r w:rsidR="005F7D02" w:rsidRPr="00F40F61">
        <w:t>.</w:t>
      </w:r>
    </w:p>
    <w:p w:rsidRDefault="00F533C5" w:rsidP="00F533C5" w:rsidR="00F533C5" w:rsidRPr="00F40F61">
      <w:pPr>
        <w:jc w:val="both"/>
      </w:pPr>
      <w:r w:rsidRPr="00F40F61">
        <w:tab/>
        <w:t>Navedena tražbina na ročištu nije osporena.</w:t>
      </w:r>
    </w:p>
    <w:p w:rsidRDefault="00F533C5" w:rsidP="00F533C5" w:rsidR="00F533C5" w:rsidRPr="00F40F61">
      <w:pPr>
        <w:ind w:firstLine="708"/>
        <w:jc w:val="both"/>
      </w:pPr>
    </w:p>
    <w:p w:rsidRDefault="00F533C5" w:rsidP="00F533C5" w:rsidR="00F533C5" w:rsidRPr="00F40F61">
      <w:pPr>
        <w:ind w:firstLine="708"/>
        <w:jc w:val="both"/>
      </w:pPr>
      <w:r w:rsidRPr="00F40F61">
        <w:t>Sukladno podacima iz izvatka iz zemljišne knjige Opći</w:t>
      </w:r>
      <w:r w:rsidR="000B7F67">
        <w:t xml:space="preserve">nskog suda u Bujama, </w:t>
      </w:r>
      <w:r w:rsidRPr="00F40F61">
        <w:t>na</w:t>
      </w:r>
      <w:r w:rsidR="005F7D02" w:rsidRPr="00F40F61">
        <w:t xml:space="preserve"> 5</w:t>
      </w:r>
      <w:r w:rsidRPr="00F40F61">
        <w:t>. etaži k.č.br. 1713 k.o. Umag slijedeće je uknjiženo založno pravo radi osiguranja novčane tražbine u iznosu od 24.720,00 kn i zakonskih zateznih kamata koje teku od dana 30. prosinca 2002. pa do namirenja novčane tražbine i troškova postupka osiguranja, u korist vjerovnika Republike Hrvatske.</w:t>
      </w:r>
    </w:p>
    <w:p w:rsidRDefault="00F533C5" w:rsidP="00F533C5" w:rsidR="00F533C5" w:rsidRPr="00F40F61">
      <w:pPr>
        <w:ind w:firstLine="708"/>
        <w:jc w:val="both"/>
      </w:pPr>
      <w:r w:rsidRPr="00F40F61">
        <w:t>Temeljem pravomoćnog rješenja ovog suda, posl. br. St-45/11-402 od 16. travnja 2014. godine, navedeno potraživanje Republike Hrvatske  namireno je u cijelosti, u iznosu od 47.092,66 kn, iz kupovnine nekretnine koja je prodana u ovom stečajnom postupku, oznake k.č.br. 6530 k.o. Umag.</w:t>
      </w:r>
    </w:p>
    <w:p w:rsidRDefault="00F533C5" w:rsidP="00F533C5" w:rsidR="00F533C5" w:rsidRPr="00F40F61">
      <w:pPr>
        <w:ind w:firstLine="708"/>
        <w:jc w:val="both"/>
      </w:pPr>
    </w:p>
    <w:p w:rsidRDefault="00F533C5" w:rsidP="00F533C5" w:rsidR="00F533C5" w:rsidRPr="00F40F61">
      <w:pPr>
        <w:ind w:firstLine="708"/>
        <w:jc w:val="both"/>
      </w:pPr>
      <w:r w:rsidRPr="00F40F61">
        <w:t>Na predmetn</w:t>
      </w:r>
      <w:r w:rsidR="006D4226" w:rsidRPr="00F40F61">
        <w:t>oj</w:t>
      </w:r>
      <w:r w:rsidRPr="00F40F61">
        <w:t xml:space="preserve"> nekretnin</w:t>
      </w:r>
      <w:r w:rsidR="006D4226" w:rsidRPr="00F40F61">
        <w:t>i</w:t>
      </w:r>
      <w:r w:rsidRPr="00F40F61">
        <w:t xml:space="preserve"> slijedeće je uknjiženo založno pravo u korist Republike Hrvatske, radi osiguranja novčane tražbine u iznosu od 3.609.971,87 kn i kamata na taj iznos koje teku od 5. studenog 2002. pa do naplate novčane tražbine i troškova postupka osiguranja. </w:t>
      </w:r>
    </w:p>
    <w:p w:rsidRDefault="00F533C5" w:rsidP="00F533C5" w:rsidR="00F533C5" w:rsidRPr="00F40F61">
      <w:pPr>
        <w:ind w:firstLine="708"/>
        <w:jc w:val="both"/>
      </w:pPr>
      <w:r w:rsidRPr="00F40F61">
        <w:t xml:space="preserve">Temeljem odredbe  čl. </w:t>
      </w:r>
      <w:smartTag w:element="metricconverter" w:uri="urn:schemas-microsoft-com:office:smarttags">
        <w:smartTagPr>
          <w:attr w:val="259. st" w:name="ProductID"/>
        </w:smartTagPr>
        <w:r w:rsidRPr="00F40F61">
          <w:t>259. st</w:t>
        </w:r>
      </w:smartTag>
      <w:r w:rsidRPr="00F40F61">
        <w:t>. 1. Ovršnog zakona („Narodne novine“ br. 57/96, 29/99, 42/00, 173/03, 194/03  151/04, 88/05 i 67/08, dalje: „Ovršni zakon“), na nekretnini upisanoj u zemljišnoj knjizi, založno pravo prisilno se zasniva uknjižbom.</w:t>
      </w:r>
    </w:p>
    <w:p w:rsidRDefault="00F533C5" w:rsidP="00F533C5" w:rsidR="00F533C5" w:rsidRPr="00F40F61">
      <w:pPr>
        <w:ind w:firstLine="708"/>
        <w:jc w:val="both"/>
      </w:pPr>
      <w:r w:rsidRPr="00F40F61">
        <w:t>Temeljem odredbe članka 45. stavka 1. Zakona o zemljišnim knjigama, prvenstveni red upisa u zemljišnu knjigu utvrđuje se prema času u kojem je zemljišnoknjižnom sudu stigao prijedlog za upis, odnosno odluka drugoga suda ili tijela kojom se određuje upis, a odredbom članka 107. istog zakona propisano je da je za odlučivanje o prijedlogu za upis mjerodavno stanje u času kad je taj prijedlog stigao zemljišnoknjižnom sudu.</w:t>
      </w:r>
    </w:p>
    <w:p w:rsidRDefault="00F533C5" w:rsidP="00F533C5" w:rsidR="00F533C5" w:rsidRPr="00F40F61">
      <w:pPr>
        <w:ind w:firstLine="708"/>
        <w:jc w:val="both"/>
      </w:pPr>
      <w:r w:rsidRPr="00F40F61">
        <w:t>Stoga je pravo zaloga radi osiguranja tražbine vjerovnika Republike Hrvatske, u iznosu od 3.609.971,87 kn sa kamatama i troškovima, stečeno dana kojeg je zahtjev za uknjižbu zaprimljen u zemljišnoknjižnom odjelu Općinskog suda u Bujama, a to je, prema podacima iz zemljišno-knjižnog uloška br.  3161 k.o. Umag, dan 10. prosinca 2003. godine.</w:t>
      </w:r>
    </w:p>
    <w:p w:rsidRDefault="00F533C5" w:rsidP="00F533C5" w:rsidR="00F533C5" w:rsidRPr="00F40F61">
      <w:pPr>
        <w:ind w:firstLine="708"/>
        <w:jc w:val="both"/>
      </w:pPr>
      <w:r w:rsidRPr="00F40F61">
        <w:t>Prema podacima iz spisa ovog suda, posl. br. St-11/15, prijedlog za otvaranje stečajnog postupka nad HISTRIA GROUP d.d</w:t>
      </w:r>
      <w:r w:rsidR="00005439" w:rsidRPr="00F40F61">
        <w:t>.</w:t>
      </w:r>
      <w:r w:rsidRPr="00F40F61">
        <w:t>, u stečaju, podnesen je dana 23. prosinca 2003. godine.</w:t>
      </w:r>
    </w:p>
    <w:p w:rsidRDefault="00F533C5" w:rsidP="00F533C5" w:rsidR="00F533C5" w:rsidRPr="00F40F61">
      <w:pPr>
        <w:ind w:firstLine="708"/>
        <w:jc w:val="both"/>
      </w:pPr>
      <w:r w:rsidRPr="00F40F61">
        <w:t>Odredbom članka 97. Stečajnog zakona propisano je da ako stečajni vjerovnik tijekom posljednjih šezdeset dana prije podnošenja prijedloga za otvaranje stečajnog postupka ili nakon toga sudskom ovrhom ili prisilnim sudskim osiguranjem stekne koje razlučno ili slično pravo na imovini dužnika koja ulazi u stečajnu masu, to pravo otvaranjem stečajnog postupka prestaje, odnosno postupak u tijeku se obustavlja.</w:t>
      </w:r>
    </w:p>
    <w:p w:rsidRDefault="00F533C5" w:rsidP="00F533C5" w:rsidR="00F533C5" w:rsidRPr="00F40F61">
      <w:pPr>
        <w:ind w:firstLine="708"/>
        <w:jc w:val="both"/>
      </w:pPr>
      <w:r w:rsidRPr="00F40F61">
        <w:t>Stoga, pošto je pravo zaloga odnosno razlučno pravo vjerovnika Republike Hrvatske, radi osiguranja tražbine u iznosu od 3.609.971,87 kn sa kamatama i troškovima, stečeno dana 10. prosinca 2003. godine, odnosno tijekom posljednjih šezdeset dana prije podnošenja prijedloga za otvaranje stečajnog postupka nad HISTRIA GROUP d.d</w:t>
      </w:r>
      <w:r w:rsidR="00005439" w:rsidRPr="00F40F61">
        <w:t>.</w:t>
      </w:r>
      <w:r w:rsidRPr="00F40F61">
        <w:t>, u stečaju, to je pravo otvaranjem stečajnog postupka prestalo.</w:t>
      </w:r>
    </w:p>
    <w:p w:rsidRDefault="00F533C5" w:rsidP="00F533C5" w:rsidR="00F533C5" w:rsidRPr="00F40F61">
      <w:pPr>
        <w:ind w:firstLine="708"/>
        <w:jc w:val="both"/>
      </w:pPr>
      <w:r w:rsidRPr="00F40F61">
        <w:lastRenderedPageBreak/>
        <w:t>Na predmetnim nekretninama nema više upisanih založnih prava.</w:t>
      </w:r>
    </w:p>
    <w:p w:rsidRDefault="00F533C5" w:rsidP="00F533C5" w:rsidR="00F533C5" w:rsidRPr="00F40F61">
      <w:pPr>
        <w:ind w:firstLine="708"/>
        <w:jc w:val="both"/>
      </w:pPr>
      <w:r w:rsidRPr="00F40F61">
        <w:t>Temeljem navedenog, tražbina vjerovnika IKB UMAG d.d</w:t>
      </w:r>
      <w:r w:rsidR="00005439" w:rsidRPr="00F40F61">
        <w:t>.</w:t>
      </w:r>
      <w:r w:rsidRPr="00F40F61">
        <w:t>, osigurana založnim pravom na predmetnim nekretninama temeljem rješenja Trgovačkog suda u Rijeci, posl. br. R1-68/2000-2 od 21. travnja 2000. godine, jedina se namiruje iz kupovnin</w:t>
      </w:r>
      <w:r w:rsidR="005F7D02" w:rsidRPr="00F40F61">
        <w:t>e</w:t>
      </w:r>
      <w:r w:rsidRPr="00F40F61">
        <w:t xml:space="preserve"> postignut</w:t>
      </w:r>
      <w:r w:rsidR="005F7D02" w:rsidRPr="00F40F61">
        <w:t>e</w:t>
      </w:r>
      <w:r w:rsidRPr="00F40F61">
        <w:t xml:space="preserve"> prodajom </w:t>
      </w:r>
      <w:r w:rsidR="005F7D02" w:rsidRPr="00F40F61">
        <w:t xml:space="preserve">predmetne </w:t>
      </w:r>
      <w:r w:rsidRPr="00F40F61">
        <w:t>nekretnin</w:t>
      </w:r>
      <w:r w:rsidR="005F7D02" w:rsidRPr="00F40F61">
        <w:t>e</w:t>
      </w:r>
      <w:r w:rsidRPr="00F40F61">
        <w:t>.</w:t>
      </w:r>
    </w:p>
    <w:p w:rsidRDefault="00F533C5" w:rsidP="00F533C5" w:rsidR="00F533C5" w:rsidRPr="00F40F61">
      <w:pPr>
        <w:ind w:firstLine="708"/>
        <w:jc w:val="both"/>
      </w:pPr>
      <w:r w:rsidRPr="00F40F61">
        <w:t xml:space="preserve">Nakon izdvajanja u stečajnu masu iznosa od </w:t>
      </w:r>
      <w:r w:rsidR="005F7D02" w:rsidRPr="00F40F61">
        <w:t xml:space="preserve">35.005,00 </w:t>
      </w:r>
      <w:r w:rsidRPr="00F40F61">
        <w:t xml:space="preserve">kn temeljem odredbe čl. </w:t>
      </w:r>
      <w:smartTag w:element="metricconverter" w:uri="urn:schemas-microsoft-com:office:smarttags">
        <w:smartTagPr>
          <w:attr w:val="170. st" w:name="ProductID"/>
        </w:smartTagPr>
        <w:r w:rsidRPr="00F40F61">
          <w:t>170. st</w:t>
        </w:r>
      </w:smartTag>
      <w:r w:rsidRPr="00F40F61">
        <w:t>. 1. Stečajnog zakona, preostao je iznos kupovnine od</w:t>
      </w:r>
      <w:r w:rsidR="005F7D02" w:rsidRPr="00F40F61">
        <w:t xml:space="preserve"> 665.096,00 kn</w:t>
      </w:r>
      <w:r w:rsidRPr="00F40F61">
        <w:t>.</w:t>
      </w:r>
    </w:p>
    <w:p w:rsidRDefault="0091261A" w:rsidP="00F533C5" w:rsidR="00F533C5" w:rsidRPr="00F40F61">
      <w:pPr>
        <w:ind w:firstLine="708"/>
        <w:jc w:val="both"/>
      </w:pPr>
      <w:r w:rsidRPr="00F40F61">
        <w:t>P</w:t>
      </w:r>
      <w:r w:rsidR="00F533C5" w:rsidRPr="00F40F61">
        <w:t>ošto je IKB UMAG d.d. jedini založni vjerovnik na predmetn</w:t>
      </w:r>
      <w:r w:rsidR="0072149F" w:rsidRPr="00F40F61">
        <w:t>oj</w:t>
      </w:r>
      <w:r w:rsidR="00F533C5" w:rsidRPr="00F40F61">
        <w:t xml:space="preserve"> nekretnin</w:t>
      </w:r>
      <w:r w:rsidR="0072149F" w:rsidRPr="00F40F61">
        <w:t>i, 5</w:t>
      </w:r>
      <w:r w:rsidR="00F533C5" w:rsidRPr="00F40F61">
        <w:t>. etaži k.č.br. 1713 k.o. Umag koji se namiruje iz iznosa postignut</w:t>
      </w:r>
      <w:r w:rsidR="0072149F" w:rsidRPr="00F40F61">
        <w:t>e</w:t>
      </w:r>
      <w:r w:rsidR="00F533C5" w:rsidRPr="00F40F61">
        <w:t xml:space="preserve"> kupovnin</w:t>
      </w:r>
      <w:r w:rsidR="0072149F" w:rsidRPr="00F40F61">
        <w:t>e</w:t>
      </w:r>
      <w:r w:rsidR="00F533C5" w:rsidRPr="00F40F61">
        <w:t>, valjalo je riješiti kao u točki I. pod 2.)  izreke ovog rješenja i odrediti da se preostalim iznosom od</w:t>
      </w:r>
      <w:r w:rsidR="0072149F" w:rsidRPr="00F40F61">
        <w:t xml:space="preserve"> 665.096,00 kn </w:t>
      </w:r>
      <w:r w:rsidR="00F533C5" w:rsidRPr="00F40F61">
        <w:t xml:space="preserve"> djelomično namiri tražbina tog vjerovnika, s osnove zakonskih zateznih kamata obračunatih podneskom vjerovnika od</w:t>
      </w:r>
      <w:r w:rsidR="0072149F" w:rsidRPr="00F40F61">
        <w:t xml:space="preserve"> </w:t>
      </w:r>
      <w:r w:rsidR="00D032E2" w:rsidRPr="00F40F61">
        <w:t>25.</w:t>
      </w:r>
      <w:r w:rsidR="0072149F" w:rsidRPr="00F40F61">
        <w:t xml:space="preserve"> studenog </w:t>
      </w:r>
      <w:r w:rsidR="00F533C5" w:rsidRPr="00F40F61">
        <w:t>201</w:t>
      </w:r>
      <w:r w:rsidR="0072149F" w:rsidRPr="00F40F61">
        <w:t>6</w:t>
      </w:r>
      <w:r w:rsidR="00F533C5" w:rsidRPr="00F40F61">
        <w:t>. godine.</w:t>
      </w:r>
    </w:p>
    <w:p w:rsidRDefault="00F533C5" w:rsidP="00F533C5" w:rsidR="00F533C5" w:rsidRPr="00F40F61">
      <w:pPr>
        <w:ind w:firstLine="708"/>
        <w:jc w:val="both"/>
      </w:pPr>
    </w:p>
    <w:p w:rsidRDefault="00951EE6" w:rsidP="00F533C5" w:rsidR="00951EE6" w:rsidRPr="00F40F61">
      <w:pPr>
        <w:ind w:firstLine="708"/>
        <w:jc w:val="both"/>
      </w:pPr>
    </w:p>
    <w:p w:rsidRDefault="00005439" w:rsidP="00F533C5" w:rsidR="00F533C5" w:rsidRPr="00F40F61">
      <w:pPr>
        <w:jc w:val="center"/>
      </w:pPr>
      <w:r w:rsidRPr="00F40F61">
        <w:t>U Pazinu</w:t>
      </w:r>
      <w:r w:rsidR="00F533C5" w:rsidRPr="00F40F61">
        <w:t xml:space="preserve"> dana </w:t>
      </w:r>
      <w:r w:rsidRPr="00F40F61">
        <w:t>5.</w:t>
      </w:r>
      <w:r w:rsidR="0072149F" w:rsidRPr="00F40F61">
        <w:t xml:space="preserve"> </w:t>
      </w:r>
      <w:r w:rsidR="00CD3E53" w:rsidRPr="00F40F61">
        <w:t xml:space="preserve">prosinca </w:t>
      </w:r>
      <w:r w:rsidR="0072149F" w:rsidRPr="00F40F61">
        <w:t>2016.</w:t>
      </w:r>
      <w:r w:rsidRPr="00F40F61">
        <w:t xml:space="preserve"> </w:t>
      </w:r>
    </w:p>
    <w:p w:rsidRDefault="00F533C5" w:rsidP="00F533C5" w:rsidR="00F533C5" w:rsidRPr="00F40F61"/>
    <w:p w:rsidRDefault="00F533C5" w:rsidP="00F533C5" w:rsidR="00F533C5" w:rsidRPr="00F40F61"/>
    <w:p w:rsidRDefault="00F533C5" w:rsidP="00F533C5" w:rsidR="00F533C5" w:rsidRPr="00F40F61">
      <w:pPr>
        <w:ind w:left="4956"/>
      </w:pPr>
      <w:r w:rsidRPr="00F40F61">
        <w:t xml:space="preserve">       </w:t>
      </w:r>
      <w:r w:rsidR="00656430" w:rsidRPr="00F40F61">
        <w:t xml:space="preserve"> </w:t>
      </w:r>
      <w:r w:rsidR="00005439" w:rsidRPr="00F40F61">
        <w:tab/>
      </w:r>
      <w:r w:rsidR="00005439" w:rsidRPr="00F40F61">
        <w:tab/>
      </w:r>
      <w:r w:rsidR="00005439" w:rsidRPr="00F40F61">
        <w:tab/>
      </w:r>
      <w:r w:rsidRPr="00F40F61">
        <w:t xml:space="preserve">Stečajni sudac </w:t>
      </w:r>
    </w:p>
    <w:p w:rsidRDefault="00005439" w:rsidP="00F533C5" w:rsidR="00F533C5" w:rsidRPr="00F40F61">
      <w:pPr>
        <w:ind w:left="4956"/>
      </w:pPr>
      <w:r w:rsidRPr="00F40F61">
        <w:tab/>
        <w:t xml:space="preserve">           </w:t>
      </w:r>
      <w:r w:rsidR="00F533C5" w:rsidRPr="00F40F61">
        <w:t>Adrijana Labinjan Skok</w:t>
      </w:r>
      <w:r w:rsidRPr="00F40F61">
        <w:t>, v.r.</w:t>
      </w:r>
    </w:p>
    <w:p w:rsidRDefault="00F533C5" w:rsidP="00F533C5" w:rsidR="00F533C5" w:rsidRPr="00F40F61"/>
    <w:p w:rsidRDefault="00F533C5" w:rsidP="00F533C5" w:rsidR="00F533C5" w:rsidRPr="00F40F61"/>
    <w:p w:rsidRDefault="00005439" w:rsidP="00F533C5" w:rsidR="00005439" w:rsidRPr="00F40F61"/>
    <w:p w:rsidRDefault="00F533C5" w:rsidP="00005439" w:rsidR="00F533C5" w:rsidRPr="00F40F61">
      <w:pPr>
        <w:jc w:val="both"/>
      </w:pPr>
      <w:r w:rsidRPr="00F40F61">
        <w:t>UPUTA O PRAVNOM LIJEKU:</w:t>
      </w:r>
    </w:p>
    <w:p w:rsidRDefault="00005439" w:rsidP="00005439" w:rsidR="00F533C5" w:rsidRPr="00F40F61">
      <w:pPr>
        <w:jc w:val="both"/>
      </w:pPr>
      <w:r w:rsidRPr="00F40F61">
        <w:tab/>
      </w:r>
      <w:r w:rsidR="00F533C5" w:rsidRPr="00F40F61">
        <w:t>Protiv ovog rješenja pravo na žalbu imaju stranke i sve osobe koje su polagale pravo na namirenje iz kupovnine. Žalba</w:t>
      </w:r>
      <w:r w:rsidR="000B7F67">
        <w:t xml:space="preserve"> se podnosi u roku od 8 dana od</w:t>
      </w:r>
      <w:r w:rsidR="000B7F67" w:rsidRPr="004D457C">
        <w:t xml:space="preserve"> dana objave rješenja na mrežnoj stranici e-Oglasna ploča sudova (čl. 12. st. 1. i 2. SZ-a</w:t>
      </w:r>
      <w:r w:rsidR="000B7F67">
        <w:t>, NN 71/15)</w:t>
      </w:r>
      <w:r w:rsidR="00F533C5" w:rsidRPr="00F40F61">
        <w:t xml:space="preserve">, putem ovog suda u </w:t>
      </w:r>
      <w:r w:rsidR="000B7F67">
        <w:t>četiri</w:t>
      </w:r>
      <w:r w:rsidR="00F533C5" w:rsidRPr="00F40F61">
        <w:t xml:space="preserve"> primjerka, a o žalbi odlučuje Visoki trgovački sud Republike Hrvatske. Žalba protiv rješenja o namirenju odgađa isplatu (članak 118. stavak 6. Ovršnog zakona).</w:t>
      </w:r>
    </w:p>
    <w:p w:rsidRDefault="00F533C5" w:rsidP="00F533C5" w:rsidR="00F533C5" w:rsidRPr="00F40F61"/>
    <w:p w:rsidRDefault="00F533C5" w:rsidP="00F533C5" w:rsidR="00F533C5" w:rsidRPr="00F40F61">
      <w:r w:rsidRPr="00F40F61">
        <w:t xml:space="preserve">DNA: </w:t>
      </w:r>
    </w:p>
    <w:p w:rsidRDefault="00F533C5" w:rsidP="00F533C5" w:rsidR="00F533C5" w:rsidRPr="00F40F61">
      <w:pPr>
        <w:jc w:val="both"/>
      </w:pPr>
      <w:r w:rsidRPr="00F40F61">
        <w:t>- Stečajni upravitelj Dražen Ezgeta</w:t>
      </w:r>
      <w:r w:rsidR="00005439" w:rsidRPr="00F40F61">
        <w:t>, Poreč, M. Benussi 8</w:t>
      </w:r>
    </w:p>
    <w:p w:rsidRDefault="00F533C5" w:rsidP="00F533C5" w:rsidR="00F533C5" w:rsidRPr="00F40F61">
      <w:pPr>
        <w:jc w:val="both"/>
      </w:pPr>
      <w:r w:rsidRPr="00F40F61">
        <w:t>- IKB UMAG d.d</w:t>
      </w:r>
      <w:r w:rsidR="00005439" w:rsidRPr="00F40F61">
        <w:t>.</w:t>
      </w:r>
      <w:r w:rsidRPr="00F40F61">
        <w:t>, Umag, Ernesta Miloša 1</w:t>
      </w:r>
    </w:p>
    <w:p w:rsidRDefault="00005439" w:rsidP="00F533C5" w:rsidR="00F533C5" w:rsidRPr="00F40F61">
      <w:r w:rsidRPr="00F40F61">
        <w:t>- Republika Hrvatska</w:t>
      </w:r>
      <w:r w:rsidR="00F533C5" w:rsidRPr="00F40F61">
        <w:t xml:space="preserve"> po ŽDO Pula</w:t>
      </w:r>
      <w:r w:rsidRPr="00F40F61">
        <w:t>, Pula, Rovinjska ul. 2</w:t>
      </w:r>
    </w:p>
    <w:p w:rsidRDefault="00614A6B" w:rsidP="00F533C5" w:rsidR="00F533C5" w:rsidRPr="00F40F61">
      <w:r w:rsidRPr="00F40F61">
        <w:t>- e-oglasna ploča suda</w:t>
      </w:r>
      <w:r w:rsidR="00005439" w:rsidRPr="00F40F61">
        <w:t xml:space="preserve"> 8 dana</w:t>
      </w:r>
    </w:p>
    <w:p w:rsidRDefault="00F533C5" w:rsidP="00F533C5" w:rsidR="00F533C5" w:rsidRPr="00F40F61"/>
    <w:p w:rsidRDefault="00F533C5" w:rsidP="00F533C5" w:rsidR="00F533C5" w:rsidRPr="00F40F61">
      <w:pPr>
        <w:jc w:val="both"/>
      </w:pPr>
      <w:r w:rsidRPr="00F40F61">
        <w:t xml:space="preserve">          </w:t>
      </w:r>
    </w:p>
    <w:p w:rsidRDefault="00F533C5" w:rsidP="00F533C5" w:rsidR="00F533C5" w:rsidRPr="00F40F61">
      <w:pPr>
        <w:jc w:val="both"/>
      </w:pPr>
    </w:p>
    <w:p w:rsidRDefault="00F533C5" w:rsidP="00F533C5" w:rsidR="00F533C5" w:rsidRPr="00F40F61">
      <w:pPr>
        <w:jc w:val="both"/>
      </w:pPr>
    </w:p>
    <w:p w:rsidRDefault="00F533C5" w:rsidP="00F533C5" w:rsidR="00F533C5" w:rsidRPr="00F40F61">
      <w:pPr>
        <w:jc w:val="both"/>
      </w:pPr>
    </w:p>
    <w:p w:rsidRDefault="00F533C5" w:rsidP="00F533C5" w:rsidR="00F533C5" w:rsidRPr="00F40F61">
      <w:pPr>
        <w:jc w:val="both"/>
      </w:pPr>
    </w:p>
    <w:p w:rsidRDefault="00F533C5" w:rsidP="00F533C5" w:rsidR="00F533C5" w:rsidRPr="00F40F61"/>
    <w:p w:rsidRDefault="00F533C5" w:rsidP="00F533C5" w:rsidR="00F533C5" w:rsidRPr="00F40F61"/>
    <w:p w:rsidRDefault="000F18BB" w:rsidR="000F18BB" w:rsidRPr="00F40F61"/>
    <w:sectPr w:rsidSect="00005439" w:rsidR="000F18BB" w:rsidRPr="00F40F61">
      <w:headerReference w:type="default" r:id="rId9"/>
      <w:footnotePr>
        <w:pos w:val="beneathText"/>
      </w:footnotePr>
      <w:pgSz w:h="16837" w:w="11905"/>
      <w:pgMar w:gutter="0" w:footer="708" w:header="720" w:left="1417" w:bottom="1560" w:right="1417" w:top="1417"/>
      <w:cols w:space="720"/>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06AA" w:rsidP="000A06AA" w:rsidR="000A06AA">
      <w:r>
        <w:separator/>
      </w:r>
    </w:p>
  </w:endnote>
  <w:endnote w:id="0" w:type="continuationSeparator">
    <w:p w:rsidRDefault="000A06AA" w:rsidP="000A06AA" w:rsidR="000A06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9" w:usb1="4000A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06AA" w:rsidP="000A06AA" w:rsidR="000A06AA">
      <w:r>
        <w:separator/>
      </w:r>
    </w:p>
  </w:footnote>
  <w:footnote w:id="0" w:type="continuationSeparator">
    <w:p w:rsidRDefault="000A06AA" w:rsidP="000A06AA" w:rsidR="000A06A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53C5" w:rsidR="004059D4">
    <w:pPr>
      <w:pStyle w:val="Zaglavlje"/>
    </w:pPr>
    <w:r>
      <w:rPr>
        <w:noProof/>
        <w:lang w:eastAsia="hr-HR"/>
      </w:rPr>
      <w:pict>
        <v:shapetype id="_x0000_t202" coordsize="21600,21600" path="m,l,21600r21600,l21600,xe" o:spt="202.0">
          <v:stroke joinstyle="miter"/>
          <v:path o:connecttype="rect" gradientshapeok="t"/>
        </v:shapetype>
        <v:shape stroked="f" o:spid="_x0000_s5121" id="Text Box 1" style="position:absolute;margin-left:0;margin-top:.05pt;width:4.55pt;height:12.3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">
          <v:fill opacity="0"/>
          <v:textbox inset="0,0,0,0">
            <w:txbxContent>
              <w:p w:rsidRDefault="004059D4" w:rsidR="004059D4">
                <w:pPr>
                  <w:pStyle w:val="Zaglavlje"/>
                </w:pPr>
                <w:r>
                  <w:rPr>
                    <w:rStyle w:val="Brojstranice"/>
                  </w:rPr>
                  <w:fldChar w:fldCharType="begin"/>
                </w:r>
                <w:r>
                  <w:rPr>
                    <w:rStyle w:val="Brojstranice"/>
                  </w:rPr>
                  <w:instrText xml:space="preserve"> PAGE </w:instrText>
                </w:r>
                <w:r>
                  <w:rPr>
                    <w:rStyle w:val="Brojstranice"/>
                  </w:rPr>
                  <w:fldChar w:fldCharType="separate"/>
                </w:r>
                <w:r w:rsidR="00F053C5">
                  <w:rPr>
                    <w:rStyle w:val="Brojstranice"/>
                    <w:noProof/>
                  </w:rPr>
                  <w:t>4</w:t>
                </w:r>
                <w:r>
                  <w:rPr>
                    <w:rStyle w:val="Brojstranice"/>
                  </w:rPr>
                  <w:fldChar w:fldCharType="end"/>
                </w:r>
              </w:p>
            </w:txbxContent>
          </v:textbox>
          <w10:wrap anchorx="margin" side="largest" type="square"/>
        </v:shape>
      </w:pict>
    </w:r>
    <w:r w:rsidR="00005439">
      <w:tab/>
    </w:r>
    <w:r w:rsidR="00005439">
      <w:tab/>
      <w:t xml:space="preserve">Posl.br.: </w:t>
    </w:r>
    <w:r w:rsidR="00005439" w:rsidRPr="00F533C5">
      <w:t>2 St-11/15-</w:t>
    </w:r>
    <w:r w:rsidR="00005439">
      <w:t>608</w:t>
    </w:r>
  </w:p>
  <w:p w:rsidRDefault="00005439" w:rsidR="00005439">
    <w:pPr>
      <w:pStyle w:val="Zaglavlje"/>
    </w:pPr>
    <w:r>
      <w:tab/>
    </w:r>
    <w:r>
      <w:tab/>
      <w:t>(prije: 17 St-45/11)</w:t>
    </w:r>
  </w:p>
  <w:p w:rsidRDefault="00005439" w:rsidR="00005439">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123"/>
    <o:shapelayout v:ext="edit">
      <o:idmap v:ext="edit" data="5"/>
    </o:shapelayout>
  </w:hdrShapeDefaults>
  <w:footnotePr>
    <w:pos w:val="beneathText"/>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33C5"/>
    <w:rsid w:val="00005439"/>
    <w:rsid w:val="000845FE"/>
    <w:rsid w:val="000A06AA"/>
    <w:rsid w:val="000B7F67"/>
    <w:rsid w:val="000F18BB"/>
    <w:rsid w:val="001C0EE0"/>
    <w:rsid w:val="002D69F7"/>
    <w:rsid w:val="003C27E3"/>
    <w:rsid w:val="004059D4"/>
    <w:rsid w:val="00430E5E"/>
    <w:rsid w:val="005A1616"/>
    <w:rsid w:val="005F7D02"/>
    <w:rsid w:val="00614A6B"/>
    <w:rsid w:val="00644CE7"/>
    <w:rsid w:val="00656430"/>
    <w:rsid w:val="006A0D38"/>
    <w:rsid w:val="006D4226"/>
    <w:rsid w:val="006E22EB"/>
    <w:rsid w:val="006E2EE7"/>
    <w:rsid w:val="0072149F"/>
    <w:rsid w:val="007411CD"/>
    <w:rsid w:val="007D42AB"/>
    <w:rsid w:val="007F7EC3"/>
    <w:rsid w:val="0080262B"/>
    <w:rsid w:val="0086316D"/>
    <w:rsid w:val="0091261A"/>
    <w:rsid w:val="00951EE6"/>
    <w:rsid w:val="00A71F19"/>
    <w:rsid w:val="00A95074"/>
    <w:rsid w:val="00B167C5"/>
    <w:rsid w:val="00BA349B"/>
    <w:rsid w:val="00BA3C2B"/>
    <w:rsid w:val="00CD3E53"/>
    <w:rsid w:val="00CE19E0"/>
    <w:rsid w:val="00D032E2"/>
    <w:rsid w:val="00D30723"/>
    <w:rsid w:val="00D54FF1"/>
    <w:rsid w:val="00F053C5"/>
    <w:rsid w:val="00F13B7A"/>
    <w:rsid w:val="00F40F61"/>
    <w:rsid w:val="00F533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512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33C5"/>
    <w:pPr>
      <w:suppressAutoHyphens/>
    </w:pPr>
    <w:rPr>
      <w:sz w:val="24"/>
      <w:szCs w:val="24"/>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autoRedefine/>
    <w:uiPriority w:val="1"/>
    <w:qFormat/>
    <w:rsid w:val="001C0EE0"/>
    <w:rPr>
      <w:sz w:val="24"/>
      <w:szCs w:val="22"/>
      <w:lang w:eastAsia="en-US"/>
    </w:rPr>
  </w:style>
  <w:style w:styleId="Brojstranice" w:type="character">
    <w:name w:val="page number"/>
    <w:basedOn w:val="Zadanifontodlomka"/>
    <w:rsid w:val="00F533C5"/>
  </w:style>
  <w:style w:styleId="Podnoje" w:type="paragraph">
    <w:name w:val="footer"/>
    <w:basedOn w:val="Normal"/>
    <w:link w:val="PodnojeChar"/>
    <w:rsid w:val="00F533C5"/>
    <w:pPr>
      <w:tabs>
        <w:tab w:pos="4536" w:val="center"/>
        <w:tab w:pos="9072" w:val="right"/>
      </w:tabs>
    </w:pPr>
  </w:style>
  <w:style w:customStyle="true" w:styleId="PodnojeChar" w:type="character">
    <w:name w:val="Podnožje Char"/>
    <w:basedOn w:val="Zadanifontodlomka"/>
    <w:link w:val="Podnoje"/>
    <w:rsid w:val="00F533C5"/>
    <w:rPr>
      <w:rFonts w:cs="Times New Roman" w:eastAsia="Times New Roman"/>
      <w:szCs w:val="24"/>
      <w:lang w:eastAsia="ar-SA"/>
    </w:rPr>
  </w:style>
  <w:style w:styleId="Zaglavlje" w:type="paragraph">
    <w:name w:val="header"/>
    <w:basedOn w:val="Normal"/>
    <w:link w:val="ZaglavljeChar"/>
    <w:rsid w:val="00F533C5"/>
    <w:pPr>
      <w:tabs>
        <w:tab w:pos="4536" w:val="center"/>
        <w:tab w:pos="9072" w:val="right"/>
      </w:tabs>
    </w:pPr>
  </w:style>
  <w:style w:customStyle="true" w:styleId="ZaglavljeChar" w:type="character">
    <w:name w:val="Zaglavlje Char"/>
    <w:basedOn w:val="Zadanifontodlomka"/>
    <w:link w:val="Zaglavlje"/>
    <w:rsid w:val="00F533C5"/>
    <w:rPr>
      <w:rFonts w:cs="Times New Roman" w:eastAsia="Times New Roman"/>
      <w:szCs w:val="24"/>
      <w:lang w:eastAsia="ar-SA"/>
    </w:rPr>
  </w:style>
  <w:style w:styleId="Tekstbalonia" w:type="paragraph">
    <w:name w:val="Balloon Text"/>
    <w:basedOn w:val="Normal"/>
    <w:link w:val="TekstbaloniaChar"/>
    <w:uiPriority w:val="99"/>
    <w:semiHidden/>
    <w:unhideWhenUsed/>
    <w:rsid w:val="00F533C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33C5"/>
    <w:rPr>
      <w:rFonts w:cs="Tahoma" w:eastAsia="Times New Roman" w:hAnsi="Tahoma" w:ascii="Tahoma"/>
      <w:sz w:val="16"/>
      <w:szCs w:val="16"/>
      <w:lang w:eastAsia="ar-SA"/>
    </w:rPr>
  </w:style>
  <w:style w:customStyle="true" w:styleId="Ines" w:type="character">
    <w:name w:val="Ines"/>
    <w:basedOn w:val="Zadanifontodlomka"/>
    <w:semiHidden/>
    <w:rsid w:val="007D42AB"/>
    <w:rPr>
      <w:rFonts w:cs="Arial" w:hAnsi="Arial" w:ascii="Arial"/>
      <w:color w:val="auto"/>
      <w:sz w:val="20"/>
      <w:szCs w:val="20"/>
    </w:rPr>
  </w:style>
  <w:style w:styleId="Tekstrezerviranogmjesta" w:type="character">
    <w:name w:val="Placeholder Text"/>
    <w:basedOn w:val="Zadanifontodlomka"/>
    <w:uiPriority w:val="99"/>
    <w:semiHidden/>
    <w:rsid w:val="00F053C5"/>
    <w:rPr>
      <w:color w:val="808080"/>
      <w:bdr w:space="0" w:sz="0" w:color="auto" w:val="none"/>
      <w:shd w:fill="auto" w:color="auto" w:val="clear"/>
    </w:rPr>
  </w:style>
  <w:style w:customStyle="true" w:styleId="eSPISCCParagraphDefaultFont" w:type="character">
    <w:name w:val="eSPIS_CC_Paragraph Default Font"/>
    <w:basedOn w:val="Zadanifontodlomka"/>
    <w:rsid w:val="00F053C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53C5"/>
    <w:rPr>
      <w:bdr w:space="0" w:sz="0" w:color="auto" w:val="none"/>
      <w:shd w:fill="FFFFCC" w:color="auto" w:val="clear"/>
      <w:lang w:val="hr-HR"/>
    </w:rPr>
  </w:style>
  <w:style w:customStyle="true" w:styleId="PozadinaSvijetloCrvena" w:type="character">
    <w:name w:val="Pozadina_SvijetloCrvena"/>
    <w:basedOn w:val="eSPISCCParagraphDefaultFont"/>
    <w:rsid w:val="00F053C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53C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33C5"/>
    <w:pPr>
      <w:suppressAutoHyphens/>
    </w:pPr>
    <w:rPr>
      <w:sz w:val="24"/>
      <w:szCs w:val="24"/>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autoRedefine/>
    <w:uiPriority w:val="1"/>
    <w:qFormat/>
    <w:rsid w:val="001C0EE0"/>
    <w:rPr>
      <w:sz w:val="24"/>
      <w:szCs w:val="22"/>
      <w:lang w:eastAsia="en-US"/>
    </w:rPr>
  </w:style>
  <w:style w:styleId="Brojstranice" w:type="character">
    <w:name w:val="page number"/>
    <w:basedOn w:val="Zadanifontodlomka"/>
    <w:rsid w:val="00F533C5"/>
  </w:style>
  <w:style w:styleId="Podnoje" w:type="paragraph">
    <w:name w:val="footer"/>
    <w:basedOn w:val="Normal"/>
    <w:link w:val="PodnojeChar"/>
    <w:rsid w:val="00F533C5"/>
    <w:pPr>
      <w:tabs>
        <w:tab w:pos="4536" w:val="center"/>
        <w:tab w:pos="9072" w:val="right"/>
      </w:tabs>
    </w:pPr>
  </w:style>
  <w:style w:customStyle="1" w:styleId="PodnojeChar" w:type="character">
    <w:name w:val="Podnožje Char"/>
    <w:basedOn w:val="Zadanifontodlomka"/>
    <w:link w:val="Podnoje"/>
    <w:rsid w:val="00F533C5"/>
    <w:rPr>
      <w:rFonts w:cs="Times New Roman" w:eastAsia="Times New Roman"/>
      <w:szCs w:val="24"/>
      <w:lang w:eastAsia="ar-SA"/>
    </w:rPr>
  </w:style>
  <w:style w:styleId="Zaglavlje" w:type="paragraph">
    <w:name w:val="header"/>
    <w:basedOn w:val="Normal"/>
    <w:link w:val="ZaglavljeChar"/>
    <w:rsid w:val="00F533C5"/>
    <w:pPr>
      <w:tabs>
        <w:tab w:pos="4536" w:val="center"/>
        <w:tab w:pos="9072" w:val="right"/>
      </w:tabs>
    </w:pPr>
  </w:style>
  <w:style w:customStyle="1" w:styleId="ZaglavljeChar" w:type="character">
    <w:name w:val="Zaglavlje Char"/>
    <w:basedOn w:val="Zadanifontodlomka"/>
    <w:link w:val="Zaglavlje"/>
    <w:rsid w:val="00F533C5"/>
    <w:rPr>
      <w:rFonts w:cs="Times New Roman" w:eastAsia="Times New Roman"/>
      <w:szCs w:val="24"/>
      <w:lang w:eastAsia="ar-SA"/>
    </w:rPr>
  </w:style>
  <w:style w:styleId="Tekstbalonia" w:type="paragraph">
    <w:name w:val="Balloon Text"/>
    <w:basedOn w:val="Normal"/>
    <w:link w:val="TekstbaloniaChar"/>
    <w:uiPriority w:val="99"/>
    <w:semiHidden/>
    <w:unhideWhenUsed/>
    <w:rsid w:val="00F533C5"/>
    <w:rPr>
      <w:rFonts w:ascii="Tahoma" w:cs="Tahoma" w:hAnsi="Tahoma"/>
      <w:sz w:val="16"/>
      <w:szCs w:val="16"/>
    </w:rPr>
  </w:style>
  <w:style w:customStyle="1" w:styleId="TekstbaloniaChar" w:type="character">
    <w:name w:val="Tekst balončića Char"/>
    <w:basedOn w:val="Zadanifontodlomka"/>
    <w:link w:val="Tekstbalonia"/>
    <w:uiPriority w:val="99"/>
    <w:semiHidden/>
    <w:rsid w:val="00F533C5"/>
    <w:rPr>
      <w:rFonts w:ascii="Tahoma" w:cs="Tahoma" w:eastAsia="Times New Roman" w:hAnsi="Tahoma"/>
      <w:sz w:val="16"/>
      <w:szCs w:val="16"/>
      <w:lang w:eastAsia="ar-SA"/>
    </w:rPr>
  </w:style>
  <w:style w:customStyle="1" w:styleId="Ines" w:type="character">
    <w:name w:val="Ines"/>
    <w:basedOn w:val="Zadanifontodlomka"/>
    <w:semiHidden/>
    <w:rsid w:val="007D42AB"/>
    <w:rPr>
      <w:rFonts w:ascii="Arial" w:cs="Arial" w:hAnsi="Arial"/>
      <w:color w:val="auto"/>
      <w:sz w:val="20"/>
      <w:szCs w:val="20"/>
    </w:rPr>
  </w:style>
  <w:style w:styleId="Tekstrezerviranogmjesta" w:type="character">
    <w:name w:val="Placeholder Text"/>
    <w:basedOn w:val="Zadanifontodlomka"/>
    <w:uiPriority w:val="99"/>
    <w:semiHidden/>
    <w:rsid w:val="00F053C5"/>
    <w:rPr>
      <w:color w:val="808080"/>
      <w:bdr w:color="auto" w:space="0" w:sz="0" w:val="none"/>
      <w:shd w:color="auto" w:fill="auto" w:val="clear"/>
    </w:rPr>
  </w:style>
  <w:style w:customStyle="1" w:styleId="eSPISCCParagraphDefaultFont" w:type="character">
    <w:name w:val="eSPIS_CC_Paragraph Default Font"/>
    <w:basedOn w:val="Zadanifontodlomka"/>
    <w:rsid w:val="00F053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53C5"/>
    <w:rPr>
      <w:bdr w:color="auto" w:space="0" w:sz="0" w:val="none"/>
      <w:shd w:color="auto" w:fill="FFFFCC" w:val="clear"/>
      <w:lang w:val="hr-HR"/>
    </w:rPr>
  </w:style>
  <w:style w:customStyle="1" w:styleId="PozadinaSvijetloCrvena" w:type="character">
    <w:name w:val="Pozadina_SvijetloCrvena"/>
    <w:basedOn w:val="eSPISCCParagraphDefaultFont"/>
    <w:rsid w:val="00F053C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053C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2016.</izvorni_sadrzaj>
    <derivirana_varijabla naziv="DomainObject.DatumDonosenjaOdluke_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izvorni_sadrzaj>
    <derivirana_varijabla naziv="DomainObject.Predmet.Broj_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St-11/2015</izvorni_sadrzaj>
    <derivirana_varijabla naziv="DomainObject.Predmet.OznakaBroj_1">St-11/2015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predmetu prileži na uvidu spis OS BUJE I-1019/95</izvorni_sadrzaj>
    <derivirana_varijabla naziv="DomainObject.Predmet.PrimjedbaSuca_1">predmetu prileži na uvidu spis OS BUJE I-1019/95</derivirana_varijabla>
  </DomainObject.Predmet.PrimjedbaSuca>
  <DomainObject.Predmet.PrimjedbaUpisnicara>
    <izvorni_sadrzaj/>
    <derivirana_varijabla naziv="DomainObject.Predmet.PrimjedbaUpisnicara_1"/>
  </DomainObject.Predmet.PrimjedbaUpisnicara>
  <DomainObject.Predmet.ProtustrankaFormated>
    <izvorni_sadrzaj>  HISTRIA GROUP d.d. u stečaju Umag</izvorni_sadrzaj>
    <derivirana_varijabla naziv="DomainObject.Predmet.ProtustrankaFormated_1">  HISTRIA GROUP d.d. u stečaju Umag</derivirana_varijabla>
  </DomainObject.Predmet.ProtustrankaFormated>
  <DomainObject.Predmet.ProtustrankaFormatedOIB>
    <izvorni_sadrzaj>  HISTRIA GROUP d.d. u stečaju Umag, OIB 34802459130</izvorni_sadrzaj>
    <derivirana_varijabla naziv="DomainObject.Predmet.ProtustrankaFormatedOIB_1">  HISTRIA GROUP d.d. u stečaju Umag, OIB 34802459130</derivirana_varijabla>
  </DomainObject.Predmet.ProtustrankaFormatedOIB>
  <DomainObject.Predmet.ProtustrankaFormatedWithAdress>
    <izvorni_sadrzaj> HISTRIA GROUP d.d. u stečaju Umag</izvorni_sadrzaj>
    <derivirana_varijabla naziv="DomainObject.Predmet.ProtustrankaFormatedWithAdress_1"> HISTRIA GROUP d.d. u stečaju Umag</derivirana_varijabla>
  </DomainObject.Predmet.ProtustrankaFormatedWithAdress>
  <DomainObject.Predmet.ProtustrankaFormatedWithAdressOIB>
    <izvorni_sadrzaj> HISTRIA GROUP d.d. u stečaju Umag, OIB 34802459130</izvorni_sadrzaj>
    <derivirana_varijabla naziv="DomainObject.Predmet.ProtustrankaFormatedWithAdressOIB_1"> HISTRIA GROUP d.d. u stečaju Umag, OIB 34802459130</derivirana_varijabla>
  </DomainObject.Predmet.ProtustrankaFormatedWithAdressOIB>
  <DomainObject.Predmet.ProtustrankaWithAdress>
    <izvorni_sadrzaj>HISTRIA GROUP d.d. u stečaju Umag </izvorni_sadrzaj>
    <derivirana_varijabla naziv="DomainObject.Predmet.ProtustrankaWithAdress_1">HISTRIA GROUP d.d. u stečaju Umag </derivirana_varijabla>
  </DomainObject.Predmet.ProtustrankaWithAdress>
  <DomainObject.Predmet.ProtustrankaWithAdressOIB>
    <izvorni_sadrzaj>HISTRIA GROUP d.d. u stečaju Umag, OIB 34802459130</izvorni_sadrzaj>
    <derivirana_varijabla naziv="DomainObject.Predmet.ProtustrankaWithAdressOIB_1">HISTRIA GROUP d.d. u stečaju Umag, OIB 34802459130</derivirana_varijabla>
  </DomainObject.Predmet.ProtustrankaWithAdressOIB>
  <DomainObject.Predmet.ProtustrankaNazivFormated>
    <izvorni_sadrzaj>HISTRIA GROUP d.d. u stečaju Umag</izvorni_sadrzaj>
    <derivirana_varijabla naziv="DomainObject.Predmet.ProtustrankaNazivFormated_1">HISTRIA GROUP d.d. u stečaju Umag</derivirana_varijabla>
  </DomainObject.Predmet.ProtustrankaNazivFormated>
  <DomainObject.Predmet.ProtustrankaNazivFormatedOIB>
    <izvorni_sadrzaj>HISTRIA GROUP d.d. u stečaju Umag, OIB 34802459130</izvorni_sadrzaj>
    <derivirana_varijabla naziv="DomainObject.Predmet.ProtustrankaNazivFormatedOIB_1">HISTRIA GROUP d.d. u stečaju Umag, OIB 34802459130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MIRKO BRAJDIĆ, UMAG</izvorni_sadrzaj>
    <derivirana_varijabla naziv="DomainObject.Predmet.StrankaFormated_1">  MIRKO BRAJDIĆ, UMAG</derivirana_varijabla>
  </DomainObject.Predmet.StrankaFormated>
  <DomainObject.Predmet.StrankaFormatedOIB>
    <izvorni_sadrzaj>  MIRKO BRAJDIĆ, UMAG, OIB 01670495354</izvorni_sadrzaj>
    <derivirana_varijabla naziv="DomainObject.Predmet.StrankaFormatedOIB_1">  MIRKO BRAJDIĆ, UMAG, OIB 01670495354</derivirana_varijabla>
  </DomainObject.Predmet.StrankaFormatedOIB>
  <DomainObject.Predmet.StrankaFormatedWithAdress>
    <izvorni_sadrzaj> MIRKO BRAJDIĆ, UMAG, Ul.žrtava Fašizma 1 A, 52470 Umag</izvorni_sadrzaj>
    <derivirana_varijabla naziv="DomainObject.Predmet.StrankaFormatedWithAdress_1"> MIRKO BRAJDIĆ, UMAG, Ul.žrtava Fašizma 1 A, 52470 Umag</derivirana_varijabla>
  </DomainObject.Predmet.StrankaFormatedWithAdress>
  <DomainObject.Predmet.StrankaFormatedWithAdressOIB>
    <izvorni_sadrzaj> MIRKO BRAJDIĆ, UMAG, OIB 01670495354, Ul.žrtava Fašizma 1 A, 52470 Umag</izvorni_sadrzaj>
    <derivirana_varijabla naziv="DomainObject.Predmet.StrankaFormatedWithAdressOIB_1"> MIRKO BRAJDIĆ, UMAG, OIB 01670495354, Ul.žrtava Fašizma 1 A, 52470 Umag</derivirana_varijabla>
  </DomainObject.Predmet.StrankaFormatedWithAdressOIB>
  <DomainObject.Predmet.StrankaWithAdress>
    <izvorni_sadrzaj>MIRKO BRAJDIĆ, UMAG Ul.žrtava Fašizma 1 A,52470 Umag</izvorni_sadrzaj>
    <derivirana_varijabla naziv="DomainObject.Predmet.StrankaWithAdress_1">MIRKO BRAJDIĆ, UMAG Ul.žrtava Fašizma 1 A,52470 Umag</derivirana_varijabla>
  </DomainObject.Predmet.StrankaWithAdress>
  <DomainObject.Predmet.StrankaWithAdressOIB>
    <izvorni_sadrzaj>MIRKO BRAJDIĆ, UMAG, OIB 01670495354, Ul.žrtava Fašizma 1 A,52470 Umag</izvorni_sadrzaj>
    <derivirana_varijabla naziv="DomainObject.Predmet.StrankaWithAdressOIB_1">MIRKO BRAJDIĆ, UMAG, OIB 01670495354, Ul.žrtava Fašizma 1 A,52470 Umag</derivirana_varijabla>
  </DomainObject.Predmet.StrankaWithAdressOIB>
  <DomainObject.Predmet.StrankaNazivFormated>
    <izvorni_sadrzaj>MIRKO BRAJDIĆ, UMAG</izvorni_sadrzaj>
    <derivirana_varijabla naziv="DomainObject.Predmet.StrankaNazivFormated_1">MIRKO BRAJDIĆ, UMAG</derivirana_varijabla>
  </DomainObject.Predmet.StrankaNazivFormated>
  <DomainObject.Predmet.StrankaNazivFormatedOIB>
    <izvorni_sadrzaj>MIRKO BRAJDIĆ, UMAG, OIB 01670495354</izvorni_sadrzaj>
    <derivirana_varijabla naziv="DomainObject.Predmet.StrankaNazivFormatedOIB_1">MIRKO BRAJDIĆ, UMAG, OIB 01670495354</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MIRKO BRAJDIĆ, UMAG</item>
    </izvorni_sadrzaj>
    <derivirana_varijabla naziv="DomainObject.Predmet.StrankaListFormated_1">
      <item>MIRKO BRAJDIĆ, UMAG</item>
    </derivirana_varijabla>
  </DomainObject.Predmet.StrankaListFormated>
  <DomainObject.Predmet.StrankaListFormatedOIB>
    <izvorni_sadrzaj>
      <item>MIRKO BRAJDIĆ, UMAG, OIB 01670495354</item>
    </izvorni_sadrzaj>
    <derivirana_varijabla naziv="DomainObject.Predmet.StrankaListFormatedOIB_1">
      <item>MIRKO BRAJDIĆ, UMAG, OIB 01670495354</item>
    </derivirana_varijabla>
  </DomainObject.Predmet.StrankaListFormatedOIB>
  <DomainObject.Predmet.StrankaListFormatedWithAdress>
    <izvorni_sadrzaj>
      <item>MIRKO BRAJDIĆ, UMAG, Ul.žrtava Fašizma 1 A, 52470 Umag</item>
    </izvorni_sadrzaj>
    <derivirana_varijabla naziv="DomainObject.Predmet.StrankaListFormatedWithAdress_1">
      <item>MIRKO BRAJDIĆ, UMAG, Ul.žrtava Fašizma 1 A, 52470 Umag</item>
    </derivirana_varijabla>
  </DomainObject.Predmet.StrankaListFormatedWithAdress>
  <DomainObject.Predmet.StrankaListFormatedWithAdressOIB>
    <izvorni_sadrzaj>
      <item>MIRKO BRAJDIĆ, UMAG, OIB 01670495354, Ul.žrtava Fašizma 1 A, 52470 Umag</item>
    </izvorni_sadrzaj>
    <derivirana_varijabla naziv="DomainObject.Predmet.StrankaListFormatedWithAdressOIB_1">
      <item>MIRKO BRAJDIĆ, UMAG, OIB 01670495354, Ul.žrtava Fašizma 1 A, 52470 Umag</item>
    </derivirana_varijabla>
  </DomainObject.Predmet.StrankaListFormatedWithAdressOIB>
  <DomainObject.Predmet.StrankaListNazivFormated>
    <izvorni_sadrzaj>
      <item>MIRKO BRAJDIĆ, UMAG</item>
    </izvorni_sadrzaj>
    <derivirana_varijabla naziv="DomainObject.Predmet.StrankaListNazivFormated_1">
      <item>MIRKO BRAJDIĆ, UMAG</item>
    </derivirana_varijabla>
  </DomainObject.Predmet.StrankaListNazivFormated>
  <DomainObject.Predmet.StrankaListNazivFormatedOIB>
    <izvorni_sadrzaj>
      <item>MIRKO BRAJDIĆ, UMAG, OIB 01670495354</item>
    </izvorni_sadrzaj>
    <derivirana_varijabla naziv="DomainObject.Predmet.StrankaListNazivFormatedOIB_1">
      <item>MIRKO BRAJDIĆ, UMAG, OIB 01670495354</item>
    </derivirana_varijabla>
  </DomainObject.Predmet.StrankaListNazivFormatedOIB>
  <DomainObject.Predmet.ProtuStrankaListFormated>
    <izvorni_sadrzaj>
      <item>HISTRIA GROUP d.d. u stečaju Umag</item>
    </izvorni_sadrzaj>
    <derivirana_varijabla naziv="DomainObject.Predmet.ProtuStrankaListFormated_1">
      <item>HISTRIA GROUP d.d. u stečaju Umag</item>
    </derivirana_varijabla>
  </DomainObject.Predmet.ProtuStrankaListFormated>
  <DomainObject.Predmet.ProtuStrankaListFormatedOIB>
    <izvorni_sadrzaj>
      <item>HISTRIA GROUP d.d. u stečaju Umag, OIB 34802459130</item>
    </izvorni_sadrzaj>
    <derivirana_varijabla naziv="DomainObject.Predmet.ProtuStrankaListFormatedOIB_1">
      <item>HISTRIA GROUP d.d. u stečaju Umag, OIB 34802459130</item>
    </derivirana_varijabla>
  </DomainObject.Predmet.ProtuStrankaListFormatedOIB>
  <DomainObject.Predmet.ProtuStrankaListFormatedWithAdress>
    <izvorni_sadrzaj>
      <item>HISTRIA GROUP d.d. u stečaju Umag</item>
    </izvorni_sadrzaj>
    <derivirana_varijabla naziv="DomainObject.Predmet.ProtuStrankaListFormatedWithAdress_1">
      <item>HISTRIA GROUP d.d. u stečaju Umag</item>
    </derivirana_varijabla>
  </DomainObject.Predmet.ProtuStrankaListFormatedWithAdress>
  <DomainObject.Predmet.ProtuStrankaListFormatedWithAdressOIB>
    <izvorni_sadrzaj>
      <item>HISTRIA GROUP d.d. u stečaju Umag, OIB 34802459130</item>
    </izvorni_sadrzaj>
    <derivirana_varijabla naziv="DomainObject.Predmet.ProtuStrankaListFormatedWithAdressOIB_1">
      <item>HISTRIA GROUP d.d. u stečaju Umag, OIB 34802459130</item>
    </derivirana_varijabla>
  </DomainObject.Predmet.ProtuStrankaListFormatedWithAdressOIB>
  <DomainObject.Predmet.ProtuStrankaListNazivFormated>
    <izvorni_sadrzaj>
      <item>HISTRIA GROUP d.d. u stečaju Umag</item>
    </izvorni_sadrzaj>
    <derivirana_varijabla naziv="DomainObject.Predmet.ProtuStrankaListNazivFormated_1">
      <item>HISTRIA GROUP d.d. u stečaju Umag</item>
    </derivirana_varijabla>
  </DomainObject.Predmet.ProtuStrankaListNazivFormated>
  <DomainObject.Predmet.ProtuStrankaListNazivFormatedOIB>
    <izvorni_sadrzaj>
      <item>HISTRIA GROUP d.d. u stečaju Umag, OIB 34802459130</item>
    </izvorni_sadrzaj>
    <derivirana_varijabla naziv="DomainObject.Predmet.ProtuStrankaListNazivFormatedOIB_1">
      <item>HISTRIA GROUP d.d. u stečaju Umag, OIB 34802459130</item>
    </derivirana_varijabla>
  </DomainObject.Predmet.ProtuStrankaListNazivFormatedOIB>
  <DomainObject.Predmet.OstaliListFormated>
    <izvorni_sadrzaj>
      <item>DRAŽEN EZGETA</item>
      <item>ZOU Goran Veljović i dr.</item>
    </izvorni_sadrzaj>
    <derivirana_varijabla naziv="DomainObject.Predmet.OstaliListFormated_1">
      <item>DRAŽEN EZGETA</item>
      <item>ZOU Goran Veljović i dr.</item>
    </derivirana_varijabla>
  </DomainObject.Predmet.OstaliListFormated>
  <DomainObject.Predmet.OstaliListFormatedOIB>
    <izvorni_sadrzaj>
      <item>DRAŽEN EZGETA, OIB 62061046523</item>
      <item>ZOU Goran Veljović i dr.</item>
    </izvorni_sadrzaj>
    <derivirana_varijabla naziv="DomainObject.Predmet.OstaliListFormatedOIB_1">
      <item>DRAŽEN EZGETA, OIB 62061046523</item>
      <item>ZOU Goran Veljović i dr.</item>
    </derivirana_varijabla>
  </DomainObject.Predmet.OstaliListFormatedOIB>
  <DomainObject.Predmet.OstaliListFormatedWithAdress>
    <izvorni_sadrzaj>
      <item>DRAŽEN EZGETA, M. Benussi 8, 52440 Poreč</item>
      <item>ZOU Goran Veljović i dr., Dobrilina 9, 52100 Pula</item>
    </izvorni_sadrzaj>
    <derivirana_varijabla naziv="DomainObject.Predmet.OstaliListFormatedWithAdress_1">
      <item>DRAŽEN EZGETA, M. Benussi 8, 52440 Poreč</item>
      <item>ZOU Goran Veljović i dr., Dobrilina 9, 52100 Pula</item>
    </derivirana_varijabla>
  </DomainObject.Predmet.OstaliListFormatedWithAdress>
  <DomainObject.Predmet.OstaliListFormatedWithAdressOIB>
    <izvorni_sadrzaj>
      <item>DRAŽEN EZGETA, OIB 62061046523, M. Benussi 8, 52440 Poreč</item>
      <item>ZOU Goran Veljović i dr., Dobrilina 9, 52100 Pula</item>
    </izvorni_sadrzaj>
    <derivirana_varijabla naziv="DomainObject.Predmet.OstaliListFormatedWithAdressOIB_1">
      <item>DRAŽEN EZGETA, OIB 62061046523, M. Benussi 8, 52440 Poreč</item>
      <item>ZOU Goran Veljović i dr., Dobrilina 9, 52100 Pula</item>
    </derivirana_varijabla>
  </DomainObject.Predmet.OstaliListFormatedWithAdressOIB>
  <DomainObject.Predmet.OstaliListNazivFormated>
    <izvorni_sadrzaj>
      <item>DRAŽEN EZGETA</item>
      <item>ZOU Goran Veljović i dr.</item>
    </izvorni_sadrzaj>
    <derivirana_varijabla naziv="DomainObject.Predmet.OstaliListNazivFormated_1">
      <item>DRAŽEN EZGETA</item>
      <item>ZOU Goran Veljović i dr.</item>
    </derivirana_varijabla>
  </DomainObject.Predmet.OstaliListNazivFormated>
  <DomainObject.Predmet.OstaliListNazivFormatedOIB>
    <izvorni_sadrzaj>
      <item>DRAŽEN EZGETA, OIB 62061046523</item>
      <item>ZOU Goran Veljović i dr.</item>
    </izvorni_sadrzaj>
    <derivirana_varijabla naziv="DomainObject.Predmet.OstaliListNazivFormatedOIB_1">
      <item>DRAŽEN EZGETA, OIB 62061046523</item>
      <item>ZOU Goran Veljović i dr.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2016.</izvorni_sadrzaj>
    <derivirana_varijabla naziv="DomainObject.Datum_1">5. prosinca 2016.</derivirana_varijabla>
  </DomainObject.Datum>
  <DomainObject.PoslovniBrojDokumenta>
    <izvorni_sadrzaj/>
    <derivirana_varijabla naziv="DomainObject.PoslovniBrojDokumenta_1"/>
  </DomainObject.PoslovniBrojDokumenta>
  <DomainObject.Predmet.StrankaIDrugi>
    <izvorni_sadrzaj>MIRKO BRAJDIĆ, UMAG</izvorni_sadrzaj>
    <derivirana_varijabla naziv="DomainObject.Predmet.StrankaIDrugi_1">MIRKO BRAJDIĆ, UMAG</derivirana_varijabla>
  </DomainObject.Predmet.StrankaIDrugi>
  <DomainObject.Predmet.ProtustrankaIDrugi>
    <izvorni_sadrzaj>HISTRIA GROUP d.d. u stečaju Umag</izvorni_sadrzaj>
    <derivirana_varijabla naziv="DomainObject.Predmet.ProtustrankaIDrugi_1">HISTRIA GROUP d.d. u stečaju Umag</derivirana_varijabla>
  </DomainObject.Predmet.ProtustrankaIDrugi>
  <DomainObject.Predmet.StrankaIDrugiAdressOIB>
    <izvorni_sadrzaj>MIRKO BRAJDIĆ, UMAG, OIB 01670495354, Ul.žrtava Fašizma 1 A, 52470 Umag</izvorni_sadrzaj>
    <derivirana_varijabla naziv="DomainObject.Predmet.StrankaIDrugiAdressOIB_1">MIRKO BRAJDIĆ, UMAG, OIB 01670495354, Ul.žrtava Fašizma 1 A, 52470 Umag</derivirana_varijabla>
  </DomainObject.Predmet.StrankaIDrugiAdressOIB>
  <DomainObject.Predmet.ProtustrankaIDrugiAdressOIB>
    <izvorni_sadrzaj>HISTRIA GROUP d.d. u stečaju Umag, OIB 34802459130</izvorni_sadrzaj>
    <derivirana_varijabla naziv="DomainObject.Predmet.ProtustrankaIDrugiAdressOIB_1">HISTRIA GROUP d.d. u stečaju Umag, OIB 34802459130</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DRAŽEN EZGETA</item>
      <item>MIRKO BRAJDIĆ, UMAG</item>
      <item>HISTRIA GROUP d.d. u stečaju Umag</item>
      <item>ZOU Goran Veljović i dr.</item>
    </izvorni_sadrzaj>
    <derivirana_varijabla naziv="DomainObject.Predmet.SudioniciListNaziv_1">
      <item>DRAŽEN EZGETA</item>
      <item>MIRKO BRAJDIĆ, UMAG</item>
      <item>HISTRIA GROUP d.d. u stečaju Umag</item>
      <item>ZOU Goran Veljović i dr.</item>
    </derivirana_varijabla>
  </DomainObject.Predmet.SudioniciListNaziv>
  <DomainObject.Predmet.SudioniciListAdressOIB>
    <izvorni_sadrzaj>
      <item>DRAŽEN EZGETA, OIB 62061046523, M. Benussi 8,52440 Poreč</item>
      <item>MIRKO BRAJDIĆ, UMAG, OIB 01670495354, Ul.žrtava Fašizma 1 A,52470 Umag</item>
      <item>HISTRIA GROUP d.d. u stečaju Umag, OIB 34802459130</item>
      <item>ZOU Goran Veljović i dr., Dobrilina 9,52100 Pula</item>
    </izvorni_sadrzaj>
    <derivirana_varijabla naziv="DomainObject.Predmet.SudioniciListAdressOIB_1">
      <item>DRAŽEN EZGETA, OIB 62061046523, M. Benussi 8,52440 Poreč</item>
      <item>MIRKO BRAJDIĆ, UMAG, OIB 01670495354, Ul.žrtava Fašizma 1 A,52470 Umag</item>
      <item>HISTRIA GROUP d.d. u stečaju Umag, OIB 34802459130</item>
      <item>ZOU Goran Veljović i dr., Dobrilina 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62061046523</item>
      <item>, OIB 01670495354</item>
      <item>, OIB 34802459130</item>
      <item>, OIB null</item>
    </izvorni_sadrzaj>
    <derivirana_varijabla naziv="DomainObject.Predmet.SudioniciListNazivOIB_1">
      <item>, OIB 62061046523</item>
      <item>, OIB 01670495354</item>
      <item>, OIB 34802459130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Ezgeta, OIB 62061046523, Ulica Mateo Benussi br. 8 Poreč</item>
    </izvorni_sadrzaj>
    <derivirana_varijabla naziv="DomainObject.Predmet.StecajniUpraviteljiListAddressOIB_1">
      <item>Dražen Ezgeta, OIB 62061046523, Ulica Mateo Benussi br. 8 Poreč</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1672</properties:Words>
  <properties:Characters>9373</properties:Characters>
  <properties:Lines>184</properties:Lines>
  <properties:Paragraphs>53</properties:Paragraphs>
  <properties:TotalTime>94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11169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2016-12-05T06:55:00Z</dcterms:created>
  <dc:creator>korisnik</dc:creator>
  <cp:lastModifiedBy>Jasmina Matika</cp:lastModifiedBy>
  <dcterms:modified xmlns:xsi="http://www.w3.org/2001/XMLSchema-instance" xsi:type="dcterms:W3CDTF">2016-12-05T09:17:00Z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