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3d37" w14:paraId="1f93d3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5109A">
        <w:rPr>
          <w:sz w:val="24"/>
        </w:rPr>
        <w:t>1468</w:t>
      </w:r>
      <w:r w:rsidR="00B150FB">
        <w:rPr>
          <w:sz w:val="24"/>
        </w:rPr>
        <w:t>/1</w:t>
      </w:r>
      <w:r w:rsidR="00A5109A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417D3A" w:rsidP="00417D3A" w:rsidR="00417D3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417D3A" w:rsidP="005C10F2" w:rsidR="00417D3A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417D3A" w:rsidRPr="00EA296F">
        <w:rPr>
          <w:sz w:val="24"/>
          <w:szCs w:val="24"/>
        </w:rPr>
        <w:t>INOP</w:t>
      </w:r>
      <w:proofErr w:type="spellEnd"/>
      <w:r w:rsidR="00417D3A" w:rsidRPr="00EA296F">
        <w:rPr>
          <w:sz w:val="24"/>
          <w:szCs w:val="24"/>
        </w:rPr>
        <w:t xml:space="preserve">-TEHNIKA d.o.o., Zagreb, Pete Poljanice 20, </w:t>
      </w:r>
      <w:proofErr w:type="spellStart"/>
      <w:r w:rsidR="00417D3A" w:rsidRPr="00EA296F">
        <w:rPr>
          <w:sz w:val="24"/>
          <w:szCs w:val="24"/>
        </w:rPr>
        <w:t>OIB</w:t>
      </w:r>
      <w:proofErr w:type="spellEnd"/>
      <w:r w:rsidR="00417D3A" w:rsidRPr="00EA296F">
        <w:rPr>
          <w:sz w:val="24"/>
          <w:szCs w:val="24"/>
        </w:rPr>
        <w:t>: 07382373239, kojeg zastupa punomoćnik</w:t>
      </w:r>
      <w:r w:rsidR="00417D3A">
        <w:rPr>
          <w:sz w:val="24"/>
          <w:szCs w:val="24"/>
        </w:rPr>
        <w:t xml:space="preserve"> Pavao Mrkonjić, odvjetnik u Zagrebu, Ante Topić Mimare 24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0F351F">
        <w:rPr>
          <w:sz w:val="24"/>
          <w:szCs w:val="24"/>
        </w:rPr>
        <w:t>26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F204A4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201</w:t>
      </w:r>
      <w:r w:rsidR="00F204A4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B76C3C" w:rsidP="00256C86" w:rsidR="00B76C3C" w:rsidRPr="00256C86">
      <w:pPr>
        <w:jc w:val="both"/>
        <w:rPr>
          <w:sz w:val="24"/>
          <w:szCs w:val="24"/>
        </w:rPr>
      </w:pPr>
    </w:p>
    <w:p w:rsidRDefault="00A41146" w:rsidP="00256C86" w:rsidR="00A41146" w:rsidRPr="00256C86">
      <w:pPr>
        <w:ind w:firstLine="708"/>
        <w:jc w:val="both"/>
        <w:rPr>
          <w:sz w:val="24"/>
          <w:szCs w:val="24"/>
        </w:rPr>
      </w:pPr>
      <w:r w:rsidRPr="00256C86">
        <w:rPr>
          <w:sz w:val="24"/>
          <w:szCs w:val="24"/>
        </w:rPr>
        <w:t xml:space="preserve">Određuje se ročište radi </w:t>
      </w:r>
      <w:r w:rsidR="00A72C8B" w:rsidRPr="00256C86">
        <w:rPr>
          <w:sz w:val="24"/>
          <w:szCs w:val="24"/>
        </w:rPr>
        <w:t xml:space="preserve">ispitivanja tražbina </w:t>
      </w:r>
      <w:r w:rsidR="00504E0A" w:rsidRPr="00256C86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5659B8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17. listopada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</w:t>
      </w:r>
      <w:r w:rsidR="003F2A3F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A41146" w:rsidP="003C38D2" w:rsidR="003C38D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4E2C41">
        <w:rPr>
          <w:sz w:val="24"/>
          <w:szCs w:val="24"/>
        </w:rPr>
        <w:t>ju</w:t>
      </w:r>
      <w:r w:rsidR="00624760">
        <w:rPr>
          <w:sz w:val="24"/>
          <w:szCs w:val="24"/>
        </w:rPr>
        <w:t>: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vjerovnici, </w:t>
      </w:r>
    </w:p>
    <w:p w:rsidRDefault="003C38D2" w:rsidP="003C38D2" w:rsidR="003C38D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3C38D2">
        <w:rPr>
          <w:sz w:val="24"/>
          <w:szCs w:val="24"/>
        </w:rPr>
        <w:t xml:space="preserve">dužnik i </w:t>
      </w:r>
    </w:p>
    <w:p w:rsidRDefault="003C38D2" w:rsidP="003C38D2" w:rsidR="001C578C" w:rsidRPr="00DF4C52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povjerenik.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4E2C41">
        <w:rPr>
          <w:sz w:val="24"/>
          <w:szCs w:val="24"/>
        </w:rPr>
        <w:t>26</w:t>
      </w:r>
      <w:r w:rsidRPr="00DF4C52">
        <w:rPr>
          <w:sz w:val="24"/>
          <w:szCs w:val="24"/>
        </w:rPr>
        <w:t xml:space="preserve">. </w:t>
      </w:r>
      <w:r w:rsidR="00F204A4">
        <w:rPr>
          <w:sz w:val="24"/>
          <w:szCs w:val="24"/>
        </w:rPr>
        <w:t>rujna</w:t>
      </w:r>
      <w:r w:rsidRPr="00DF4C52">
        <w:rPr>
          <w:sz w:val="24"/>
          <w:szCs w:val="24"/>
        </w:rPr>
        <w:t xml:space="preserve"> 201</w:t>
      </w:r>
      <w:r w:rsidR="00F204A4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62C8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F204A4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F204A4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8C46E5" w:rsidRPr="00B056DF">
        <w:rPr>
          <w:sz w:val="24"/>
          <w:szCs w:val="24"/>
        </w:rPr>
        <w:t>Stečajnog zakona („Narodne novine“ broj 71/2015</w:t>
      </w:r>
      <w:r w:rsidR="008C46E5">
        <w:rPr>
          <w:sz w:val="24"/>
          <w:szCs w:val="24"/>
        </w:rPr>
        <w:t xml:space="preserve"> i </w:t>
      </w:r>
      <w:r w:rsidR="008C46E5" w:rsidRPr="00165408">
        <w:rPr>
          <w:sz w:val="24"/>
          <w:szCs w:val="24"/>
        </w:rPr>
        <w:t>104/17</w:t>
      </w:r>
      <w:r w:rsidR="008C46E5">
        <w:rPr>
          <w:sz w:val="24"/>
          <w:szCs w:val="24"/>
        </w:rPr>
        <w:t xml:space="preserve">; dalje: </w:t>
      </w:r>
      <w:proofErr w:type="spellStart"/>
      <w:r w:rsidR="008C46E5">
        <w:rPr>
          <w:sz w:val="24"/>
          <w:szCs w:val="24"/>
        </w:rPr>
        <w:t>SZ</w:t>
      </w:r>
      <w:proofErr w:type="spellEnd"/>
      <w:r w:rsidR="008C46E5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662C8B" w:rsidP="00A41146" w:rsidR="00662C8B" w:rsidRPr="00DF4C52">
      <w:pPr>
        <w:jc w:val="both"/>
        <w:rPr>
          <w:sz w:val="24"/>
          <w:szCs w:val="24"/>
        </w:rPr>
      </w:pPr>
    </w:p>
    <w:p w:rsidRDefault="00662C8B" w:rsidP="00662C8B" w:rsidR="00662C8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62C8B" w:rsidP="00662C8B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D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3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3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56C86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17D3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36BB"/>
    <w:rsid w:val="0056577E"/>
    <w:rsid w:val="005659B8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62C8B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46E5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3908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09A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04A4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2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radi ispitivanja tražbina</izvorni_sadrzaj>
    <derivirana_varijabla naziv="DomainObject.Primjedba_1">ročište radi ispitivanja tražbina</derivirana_varijabla>
  </DomainObject.Primjedba>
  <DomainObject.Oznaka>
    <izvorni_sadrzaj>St-1468/2018-22</izvorni_sadrzaj>
    <derivirana_varijabla naziv="DomainObject.Oznaka_1">St-1468/2018-22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St-1468/2018</izvorni_sadrzaj>
    <derivirana_varijabla naziv="DomainObject.Predmet.OznakaBroj_1">St-1468/2018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INOP-TEHNIKA d.o.o. zastupanog po punomoćniku Pavao Mrkonjić</izvorni_sadrzaj>
    <derivirana_varijabla naziv="DomainObject.Predmet.ProtustrankaFormated_1">  INOP-TEHNIKA d.o.o. zastupanog po punomoćniku Pavao Mrkonjić</derivirana_varijabla>
  </DomainObject.Predmet.ProtustrankaFormated>
  <DomainObject.Predmet.ProtustrankaFormatedOIB>
    <izvorni_sadrzaj>  INOP-TEHNIKA d.o.o., OIB 07382373239 zastupanog po punomoćniku Pavao Mrkonjić</izvorni_sadrzaj>
    <derivirana_varijabla naziv="DomainObject.Predmet.ProtustrankaFormatedOIB_1">  INOP-TEHNIKA d.o.o., OIB 07382373239 zastupanog po punomoćniku Pavao Mrkonjić</derivirana_varijabla>
  </DomainObject.Predmet.ProtustrankaFormatedOIB>
  <DomainObject.Predmet.ProtustrankaFormatedWithAdress>
    <izvorni_sadrzaj> INOP-TEHNIKA d.o.o., Pete Poljanice 20, 10000 Zagreb zastupanog po punomoćniku Pavao Mrkonjić</izvorni_sadrzaj>
    <derivirana_varijabla naziv="DomainObject.Predmet.ProtustrankaFormatedWithAdress_1"> INOP-TEHNIKA d.o.o., Pete Poljanice 20, 10000 Zagreb zastupanog po punomoćniku Pavao Mrkonjić</derivirana_varijabla>
  </DomainObject.Predmet.ProtustrankaFormatedWithAdress>
  <DomainObject.Predmet.ProtustrankaFormatedWithAdressOIB>
    <izvorni_sadrzaj> INOP-TEHNIKA d.o.o., OIB 07382373239, Pete Poljanice 20, 10000 Zagreb zastupanog po punomoćniku Pavao Mrkonjić</izvorni_sadrzaj>
    <derivirana_varijabla naziv="DomainObject.Predmet.ProtustrankaFormatedWithAdressOIB_1"> INOP-TEHNIKA d.o.o., OIB 07382373239, Pete Poljanice 20, 10000 Zagreb zastupanog po punomoćniku Pavao Mrkonjić</derivirana_varijabla>
  </DomainObject.Predmet.ProtustrankaFormatedWithAdressOIB>
  <DomainObject.Predmet.ProtustrankaWithAdress>
    <izvorni_sadrzaj>INOP-TEHNIKA d.o.o. Pete Poljanice 20, 10000 Zagreb</izvorni_sadrzaj>
    <derivirana_varijabla naziv="DomainObject.Predmet.ProtustrankaWithAdress_1">INOP-TEHNIKA d.o.o. Pete Poljanice 20, 10000 Zagreb</derivirana_varijabla>
  </DomainObject.Predmet.ProtustrankaWithAdress>
  <DomainObject.Predmet.ProtustrankaWithAdressOIB>
    <izvorni_sadrzaj>INOP-TEHNIKA d.o.o., OIB 07382373239, Pete Poljanice 20, 10000 Zagreb</izvorni_sadrzaj>
    <derivirana_varijabla naziv="DomainObject.Predmet.ProtustrankaWithAdressOIB_1">INOP-TEHNIKA d.o.o., OIB 07382373239, Pete Poljanice 20, 10000 Zagreb</derivirana_varijabla>
  </DomainObject.Predmet.ProtustrankaWithAdressOIB>
  <DomainObject.Predmet.ProtustrankaNazivFormated>
    <izvorni_sadrzaj>INOP-TEHNIKA d.o.o.</izvorni_sadrzaj>
    <derivirana_varijabla naziv="DomainObject.Predmet.ProtustrankaNazivFormated_1">INOP-TEHNIKA d.o.o.</derivirana_varijabla>
  </DomainObject.Predmet.ProtustrankaNazivFormated>
  <DomainObject.Predmet.ProtustrankaNazivFormatedOIB>
    <izvorni_sadrzaj>INOP-TEHNIKA d.o.o., OIB 07382373239</izvorni_sadrzaj>
    <derivirana_varijabla naziv="DomainObject.Predmet.ProtustrankaNazivFormatedOIB_1">INOP-TEHNIKA d.o.o., OIB 07382373239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INOP-TEHNIKA d.o.o.</izvorni_sadrzaj>
    <derivirana_varijabla naziv="DomainObject.Predmet.StrankaFormated_1">  INOP-TEHNIKA d.o.o.</derivirana_varijabla>
  </DomainObject.Predmet.StrankaFormated>
  <DomainObject.Predmet.StrankaFormatedOIB>
    <izvorni_sadrzaj>  INOP-TEHNIKA d.o.o., OIB 07382373239</izvorni_sadrzaj>
    <derivirana_varijabla naziv="DomainObject.Predmet.StrankaFormatedOIB_1">  INOP-TEHNIKA d.o.o., OIB 07382373239</derivirana_varijabla>
  </DomainObject.Predmet.StrankaFormatedOIB>
  <DomainObject.Predmet.StrankaFormatedWithAdress>
    <izvorni_sadrzaj> INOP-TEHNIKA d.o.o., Pete Poljanice 20, 10000 Zagreb</izvorni_sadrzaj>
    <derivirana_varijabla naziv="DomainObject.Predmet.StrankaFormatedWithAdress_1"> INOP-TEHNIKA d.o.o., Pete Poljanice 20, 10000 Zagreb</derivirana_varijabla>
  </DomainObject.Predmet.StrankaFormatedWithAdress>
  <DomainObject.Predmet.StrankaFormatedWithAdressOIB>
    <izvorni_sadrzaj> INOP-TEHNIKA d.o.o., OIB 07382373239, Pete Poljanice 20, 10000 Zagreb</izvorni_sadrzaj>
    <derivirana_varijabla naziv="DomainObject.Predmet.StrankaFormatedWithAdressOIB_1"> INOP-TEHNIKA d.o.o., OIB 07382373239, Pete Poljanice 20, 10000 Zagreb</derivirana_varijabla>
  </DomainObject.Predmet.StrankaFormatedWithAdressOIB>
  <DomainObject.Predmet.StrankaWithAdress>
    <izvorni_sadrzaj>INOP-TEHNIKA d.o.o. Pete Poljanice 20,10000 Zagreb</izvorni_sadrzaj>
    <derivirana_varijabla naziv="DomainObject.Predmet.StrankaWithAdress_1">INOP-TEHNIKA d.o.o. Pete Poljanice 20,10000 Zagreb</derivirana_varijabla>
  </DomainObject.Predmet.StrankaWithAdress>
  <DomainObject.Predmet.StrankaWithAdressOIB>
    <izvorni_sadrzaj>INOP-TEHNIKA d.o.o., OIB 07382373239, Pete Poljanice 20,10000 Zagreb</izvorni_sadrzaj>
    <derivirana_varijabla naziv="DomainObject.Predmet.StrankaWithAdressOIB_1">INOP-TEHNIKA d.o.o., OIB 07382373239, Pete Poljanice 20,10000 Zagreb</derivirana_varijabla>
  </DomainObject.Predmet.StrankaWithAdressOIB>
  <DomainObject.Predmet.StrankaNazivFormated>
    <izvorni_sadrzaj>INOP-TEHNIKA d.o.o.</izvorni_sadrzaj>
    <derivirana_varijabla naziv="DomainObject.Predmet.StrankaNazivFormated_1">INOP-TEHNIKA d.o.o.</derivirana_varijabla>
  </DomainObject.Predmet.StrankaNazivFormated>
  <DomainObject.Predmet.StrankaNazivFormatedOIB>
    <izvorni_sadrzaj>INOP-TEHNIKA d.o.o., OIB 07382373239</izvorni_sadrzaj>
    <derivirana_varijabla naziv="DomainObject.Predmet.StrankaNazivFormatedOIB_1">INOP-TEHNIKA d.o.o., OIB 07382373239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INOP-TEHNIKA d.o.o.</item>
    </izvorni_sadrzaj>
    <derivirana_varijabla naziv="DomainObject.Predmet.StrankaListFormated_1">
      <item>INOP-TEHNIKA d.o.o.</item>
    </derivirana_varijabla>
  </DomainObject.Predmet.StrankaListFormated>
  <DomainObject.Predmet.StrankaListFormatedOIB>
    <izvorni_sadrzaj>
      <item>INOP-TEHNIKA d.o.o., OIB 07382373239</item>
    </izvorni_sadrzaj>
    <derivirana_varijabla naziv="DomainObject.Predmet.StrankaListFormatedOIB_1">
      <item>INOP-TEHNIKA d.o.o., OIB 07382373239</item>
    </derivirana_varijabla>
  </DomainObject.Predmet.StrankaListFormatedOIB>
  <DomainObject.Predmet.StrankaListFormatedWithAdress>
    <izvorni_sadrzaj>
      <item>INOP-TEHNIKA d.o.o., Pete Poljanice 20, 10000 Zagreb</item>
    </izvorni_sadrzaj>
    <derivirana_varijabla naziv="DomainObject.Predmet.StrankaListFormatedWithAdress_1">
      <item>INOP-TEHNIKA d.o.o., Pete Poljanice 20, 10000 Zagreb</item>
    </derivirana_varijabla>
  </DomainObject.Predmet.StrankaListFormatedWithAdress>
  <DomainObject.Predmet.StrankaListFormatedWithAdressOIB>
    <izvorni_sadrzaj>
      <item>INOP-TEHNIKA d.o.o., OIB 07382373239, Pete Poljanice 20, 10000 Zagreb</item>
    </izvorni_sadrzaj>
    <derivirana_varijabla naziv="DomainObject.Predmet.StrankaListFormatedWithAdressOIB_1">
      <item>INOP-TEHNIKA d.o.o., OIB 07382373239, Pete Poljanice 20, 10000 Zagreb</item>
    </derivirana_varijabla>
  </DomainObject.Predmet.StrankaListFormatedWithAdressOIB>
  <DomainObject.Predmet.StrankaListNazivFormated>
    <izvorni_sadrzaj>
      <item>INOP-TEHNIKA d.o.o.</item>
    </izvorni_sadrzaj>
    <derivirana_varijabla naziv="DomainObject.Predmet.StrankaListNazivFormated_1">
      <item>INOP-TEHNIKA d.o.o.</item>
    </derivirana_varijabla>
  </DomainObject.Predmet.StrankaListNazivFormated>
  <DomainObject.Predmet.StrankaListNazivFormatedOIB>
    <izvorni_sadrzaj>
      <item>INOP-TEHNIKA d.o.o., OIB 07382373239</item>
    </izvorni_sadrzaj>
    <derivirana_varijabla naziv="DomainObject.Predmet.StrankaListNazivFormatedOIB_1">
      <item>INOP-TEHNIKA d.o.o., OIB 07382373239</item>
    </derivirana_varijabla>
  </DomainObject.Predmet.StrankaListNazivFormatedOIB>
  <DomainObject.Predmet.ProtuStrankaListFormated>
    <izvorni_sadrzaj>
      <item>INOP-TEHNIKA d.o.o. zastupanog po punomoćniku Pavao Mrkonjić</item>
    </izvorni_sadrzaj>
    <derivirana_varijabla naziv="DomainObject.Predmet.ProtuStrankaListFormated_1">
      <item>INOP-TEHNIKA d.o.o. zastupanog po punomoćniku Pavao Mrkonjić</item>
    </derivirana_varijabla>
  </DomainObject.Predmet.ProtuStrankaListFormated>
  <DomainObject.Predmet.ProtuStrankaListFormatedOIB>
    <izvorni_sadrzaj>
      <item>INOP-TEHNIKA d.o.o., OIB 07382373239 zastupanog po punomoćniku Pavao Mrkonjić</item>
    </izvorni_sadrzaj>
    <derivirana_varijabla naziv="DomainObject.Predmet.ProtuStrankaListFormatedOIB_1">
      <item>INOP-TEHNIKA d.o.o., OIB 07382373239 zastupanog po punomoćniku Pavao Mrkonjić</item>
    </derivirana_varijabla>
  </DomainObject.Predmet.ProtuStrankaListFormatedOIB>
  <DomainObject.Predmet.ProtuStrankaListFormatedWithAdress>
    <izvorni_sadrzaj>
      <item>INOP-TEHNIKA d.o.o., Pete Poljanice 20, 10000 Zagreb zastupanog po punomoćniku Pavao Mrkonjić</item>
    </izvorni_sadrzaj>
    <derivirana_varijabla naziv="DomainObject.Predmet.ProtuStrankaListFormatedWithAdress_1">
      <item>INOP-TEHNIKA d.o.o., Pete Poljanice 20, 10000 Zagreb zastupanog po punomoćniku Pavao Mrkonjić</item>
    </derivirana_varijabla>
  </DomainObject.Predmet.ProtuStrankaListFormatedWithAdress>
  <DomainObject.Predmet.ProtuStrankaListFormatedWithAdressOIB>
    <izvorni_sadrzaj>
      <item>INOP-TEHNIKA d.o.o., OIB 07382373239, Pete Poljanice 20, 10000 Zagreb zastupanog po punomoćniku Pavao Mrkonjić</item>
    </izvorni_sadrzaj>
    <derivirana_varijabla naziv="DomainObject.Predmet.ProtuStrankaListFormatedWithAdressOIB_1">
      <item>INOP-TEHNIKA d.o.o., OIB 07382373239, Pete Poljanice 20, 10000 Zagreb zastupanog po punomoćniku Pavao Mrkonjić</item>
    </derivirana_varijabla>
  </DomainObject.Predmet.ProtuStrankaListFormatedWithAdressOIB>
  <DomainObject.Predmet.ProtuStrankaListNazivFormated>
    <izvorni_sadrzaj>
      <item>INOP-TEHNIKA d.o.o.</item>
    </izvorni_sadrzaj>
    <derivirana_varijabla naziv="DomainObject.Predmet.ProtuStrankaListNazivFormated_1">
      <item>INOP-TEHNIKA d.o.o.</item>
    </derivirana_varijabla>
  </DomainObject.Predmet.ProtuStrankaListNazivFormated>
  <DomainObject.Predmet.ProtuStrankaListNazivFormatedOIB>
    <izvorni_sadrzaj>
      <item>INOP-TEHNIKA d.o.o., OIB 07382373239</item>
    </izvorni_sadrzaj>
    <derivirana_varijabla naziv="DomainObject.Predmet.ProtuStrankaListNazivFormatedOIB_1">
      <item>INOP-TEHNIKA d.o.o., OIB 07382373239</item>
    </derivirana_varijabla>
  </DomainObject.Predmet.ProtuStrankaListNazivFormatedOIB>
  <DomainObject.Predmet.OstaliListFormated>
    <izvorni_sadrzaj>
      <item>Pavao Mrkonjić punomoćnik sudionika u postupku INOP-TEHNIKA d.o.o.</item>
      <item>Vjenceslav Pukšec</item>
    </izvorni_sadrzaj>
    <derivirana_varijabla naziv="DomainObject.Predmet.OstaliListFormated_1">
      <item>Pavao Mrkonjić punomoćnik sudionika u postupku INOP-TEHNIKA d.o.o.</item>
      <item>Vjenceslav Pukšec</item>
    </derivirana_varijabla>
  </DomainObject.Predmet.OstaliListFormated>
  <DomainObject.Predmet.OstaliListFormatedOIB>
    <izvorni_sadrzaj>
      <item>Pavao Mrkonjić, OIB 50443048410 punomoćnik sudionika u postupku INOP-TEHNIKA d.o.o.</item>
      <item>Vjenceslav Pukšec, OIB 91815901179</item>
    </izvorni_sadrzaj>
    <derivirana_varijabla naziv="DomainObject.Predmet.OstaliListFormatedOIB_1">
      <item>Pavao Mrkonjić, OIB 50443048410 punomoćnik sudionika u postupku INOP-TEHNIKA d.o.o.</item>
      <item>Vjenceslav Pukšec, OIB 91815901179</item>
    </derivirana_varijabla>
  </DomainObject.Predmet.OstaliListFormatedOIB>
  <DomainObject.Predmet.OstaliListFormatedWithAdress>
    <izvorni_sadrzaj>
      <item>Pavao Mrkonjić, Ante Topić Mimare 24, 10000 Zagreb punomoćnik sudionika u postupku INOP-TEHNIKA d.o.o.</item>
      <item>Vjenceslav Pukšec, Pete Poljanice 20, 10000 Zagreb</item>
    </izvorni_sadrzaj>
    <derivirana_varijabla naziv="DomainObject.Predmet.OstaliListFormatedWithAdress_1">
      <item>Pavao Mrkonjić, Ante Topić Mimare 24, 10000 Zagreb punomoćnik sudionika u postupku INOP-TEHNIKA d.o.o.</item>
      <item>Vjenceslav Pukšec, Pete Poljanice 20, 10000 Zagreb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INOP-TEHNIKA d.o.o.</item>
      <item>Vjenceslav Pukšec, OIB 91815901179, Pete Poljanice 20, 10000 Zagreb</item>
    </izvorni_sadrzaj>
    <derivirana_varijabla naziv="DomainObject.Predmet.OstaliListFormatedWithAdressOIB_1">
      <item>Pavao Mrkonjić, OIB 50443048410, Ante Topić Mimare 24, 10000 Zagreb punomoćnik sudionika u postupku INOP-TEHNIKA d.o.o.</item>
      <item>Vjenceslav Pukšec, OIB 91815901179, Pete Poljanice 20, 10000 Zagreb</item>
    </derivirana_varijabla>
  </DomainObject.Predmet.OstaliListFormatedWithAdressOIB>
  <DomainObject.Predmet.OstaliListNazivFormated>
    <izvorni_sadrzaj>
      <item>Pavao Mrkonjić</item>
      <item>Vjenceslav Pukšec</item>
    </izvorni_sadrzaj>
    <derivirana_varijabla naziv="DomainObject.Predmet.OstaliListNazivFormated_1">
      <item>Pavao Mrkonjić</item>
      <item>Vjenceslav Pukšec</item>
    </derivirana_varijabla>
  </DomainObject.Predmet.OstaliListNazivFormated>
  <DomainObject.Predmet.OstaliListNazivFormatedOIB>
    <izvorni_sadrzaj>
      <item>Pavao Mrkonjić, OIB 50443048410</item>
      <item>Vjenceslav Pukšec, OIB 91815901179</item>
    </izvorni_sadrzaj>
    <derivirana_varijabla naziv="DomainObject.Predmet.OstaliListNazivFormatedOIB_1">
      <item>Pavao Mrkonjić, OIB 50443048410</item>
      <item>Vjenceslav Pukšec, OIB 91815901179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St-1468/2018-22</izvorni_sadrzaj>
    <derivirana_varijabla naziv="DomainObject.PoslovniBrojDokumenta_1">St-1468/2018-22</derivirana_varijabla>
  </DomainObject.PoslovniBrojDokumenta>
  <DomainObject.Predmet.StrankaIDrugi>
    <izvorni_sadrzaj>INOP-TEHNIKA d.o.o.</izvorni_sadrzaj>
    <derivirana_varijabla naziv="DomainObject.Predmet.StrankaIDrugi_1">INOP-TEHNIKA d.o.o.</derivirana_varijabla>
  </DomainObject.Predmet.StrankaIDrugi>
  <DomainObject.Predmet.ProtustrankaIDrugi>
    <izvorni_sadrzaj>INOP-TEHNIKA d.o.o.</izvorni_sadrzaj>
    <derivirana_varijabla naziv="DomainObject.Predmet.ProtustrankaIDrugi_1">INOP-TEHNIKA d.o.o.</derivirana_varijabla>
  </DomainObject.Predmet.ProtustrankaIDrugi>
  <DomainObject.Predmet.StrankaIDrugiAdressOIB>
    <izvorni_sadrzaj>INOP-TEHNIKA d.o.o., OIB 07382373239, Pete Poljanice 20, 10000 Zagreb</izvorni_sadrzaj>
    <derivirana_varijabla naziv="DomainObject.Predmet.StrankaIDrugiAdressOIB_1">INOP-TEHNIKA d.o.o., OIB 07382373239, Pete Poljanice 20, 10000 Zagreb</derivirana_varijabla>
  </DomainObject.Predmet.StrankaIDrugiAdressOIB>
  <DomainObject.Predmet.ProtustrankaIDrugiAdressOIB>
    <izvorni_sadrzaj>INOP-TEHNIKA d.o.o., OIB 07382373239, Pete Poljanice 20, 10000 Zagreb</izvorni_sadrzaj>
    <derivirana_varijabla naziv="DomainObject.Predmet.ProtustrankaIDrugiAdressOIB_1">INOP-TEHNIKA d.o.o., OIB 07382373239, Pete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INOP-TEHNIKA d.o.o.</item>
      <item>INOP-TEHNIKA d.o.o.</item>
      <item>Pavao Mrkonjić</item>
      <item>Vjenceslav Pukšec</item>
    </izvorni_sadrzaj>
    <derivirana_varijabla naziv="DomainObject.Predmet.SudioniciListNaziv_1">
      <item>INOP-TEHNIKA d.o.o.</item>
      <item>INOP-TEHNIKA d.o.o.</item>
      <item>Pavao Mrkonjić</item>
      <item>Vjenceslav Pukšec</item>
    </derivirana_varijabla>
  </DomainObject.Predmet.SudioniciListNaziv>
  <DomainObject.Predmet.SudioniciListAdressOIB>
    <izvorni_sadrzaj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izvorni_sadrzaj>
    <derivirana_varijabla naziv="DomainObject.Predmet.SudioniciListAdressOIB_1">
      <item>INOP-TEHNIKA d.o.o., OIB 07382373239, Pete Poljanice 20,10000 Zagreb</item>
      <item>INOP-TEHNIKA d.o.o., OIB 07382373239, Pete Poljanice 20,10000 Zagreb</item>
      <item>Pavao Mrkonjić, OIB 50443048410, Ante Topić Mimare 24,10000 Zagreb</item>
      <item>Vjenceslav Pukšec, OIB 91815901179, Pete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07382373239</item>
      <item>, OIB 07382373239</item>
      <item>, OIB 50443048410</item>
      <item>, OIB 91815901179</item>
    </izvorni_sadrzaj>
    <derivirana_varijabla naziv="DomainObject.Predmet.SudioniciListNazivOIB_1">
      <item>, OIB 07382373239</item>
      <item>, OIB 07382373239</item>
      <item>, OIB 50443048410</item>
      <item>, OIB 91815901179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783</properties:Characters>
  <properties:Lines>42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2018-09-26T07:03:00Z</dcterms:created>
  <dc:creator>Korisnik</dc:creator>
  <cp:lastModifiedBy>Katarina Drndelić</cp:lastModifiedBy>
  <cp:lastPrinted>2018-09-26T11:05:00Z</cp:lastPrinted>
  <dcterms:modified xmlns:xsi="http://www.w3.org/2001/XMLSchema-instance" xsi:type="dcterms:W3CDTF">2018-09-26T11:05:00Z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St-1468/2018-22 / Odluka - Zaključak (zaključak_R.RADI ISPITIVANJA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