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c18b6" w14:paraId="76c18b6" w:rsidRDefault="00A27C3C" w:rsidP="00680BBA" w:rsidR="00A27C3C">
      <w:pPr>
        <w:pStyle w:val="Naslov2"/>
        <w15:collapsed w:val="false"/>
        <w:rPr>
          <w:b w:val="false"/>
          <w:sz w:val="24"/>
        </w:rPr>
      </w:pPr>
      <w:bookmarkStart w:name="_GoBack" w:id="0"/>
      <w:bookmarkEnd w:id="0"/>
      <w:r w:rsidRPr="00A27C3C">
        <w:rPr>
          <w:b w:val="false"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E1396">
        <w:rPr>
          <w:b w:val="false"/>
          <w:sz w:val="24"/>
        </w:rPr>
        <w:t xml:space="preserve"> </w:t>
      </w:r>
    </w:p>
    <w:p w:rsidRDefault="00680BBA" w:rsidP="00680BBA" w:rsidR="00680BBA" w:rsidRPr="00680BBA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 w:rsidRPr="00680BB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680BBA" w:rsidP="00680BBA" w:rsidR="00680BBA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Trgovački sud u Zagrebu</w:t>
      </w:r>
    </w:p>
    <w:p w:rsidRDefault="00680BBA" w:rsidP="00680BBA" w:rsidR="00680BBA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Zagreb, Amruševa 2/II</w:t>
      </w:r>
    </w:p>
    <w:p w:rsidRDefault="000E2C6B" w:rsidP="00BD7886" w:rsidR="000E2C6B">
      <w:pPr>
        <w:jc w:val="right"/>
        <w:rPr>
          <w:b/>
          <w:sz w:val="24"/>
          <w:szCs w:val="24"/>
        </w:rPr>
      </w:pPr>
    </w:p>
    <w:p w:rsidRDefault="00680BBA" w:rsidP="00BD7886" w:rsidR="000E2C6B">
      <w:pPr>
        <w:jc w:val="right"/>
        <w:rPr>
          <w:sz w:val="24"/>
          <w:szCs w:val="24"/>
          <w:lang w:val="pt-BR"/>
        </w:rPr>
      </w:pPr>
      <w:r w:rsidRPr="00A665A8">
        <w:rPr>
          <w:b/>
          <w:sz w:val="24"/>
          <w:szCs w:val="24"/>
        </w:rPr>
        <w:tab/>
      </w:r>
      <w:r w:rsidR="00BD7886" w:rsidRPr="008833A1">
        <w:rPr>
          <w:sz w:val="24"/>
          <w:szCs w:val="24"/>
          <w:lang w:val="pt-BR"/>
        </w:rPr>
        <w:t>40.St-1</w:t>
      </w:r>
      <w:r w:rsidR="008C5313">
        <w:rPr>
          <w:sz w:val="24"/>
          <w:szCs w:val="24"/>
          <w:lang w:val="pt-BR"/>
        </w:rPr>
        <w:t>033</w:t>
      </w:r>
      <w:r w:rsidR="00BD7886" w:rsidRPr="008833A1">
        <w:rPr>
          <w:sz w:val="24"/>
          <w:szCs w:val="24"/>
          <w:lang w:val="pt-BR"/>
        </w:rPr>
        <w:t>/1</w:t>
      </w:r>
      <w:r w:rsidR="008C5313">
        <w:rPr>
          <w:sz w:val="24"/>
          <w:szCs w:val="24"/>
          <w:lang w:val="pt-BR"/>
        </w:rPr>
        <w:t>1</w:t>
      </w:r>
      <w:r w:rsidR="00BD7886" w:rsidRPr="008833A1">
        <w:rPr>
          <w:sz w:val="24"/>
          <w:szCs w:val="24"/>
          <w:lang w:val="pt-BR"/>
        </w:rPr>
        <w:t xml:space="preserve"> </w:t>
      </w:r>
    </w:p>
    <w:p w:rsidRDefault="00BD7886" w:rsidP="00BD7886" w:rsidR="00BD7886" w:rsidRPr="008833A1">
      <w:pPr>
        <w:jc w:val="right"/>
        <w:rPr>
          <w:sz w:val="24"/>
          <w:szCs w:val="24"/>
          <w:lang w:val="pt-BR"/>
        </w:rPr>
      </w:pPr>
      <w:r w:rsidRPr="008833A1">
        <w:rPr>
          <w:sz w:val="24"/>
          <w:szCs w:val="24"/>
          <w:lang w:val="pt-BR"/>
        </w:rPr>
        <w:t xml:space="preserve">    </w:t>
      </w:r>
    </w:p>
    <w:p w:rsidRDefault="00BD7886" w:rsidP="001F29CC" w:rsidR="00BD7886" w:rsidRPr="00602D83">
      <w:pPr>
        <w:jc w:val="center"/>
        <w:rPr>
          <w:sz w:val="24"/>
          <w:szCs w:val="24"/>
        </w:rPr>
      </w:pPr>
      <w:r w:rsidRPr="00602D83">
        <w:rPr>
          <w:sz w:val="24"/>
          <w:szCs w:val="24"/>
        </w:rPr>
        <w:t>R E P U B L I KA  H R V A T S K A</w:t>
      </w:r>
    </w:p>
    <w:p w:rsidRDefault="001F29CC" w:rsidP="00BD7886" w:rsidR="00BD7886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BD7886" w:rsidRPr="00602D83">
        <w:rPr>
          <w:sz w:val="24"/>
          <w:szCs w:val="24"/>
        </w:rPr>
        <w:t>Z A K LJ U Č A K</w:t>
      </w:r>
    </w:p>
    <w:p w:rsidRDefault="000E2C6B" w:rsidP="00BD7886" w:rsidR="000E2C6B" w:rsidRPr="00602D83">
      <w:pPr>
        <w:ind w:left="2880"/>
        <w:rPr>
          <w:sz w:val="24"/>
          <w:szCs w:val="24"/>
        </w:rPr>
      </w:pPr>
    </w:p>
    <w:p w:rsidRDefault="00BD7886" w:rsidP="00BD7886" w:rsidR="00BD7886" w:rsidRPr="00602D83">
      <w:pPr>
        <w:rPr>
          <w:sz w:val="24"/>
          <w:szCs w:val="24"/>
        </w:rPr>
      </w:pPr>
    </w:p>
    <w:p w:rsidRDefault="00BD7886" w:rsidP="008C5313" w:rsidR="008C5313" w:rsidRPr="00A152AA">
      <w:pPr>
        <w:jc w:val="both"/>
        <w:rPr>
          <w:sz w:val="24"/>
          <w:szCs w:val="24"/>
        </w:rPr>
      </w:pPr>
      <w:r w:rsidRPr="00E755F0">
        <w:rPr>
          <w:sz w:val="24"/>
          <w:szCs w:val="24"/>
        </w:rPr>
        <w:tab/>
      </w:r>
      <w:r w:rsidR="008C5313" w:rsidRPr="00A152AA">
        <w:rPr>
          <w:sz w:val="24"/>
          <w:szCs w:val="24"/>
        </w:rPr>
        <w:t xml:space="preserve">TRGOVAČKI SUD U ZAGREBU po sucu Anti Galiću, kao stečajnom sucu, u stečajnom postupku nad dužnikom dužnikom HIRON d.o.o. u stečaju, za trgovinu i usluge, Zagreb, Drežnička 34, (OIB 17362094147), dana </w:t>
      </w:r>
      <w:r w:rsidR="00A27C3C">
        <w:rPr>
          <w:sz w:val="24"/>
          <w:szCs w:val="24"/>
        </w:rPr>
        <w:t>20</w:t>
      </w:r>
      <w:r w:rsidR="008C5313">
        <w:rPr>
          <w:sz w:val="24"/>
          <w:szCs w:val="24"/>
        </w:rPr>
        <w:t>.studenog</w:t>
      </w:r>
      <w:r w:rsidR="008C5313" w:rsidRPr="00A152AA">
        <w:rPr>
          <w:sz w:val="24"/>
          <w:szCs w:val="24"/>
        </w:rPr>
        <w:t xml:space="preserve"> 201</w:t>
      </w:r>
      <w:r w:rsidR="008C5313">
        <w:rPr>
          <w:sz w:val="24"/>
          <w:szCs w:val="24"/>
        </w:rPr>
        <w:t>8</w:t>
      </w:r>
      <w:r w:rsidR="008C5313" w:rsidRPr="00A152AA">
        <w:rPr>
          <w:sz w:val="24"/>
          <w:szCs w:val="24"/>
        </w:rPr>
        <w:t>.</w:t>
      </w:r>
    </w:p>
    <w:p w:rsidRDefault="00BD7886" w:rsidP="00BD7886" w:rsidR="00BD7886" w:rsidRPr="007E7A8B">
      <w:pPr>
        <w:tabs>
          <w:tab w:pos="6525" w:val="left"/>
        </w:tabs>
        <w:jc w:val="both"/>
        <w:rPr>
          <w:b/>
          <w:bCs/>
          <w:sz w:val="40"/>
          <w:szCs w:val="40"/>
        </w:rPr>
      </w:pPr>
    </w:p>
    <w:p w:rsidRDefault="00BD7886" w:rsidP="00BD7886" w:rsidR="00BD7886">
      <w:pPr>
        <w:widowControl/>
        <w:jc w:val="center"/>
        <w:rPr>
          <w:b/>
          <w:sz w:val="24"/>
          <w:szCs w:val="24"/>
        </w:rPr>
      </w:pPr>
      <w:r w:rsidRPr="007E7A8B">
        <w:rPr>
          <w:b/>
          <w:sz w:val="24"/>
          <w:szCs w:val="24"/>
        </w:rPr>
        <w:t>z a k lj u č i o   j e</w:t>
      </w:r>
    </w:p>
    <w:p w:rsidRDefault="000E2C6B" w:rsidP="00BD7886" w:rsidR="000E2C6B" w:rsidRPr="007E7A8B">
      <w:pPr>
        <w:widowControl/>
        <w:jc w:val="center"/>
        <w:rPr>
          <w:b/>
          <w:sz w:val="24"/>
          <w:szCs w:val="24"/>
        </w:rPr>
      </w:pPr>
    </w:p>
    <w:p w:rsidRDefault="002E1396" w:rsidP="002F60C2" w:rsidR="002E1396" w:rsidRPr="005571E5">
      <w:pPr>
        <w:widowControl/>
        <w:rPr>
          <w:b/>
          <w:sz w:val="24"/>
          <w:szCs w:val="24"/>
        </w:rPr>
      </w:pPr>
    </w:p>
    <w:p w:rsidRDefault="007D30A8" w:rsidP="004700A5" w:rsidR="004700A5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FA2B13">
        <w:rPr>
          <w:sz w:val="24"/>
          <w:szCs w:val="24"/>
        </w:rPr>
        <w:t xml:space="preserve">akon postupka </w:t>
      </w:r>
      <w:r>
        <w:rPr>
          <w:sz w:val="24"/>
          <w:szCs w:val="24"/>
        </w:rPr>
        <w:t xml:space="preserve">unovčenja </w:t>
      </w:r>
      <w:r w:rsidR="00A27C3C">
        <w:rPr>
          <w:sz w:val="24"/>
          <w:szCs w:val="24"/>
        </w:rPr>
        <w:t>elektroničkom</w:t>
      </w:r>
      <w:r w:rsidR="00CE2633">
        <w:rPr>
          <w:sz w:val="24"/>
          <w:szCs w:val="24"/>
        </w:rPr>
        <w:t xml:space="preserve"> javnom dražbom</w:t>
      </w:r>
      <w:r>
        <w:rPr>
          <w:sz w:val="24"/>
          <w:szCs w:val="24"/>
        </w:rPr>
        <w:t xml:space="preserve"> kod Financijske agencije</w:t>
      </w:r>
      <w:r w:rsidR="006D2AE7">
        <w:rPr>
          <w:sz w:val="24"/>
          <w:szCs w:val="24"/>
        </w:rPr>
        <w:t>:</w:t>
      </w:r>
    </w:p>
    <w:p w:rsidRDefault="007D30A8" w:rsidP="004700A5" w:rsidR="007D30A8">
      <w:pPr>
        <w:ind w:firstLine="680"/>
        <w:jc w:val="both"/>
        <w:rPr>
          <w:sz w:val="24"/>
          <w:szCs w:val="24"/>
        </w:rPr>
      </w:pPr>
    </w:p>
    <w:p w:rsidRDefault="006D2AE7" w:rsidP="004700A5" w:rsidR="00372E1D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1.nekretnin</w:t>
      </w:r>
      <w:r w:rsidR="007D30A8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="00A632DB">
        <w:rPr>
          <w:sz w:val="24"/>
          <w:szCs w:val="24"/>
        </w:rPr>
        <w:t xml:space="preserve">stečajnog </w:t>
      </w:r>
      <w:r>
        <w:rPr>
          <w:sz w:val="24"/>
          <w:szCs w:val="24"/>
        </w:rPr>
        <w:t>dužnik</w:t>
      </w:r>
      <w:r w:rsidR="004700A5">
        <w:rPr>
          <w:sz w:val="24"/>
          <w:szCs w:val="24"/>
        </w:rPr>
        <w:t>a</w:t>
      </w:r>
      <w:r w:rsidR="00372E1D" w:rsidRPr="00372E1D">
        <w:rPr>
          <w:sz w:val="24"/>
          <w:szCs w:val="24"/>
        </w:rPr>
        <w:t xml:space="preserve"> </w:t>
      </w:r>
      <w:r w:rsidR="008C5313" w:rsidRPr="00A152AA">
        <w:rPr>
          <w:sz w:val="24"/>
          <w:szCs w:val="24"/>
        </w:rPr>
        <w:t>HIRON d.o.o. u stečaju, za trgovinu i usluge, Zagreb, Drežnička 34, (OIB 17362094147)</w:t>
      </w:r>
      <w:r w:rsidR="00372E1D">
        <w:rPr>
          <w:sz w:val="24"/>
          <w:szCs w:val="24"/>
        </w:rPr>
        <w:t xml:space="preserve">, </w:t>
      </w:r>
      <w:r w:rsidR="00A632DB">
        <w:rPr>
          <w:sz w:val="24"/>
          <w:szCs w:val="24"/>
        </w:rPr>
        <w:t>(</w:t>
      </w:r>
      <w:r w:rsidR="00372E1D">
        <w:rPr>
          <w:sz w:val="24"/>
          <w:szCs w:val="24"/>
        </w:rPr>
        <w:t xml:space="preserve">stečajni upravitelj </w:t>
      </w:r>
      <w:r w:rsidR="00B13FDE">
        <w:rPr>
          <w:sz w:val="24"/>
          <w:szCs w:val="24"/>
        </w:rPr>
        <w:t>Zdravko Mitak</w:t>
      </w:r>
      <w:r w:rsidR="00372E1D">
        <w:rPr>
          <w:sz w:val="24"/>
          <w:szCs w:val="24"/>
        </w:rPr>
        <w:t xml:space="preserve"> iz Zagreba</w:t>
      </w:r>
      <w:r w:rsidR="00A632DB">
        <w:rPr>
          <w:sz w:val="24"/>
          <w:szCs w:val="24"/>
        </w:rPr>
        <w:t>)</w:t>
      </w:r>
    </w:p>
    <w:p w:rsidRDefault="00372E1D" w:rsidP="00B13FDE" w:rsidR="00B13FDE" w:rsidRPr="00A12020">
      <w:pPr>
        <w:tabs>
          <w:tab w:pos="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2.opis</w:t>
      </w:r>
      <w:r w:rsidR="00B0743A">
        <w:rPr>
          <w:sz w:val="24"/>
          <w:szCs w:val="24"/>
        </w:rPr>
        <w:t>an</w:t>
      </w:r>
      <w:r w:rsidR="007D30A8">
        <w:rPr>
          <w:sz w:val="24"/>
          <w:szCs w:val="24"/>
        </w:rPr>
        <w:t>e</w:t>
      </w:r>
      <w:r w:rsidR="00B0743A">
        <w:rPr>
          <w:sz w:val="24"/>
          <w:szCs w:val="24"/>
        </w:rPr>
        <w:t xml:space="preserve"> kao </w:t>
      </w:r>
      <w:r w:rsidR="00B13FDE" w:rsidRPr="00A12020">
        <w:rPr>
          <w:sz w:val="24"/>
          <w:szCs w:val="24"/>
        </w:rPr>
        <w:t xml:space="preserve">- upisana u zk. ulošku br. 8213,  k.o. Vrapče (etaža 384), kod Općinskog građanskog suda u Zagrebu koja se sastoji od lokala br. 40-46 u prizemlju 12,98 čm, X. (deseti) ulaz, Malešnica br. 52 kao posebni dio stambeno-poslovnog objekta oznake KC-3 u naselju Malešnica, sa 10 ulaza, sada ulica S. Draganića 1, 3, i 5 ulica A,. T. Mimare 24, 26, 28, ulica Malešnica 46, 48, 50 i 52, sagrađena na zk. č. br. 306/5 sa 916 čhv ili 3294 čm. </w:t>
      </w:r>
    </w:p>
    <w:p w:rsidRDefault="005B4A8D" w:rsidP="000F3B68" w:rsidR="005B4A8D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3.vrsta predmeta prodaje: </w:t>
      </w:r>
      <w:r w:rsidR="0083408D">
        <w:rPr>
          <w:sz w:val="24"/>
          <w:szCs w:val="24"/>
        </w:rPr>
        <w:t xml:space="preserve">pojedinačni </w:t>
      </w:r>
      <w:r>
        <w:rPr>
          <w:sz w:val="24"/>
          <w:szCs w:val="24"/>
        </w:rPr>
        <w:t>predmet prodaje</w:t>
      </w:r>
      <w:r w:rsidR="0083408D">
        <w:rPr>
          <w:sz w:val="24"/>
          <w:szCs w:val="24"/>
        </w:rPr>
        <w:t xml:space="preserve"> (nekretnina)</w:t>
      </w:r>
    </w:p>
    <w:p w:rsidRDefault="00732C00" w:rsidP="000F3B68" w:rsidR="00732C00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4.identifikator predmeta prodaje: </w:t>
      </w:r>
      <w:r w:rsidR="0083408D">
        <w:rPr>
          <w:sz w:val="24"/>
          <w:szCs w:val="24"/>
        </w:rPr>
        <w:t>761</w:t>
      </w:r>
    </w:p>
    <w:p w:rsidRDefault="005B4A8D" w:rsidP="000F3B68" w:rsidR="00BB77B3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BB77B3">
        <w:rPr>
          <w:sz w:val="24"/>
          <w:szCs w:val="24"/>
        </w:rPr>
        <w:t>jamčevina uplaćena na račun:</w:t>
      </w:r>
      <w:r w:rsidR="00471C5A">
        <w:rPr>
          <w:sz w:val="24"/>
          <w:szCs w:val="24"/>
        </w:rPr>
        <w:t xml:space="preserve"> HR 3323900011300028779</w:t>
      </w:r>
    </w:p>
    <w:p w:rsidRDefault="00BB77B3" w:rsidP="000F3B68" w:rsidR="00BB77B3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5.kupovina uplaćena na račun </w:t>
      </w:r>
      <w:r w:rsidR="00685AA3">
        <w:rPr>
          <w:sz w:val="24"/>
          <w:szCs w:val="24"/>
        </w:rPr>
        <w:t>IBAN:HR 1123900011300028787</w:t>
      </w:r>
    </w:p>
    <w:p w:rsidRDefault="00B0743A" w:rsidP="004804EC" w:rsidR="00B0743A">
      <w:pPr>
        <w:ind w:firstLine="680"/>
        <w:jc w:val="both"/>
        <w:rPr>
          <w:sz w:val="24"/>
        </w:rPr>
      </w:pPr>
    </w:p>
    <w:p w:rsidRDefault="007D30A8" w:rsidP="004804EC" w:rsidR="004804EC">
      <w:pPr>
        <w:ind w:firstLine="680"/>
        <w:jc w:val="both"/>
        <w:rPr>
          <w:sz w:val="24"/>
        </w:rPr>
      </w:pPr>
      <w:r>
        <w:rPr>
          <w:sz w:val="24"/>
          <w:szCs w:val="24"/>
        </w:rPr>
        <w:t>a temeljem pravomoćnog rješenja o namirenju ovog suda poslovni broj St-1</w:t>
      </w:r>
      <w:r w:rsidR="00063B08">
        <w:rPr>
          <w:sz w:val="24"/>
          <w:szCs w:val="24"/>
        </w:rPr>
        <w:t>033</w:t>
      </w:r>
      <w:r>
        <w:rPr>
          <w:sz w:val="24"/>
          <w:szCs w:val="24"/>
        </w:rPr>
        <w:t>/1</w:t>
      </w:r>
      <w:r w:rsidR="00063B08">
        <w:rPr>
          <w:sz w:val="24"/>
          <w:szCs w:val="24"/>
        </w:rPr>
        <w:t>1</w:t>
      </w:r>
      <w:r>
        <w:rPr>
          <w:sz w:val="24"/>
          <w:szCs w:val="24"/>
        </w:rPr>
        <w:t xml:space="preserve"> od </w:t>
      </w:r>
      <w:r w:rsidR="00B973D6">
        <w:rPr>
          <w:sz w:val="24"/>
          <w:szCs w:val="24"/>
        </w:rPr>
        <w:t>14.ožujka</w:t>
      </w:r>
      <w:r>
        <w:rPr>
          <w:sz w:val="24"/>
          <w:szCs w:val="24"/>
        </w:rPr>
        <w:t xml:space="preserve"> 2018.</w:t>
      </w:r>
      <w:r w:rsidR="005667A3">
        <w:rPr>
          <w:sz w:val="24"/>
          <w:szCs w:val="24"/>
        </w:rPr>
        <w:t xml:space="preserve"> </w:t>
      </w:r>
      <w:r w:rsidR="00760277" w:rsidRPr="005667A3">
        <w:rPr>
          <w:b/>
          <w:sz w:val="24"/>
        </w:rPr>
        <w:t>nalaže se</w:t>
      </w:r>
      <w:r w:rsidR="00760277">
        <w:rPr>
          <w:sz w:val="24"/>
        </w:rPr>
        <w:t xml:space="preserve"> Financijskoj agenciji </w:t>
      </w:r>
      <w:r w:rsidR="004804EC">
        <w:rPr>
          <w:sz w:val="24"/>
        </w:rPr>
        <w:t xml:space="preserve">iznos uplaćen od strane kupca </w:t>
      </w:r>
      <w:r w:rsidR="00B973D6" w:rsidRPr="005A0E57">
        <w:rPr>
          <w:sz w:val="24"/>
          <w:szCs w:val="24"/>
        </w:rPr>
        <w:t>PARTNER BANKA d.d. Zagreb, Vončinina 2., OIB 71221608291</w:t>
      </w:r>
      <w:r w:rsidR="004804EC">
        <w:rPr>
          <w:sz w:val="24"/>
        </w:rPr>
        <w:t xml:space="preserve"> (</w:t>
      </w:r>
      <w:r w:rsidR="00DA338F">
        <w:rPr>
          <w:sz w:val="24"/>
        </w:rPr>
        <w:t>100.001,00</w:t>
      </w:r>
      <w:r w:rsidR="004804EC">
        <w:rPr>
          <w:sz w:val="24"/>
        </w:rPr>
        <w:t xml:space="preserve"> kn) temeljem </w:t>
      </w:r>
      <w:r w:rsidR="00DA338F">
        <w:rPr>
          <w:sz w:val="24"/>
        </w:rPr>
        <w:t xml:space="preserve">četvrte </w:t>
      </w:r>
      <w:r w:rsidR="004804EC">
        <w:rPr>
          <w:sz w:val="24"/>
        </w:rPr>
        <w:t xml:space="preserve">elektroničke javne dražbe (identifikator nadmetanja </w:t>
      </w:r>
      <w:r w:rsidR="00DA338F">
        <w:rPr>
          <w:sz w:val="24"/>
        </w:rPr>
        <w:t>1301</w:t>
      </w:r>
      <w:r w:rsidR="004804EC">
        <w:rPr>
          <w:sz w:val="24"/>
        </w:rPr>
        <w:t>)</w:t>
      </w:r>
    </w:p>
    <w:p w:rsidRDefault="004804EC" w:rsidP="004804EC" w:rsidR="004804EC">
      <w:pPr>
        <w:ind w:firstLine="680"/>
        <w:jc w:val="both"/>
        <w:rPr>
          <w:sz w:val="24"/>
        </w:rPr>
      </w:pPr>
    </w:p>
    <w:p w:rsidRDefault="000E2C6B" w:rsidP="004804EC" w:rsidR="000E2C6B">
      <w:pPr>
        <w:ind w:firstLine="680"/>
        <w:jc w:val="both"/>
        <w:rPr>
          <w:b/>
          <w:sz w:val="24"/>
        </w:rPr>
      </w:pPr>
    </w:p>
    <w:p w:rsidRDefault="000E2C6B" w:rsidP="004804EC" w:rsidR="000E2C6B">
      <w:pPr>
        <w:ind w:firstLine="680"/>
        <w:jc w:val="both"/>
        <w:rPr>
          <w:b/>
          <w:sz w:val="24"/>
        </w:rPr>
      </w:pPr>
    </w:p>
    <w:p w:rsidRDefault="000E2C6B" w:rsidP="004804EC" w:rsidR="000E2C6B">
      <w:pPr>
        <w:ind w:firstLine="680"/>
        <w:jc w:val="both"/>
        <w:rPr>
          <w:b/>
          <w:sz w:val="24"/>
        </w:rPr>
      </w:pPr>
    </w:p>
    <w:p w:rsidRDefault="000E2C6B" w:rsidP="004804EC" w:rsidR="000E2C6B">
      <w:pPr>
        <w:ind w:firstLine="680"/>
        <w:jc w:val="both"/>
        <w:rPr>
          <w:b/>
          <w:sz w:val="24"/>
        </w:rPr>
      </w:pPr>
    </w:p>
    <w:p w:rsidRDefault="000E2C6B" w:rsidP="004804EC" w:rsidR="000E2C6B">
      <w:pPr>
        <w:ind w:firstLine="680"/>
        <w:jc w:val="both"/>
        <w:rPr>
          <w:b/>
          <w:sz w:val="24"/>
        </w:rPr>
      </w:pPr>
    </w:p>
    <w:p w:rsidRDefault="000E2C6B" w:rsidP="004804EC" w:rsidR="000E2C6B">
      <w:pPr>
        <w:ind w:firstLine="680"/>
        <w:jc w:val="both"/>
        <w:rPr>
          <w:b/>
          <w:sz w:val="24"/>
        </w:rPr>
      </w:pPr>
    </w:p>
    <w:p w:rsidRDefault="000E2C6B" w:rsidP="004804EC" w:rsidR="000E2C6B">
      <w:pPr>
        <w:ind w:firstLine="680"/>
        <w:jc w:val="both"/>
        <w:rPr>
          <w:b/>
          <w:sz w:val="24"/>
        </w:rPr>
      </w:pPr>
    </w:p>
    <w:p w:rsidRDefault="000E2C6B" w:rsidP="004804EC" w:rsidR="000E2C6B">
      <w:pPr>
        <w:ind w:firstLine="680"/>
        <w:jc w:val="both"/>
        <w:rPr>
          <w:b/>
          <w:sz w:val="24"/>
        </w:rPr>
      </w:pPr>
    </w:p>
    <w:p w:rsidRDefault="000E2C6B" w:rsidP="004804EC" w:rsidR="000E2C6B">
      <w:pPr>
        <w:ind w:firstLine="680"/>
        <w:jc w:val="both"/>
        <w:rPr>
          <w:b/>
          <w:sz w:val="24"/>
        </w:rPr>
      </w:pPr>
    </w:p>
    <w:p w:rsidRDefault="00B0743A" w:rsidP="004804EC" w:rsidR="000F3B68">
      <w:pPr>
        <w:ind w:firstLine="680"/>
        <w:jc w:val="both"/>
        <w:rPr>
          <w:sz w:val="24"/>
          <w:szCs w:val="24"/>
        </w:rPr>
      </w:pPr>
      <w:r w:rsidRPr="00B0743A">
        <w:rPr>
          <w:b/>
          <w:sz w:val="24"/>
        </w:rPr>
        <w:t>ODMAH</w:t>
      </w:r>
      <w:r>
        <w:rPr>
          <w:sz w:val="24"/>
        </w:rPr>
        <w:t xml:space="preserve"> </w:t>
      </w:r>
      <w:r w:rsidR="004804EC">
        <w:rPr>
          <w:sz w:val="24"/>
        </w:rPr>
        <w:t xml:space="preserve">uplatiti za korist: </w:t>
      </w:r>
      <w:r w:rsidR="000F3B68" w:rsidRPr="003900D7">
        <w:rPr>
          <w:sz w:val="24"/>
          <w:szCs w:val="24"/>
        </w:rPr>
        <w:t xml:space="preserve"> </w:t>
      </w:r>
    </w:p>
    <w:p w:rsidRDefault="000F3B68" w:rsidP="000F3B68" w:rsidR="000F3B68">
      <w:pPr>
        <w:ind w:firstLine="680"/>
        <w:jc w:val="both"/>
        <w:rPr>
          <w:sz w:val="24"/>
          <w:szCs w:val="24"/>
        </w:rPr>
      </w:pPr>
    </w:p>
    <w:p w:rsidRDefault="000F3B68" w:rsidP="00422C2A" w:rsidR="00422C2A">
      <w:pPr>
        <w:ind w:firstLine="680"/>
        <w:jc w:val="both"/>
        <w:rPr>
          <w:b/>
          <w:sz w:val="24"/>
          <w:szCs w:val="24"/>
        </w:rPr>
      </w:pPr>
      <w:r w:rsidRPr="000E7DD0">
        <w:rPr>
          <w:sz w:val="24"/>
          <w:szCs w:val="24"/>
        </w:rPr>
        <w:t xml:space="preserve">1.stečajne masa stečajnog dužnika </w:t>
      </w:r>
      <w:r w:rsidR="0084321A" w:rsidRPr="00A152AA">
        <w:rPr>
          <w:sz w:val="24"/>
          <w:szCs w:val="24"/>
        </w:rPr>
        <w:t>HIRON d.o.o. u stečaju, za trgovinu i usluge, Zagreb, Drežnička 34, (OIB 17362094147)</w:t>
      </w:r>
      <w:r w:rsidR="00422DFB">
        <w:rPr>
          <w:sz w:val="24"/>
          <w:szCs w:val="24"/>
        </w:rPr>
        <w:t xml:space="preserve"> </w:t>
      </w:r>
      <w:r w:rsidRPr="00707976">
        <w:rPr>
          <w:sz w:val="24"/>
          <w:szCs w:val="24"/>
        </w:rPr>
        <w:t xml:space="preserve">iznos od </w:t>
      </w:r>
      <w:r w:rsidR="00422DFB">
        <w:rPr>
          <w:sz w:val="24"/>
          <w:szCs w:val="24"/>
        </w:rPr>
        <w:t xml:space="preserve"> </w:t>
      </w:r>
      <w:r w:rsidR="0094232E" w:rsidRPr="000D0B6C">
        <w:rPr>
          <w:b/>
          <w:sz w:val="24"/>
          <w:szCs w:val="24"/>
        </w:rPr>
        <w:t>10</w:t>
      </w:r>
      <w:r w:rsidR="0084321A">
        <w:rPr>
          <w:b/>
          <w:sz w:val="24"/>
          <w:szCs w:val="24"/>
        </w:rPr>
        <w:t>0.001,00</w:t>
      </w:r>
      <w:r w:rsidRPr="000D0B6C">
        <w:rPr>
          <w:b/>
          <w:sz w:val="24"/>
          <w:szCs w:val="24"/>
        </w:rPr>
        <w:t xml:space="preserve"> kn</w:t>
      </w:r>
      <w:r w:rsidR="003A154B">
        <w:rPr>
          <w:sz w:val="24"/>
          <w:szCs w:val="24"/>
        </w:rPr>
        <w:t xml:space="preserve">, </w:t>
      </w:r>
      <w:r w:rsidR="00C575E2">
        <w:rPr>
          <w:sz w:val="24"/>
          <w:szCs w:val="24"/>
        </w:rPr>
        <w:t>na</w:t>
      </w:r>
      <w:r w:rsidR="00EA198B">
        <w:rPr>
          <w:sz w:val="24"/>
          <w:szCs w:val="24"/>
        </w:rPr>
        <w:t xml:space="preserve"> </w:t>
      </w:r>
      <w:r w:rsidR="00EA198B" w:rsidRPr="00C575E2">
        <w:rPr>
          <w:sz w:val="24"/>
          <w:szCs w:val="24"/>
        </w:rPr>
        <w:t>račun</w:t>
      </w:r>
      <w:r w:rsidR="00C575E2">
        <w:rPr>
          <w:sz w:val="24"/>
          <w:szCs w:val="24"/>
        </w:rPr>
        <w:t xml:space="preserve"> broj</w:t>
      </w:r>
      <w:r w:rsidR="00EA198B" w:rsidRPr="002B7AB6">
        <w:rPr>
          <w:b/>
          <w:sz w:val="24"/>
          <w:szCs w:val="24"/>
        </w:rPr>
        <w:t xml:space="preserve">: IBAN HR </w:t>
      </w:r>
      <w:r w:rsidR="00422C2A">
        <w:rPr>
          <w:b/>
          <w:sz w:val="24"/>
          <w:szCs w:val="24"/>
        </w:rPr>
        <w:t>3223400091190023395</w:t>
      </w:r>
    </w:p>
    <w:p w:rsidRDefault="00AE531F" w:rsidP="00A03E2A" w:rsidR="00AE531F">
      <w:pPr>
        <w:ind w:firstLine="720"/>
        <w:jc w:val="both"/>
        <w:rPr>
          <w:sz w:val="24"/>
          <w:szCs w:val="24"/>
        </w:rPr>
      </w:pPr>
    </w:p>
    <w:p w:rsidRDefault="004679D4" w:rsidP="00584AC6" w:rsidR="004679D4">
      <w:pPr>
        <w:ind w:firstLine="72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 xml:space="preserve"> </w:t>
      </w:r>
      <w:r w:rsidR="004804EC">
        <w:rPr>
          <w:sz w:val="24"/>
          <w:szCs w:val="24"/>
        </w:rPr>
        <w:t>te po provedenoj uplati obavijestiti ovaj sud.</w:t>
      </w:r>
    </w:p>
    <w:p w:rsidRDefault="004804EC" w:rsidP="00584AC6" w:rsidR="004804EC" w:rsidRPr="002100B9">
      <w:pPr>
        <w:ind w:firstLine="720"/>
        <w:jc w:val="both"/>
        <w:rPr>
          <w:sz w:val="24"/>
          <w:szCs w:val="24"/>
        </w:rPr>
      </w:pPr>
    </w:p>
    <w:p w:rsidRDefault="002E1396" w:rsidR="002E1396" w:rsidRPr="002100B9">
      <w:pPr>
        <w:widowControl/>
        <w:jc w:val="center"/>
        <w:rPr>
          <w:sz w:val="24"/>
          <w:szCs w:val="24"/>
        </w:rPr>
      </w:pPr>
      <w:r w:rsidRPr="002100B9">
        <w:rPr>
          <w:sz w:val="24"/>
          <w:szCs w:val="24"/>
        </w:rPr>
        <w:t xml:space="preserve">Zagreb,  </w:t>
      </w:r>
      <w:r w:rsidR="00A27C3C">
        <w:rPr>
          <w:sz w:val="24"/>
          <w:szCs w:val="24"/>
        </w:rPr>
        <w:t>20</w:t>
      </w:r>
      <w:r w:rsidR="00422C2A">
        <w:rPr>
          <w:sz w:val="24"/>
          <w:szCs w:val="24"/>
        </w:rPr>
        <w:t>.studenog</w:t>
      </w:r>
      <w:r w:rsidR="00FB07BB" w:rsidRPr="002100B9">
        <w:rPr>
          <w:sz w:val="24"/>
          <w:szCs w:val="24"/>
        </w:rPr>
        <w:t xml:space="preserve"> </w:t>
      </w:r>
      <w:r w:rsidR="004679D4" w:rsidRPr="002100B9">
        <w:rPr>
          <w:sz w:val="24"/>
          <w:szCs w:val="24"/>
        </w:rPr>
        <w:t>201</w:t>
      </w:r>
      <w:r w:rsidR="00A24DF0">
        <w:rPr>
          <w:sz w:val="24"/>
          <w:szCs w:val="24"/>
        </w:rPr>
        <w:t>8</w:t>
      </w:r>
      <w:r w:rsidR="004679D4" w:rsidRPr="002100B9">
        <w:rPr>
          <w:sz w:val="24"/>
          <w:szCs w:val="24"/>
        </w:rPr>
        <w:t>.</w:t>
      </w:r>
      <w:r w:rsidRPr="002100B9">
        <w:rPr>
          <w:sz w:val="24"/>
          <w:szCs w:val="24"/>
        </w:rPr>
        <w:t xml:space="preserve"> </w:t>
      </w:r>
    </w:p>
    <w:p w:rsidRDefault="002E1396" w:rsidR="002E1396" w:rsidRPr="002100B9">
      <w:pPr>
        <w:widowControl/>
        <w:jc w:val="both"/>
        <w:rPr>
          <w:sz w:val="24"/>
          <w:szCs w:val="24"/>
        </w:rPr>
      </w:pP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  <w:t xml:space="preserve">  </w:t>
      </w:r>
      <w:r w:rsidRPr="002100B9">
        <w:rPr>
          <w:sz w:val="24"/>
          <w:szCs w:val="24"/>
        </w:rPr>
        <w:tab/>
      </w:r>
    </w:p>
    <w:p w:rsidRDefault="003C7165" w:rsidP="00422C2A" w:rsidR="002E1396" w:rsidRPr="002100B9">
      <w:pPr>
        <w:widowControl/>
        <w:ind w:firstLine="720" w:left="504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 xml:space="preserve"> </w:t>
      </w:r>
      <w:r w:rsidR="004A00DB" w:rsidRPr="002100B9">
        <w:rPr>
          <w:sz w:val="24"/>
          <w:szCs w:val="24"/>
        </w:rPr>
        <w:t>Sudac:</w:t>
      </w:r>
    </w:p>
    <w:p w:rsidRDefault="003C7165" w:rsidP="000E2C6B" w:rsidR="000E2C6B">
      <w:pPr>
        <w:widowControl/>
        <w:ind w:firstLine="720" w:left="432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 xml:space="preserve"> </w:t>
      </w:r>
      <w:r w:rsidR="00422C2A">
        <w:rPr>
          <w:sz w:val="24"/>
          <w:szCs w:val="24"/>
        </w:rPr>
        <w:tab/>
      </w:r>
      <w:r w:rsidR="002E1396" w:rsidRPr="002100B9">
        <w:rPr>
          <w:sz w:val="24"/>
          <w:szCs w:val="24"/>
        </w:rPr>
        <w:t xml:space="preserve"> Ante Galić</w:t>
      </w:r>
      <w:r w:rsidR="003B6357" w:rsidRPr="002100B9">
        <w:rPr>
          <w:sz w:val="24"/>
          <w:szCs w:val="24"/>
        </w:rPr>
        <w:t xml:space="preserve"> </w:t>
      </w:r>
      <w:r w:rsidR="00DC75D6">
        <w:rPr>
          <w:sz w:val="24"/>
          <w:szCs w:val="24"/>
        </w:rPr>
        <w:t>v.r.</w:t>
      </w:r>
    </w:p>
    <w:p w:rsidRDefault="004A00DB" w:rsidP="000E2C6B" w:rsidR="002E1396" w:rsidRPr="002100B9">
      <w:pPr>
        <w:widowControl/>
        <w:jc w:val="both"/>
        <w:rPr>
          <w:sz w:val="24"/>
          <w:szCs w:val="24"/>
        </w:rPr>
      </w:pPr>
      <w:r w:rsidRPr="002100B9">
        <w:rPr>
          <w:sz w:val="24"/>
          <w:szCs w:val="24"/>
        </w:rPr>
        <w:t>Upute o pravnom lijeku</w:t>
      </w:r>
      <w:r w:rsidR="002E1396" w:rsidRPr="002100B9">
        <w:rPr>
          <w:sz w:val="24"/>
          <w:szCs w:val="24"/>
        </w:rPr>
        <w:t>:</w:t>
      </w:r>
    </w:p>
    <w:p w:rsidRDefault="002E1396" w:rsidR="003B6357" w:rsidRPr="002100B9">
      <w:pPr>
        <w:widowControl/>
        <w:jc w:val="both"/>
        <w:rPr>
          <w:sz w:val="24"/>
          <w:szCs w:val="24"/>
        </w:rPr>
      </w:pPr>
      <w:r w:rsidRPr="002100B9">
        <w:rPr>
          <w:sz w:val="24"/>
          <w:szCs w:val="24"/>
        </w:rPr>
        <w:t xml:space="preserve">Protiv </w:t>
      </w:r>
      <w:r w:rsidR="004C339D">
        <w:rPr>
          <w:sz w:val="24"/>
          <w:szCs w:val="24"/>
        </w:rPr>
        <w:t>zaključka nije dopuštena žalba</w:t>
      </w:r>
    </w:p>
    <w:p w:rsidRDefault="003B6357" w:rsidR="003B6357" w:rsidRPr="002100B9">
      <w:pPr>
        <w:widowControl/>
        <w:jc w:val="both"/>
        <w:rPr>
          <w:sz w:val="24"/>
          <w:szCs w:val="24"/>
        </w:rPr>
      </w:pPr>
    </w:p>
    <w:p w:rsidRDefault="00DC75D6" w:rsidP="00DC75D6" w:rsidR="00DC75D6">
      <w:pPr>
        <w:ind w:firstLine="720" w:left="3600"/>
        <w:jc w:val="both"/>
      </w:pPr>
      <w:r>
        <w:t>Za točnost otpravka, ovlašteni službenik:</w:t>
      </w:r>
    </w:p>
    <w:p w:rsidRDefault="00DC75D6" w:rsidP="00422EE0" w:rsidR="00DC75D6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4A00DB" w:rsidP="00DC75D6" w:rsidR="004A00DB" w:rsidRPr="001E6FA1">
      <w:pPr>
        <w:widowControl/>
        <w:ind w:left="720"/>
        <w:jc w:val="both"/>
        <w:rPr>
          <w:sz w:val="24"/>
        </w:rPr>
      </w:pPr>
      <w:r w:rsidRPr="001E6FA1">
        <w:rPr>
          <w:sz w:val="24"/>
        </w:rPr>
        <w:t xml:space="preserve"> </w:t>
      </w:r>
    </w:p>
    <w:sectPr w:rsidSect="004A00DB" w:rsidR="004A00DB" w:rsidRPr="001E6FA1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648A" w:rsidR="007D648A">
      <w:r>
        <w:separator/>
      </w:r>
    </w:p>
  </w:endnote>
  <w:endnote w:id="0" w:type="continuationSeparator">
    <w:p w:rsidRDefault="007D648A" w:rsidR="007D64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648A" w:rsidR="007D648A">
      <w:r>
        <w:separator/>
      </w:r>
    </w:p>
  </w:footnote>
  <w:footnote w:id="0" w:type="continuationSeparator">
    <w:p w:rsidRDefault="007D648A" w:rsidR="007D64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00DB" w:rsidR="004A0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5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22DFB" w:rsidP="00422DFB" w:rsidR="00D17E04">
    <w:pPr>
      <w:tabs>
        <w:tab w:pos="6270" w:val="left"/>
      </w:tabs>
      <w:jc w:val="right"/>
      <w:rPr>
        <w:sz w:val="24"/>
        <w:szCs w:val="24"/>
      </w:rPr>
    </w:pPr>
    <w:r>
      <w:rPr>
        <w:sz w:val="24"/>
        <w:szCs w:val="24"/>
      </w:rPr>
      <w:tab/>
    </w:r>
    <w:r w:rsidR="00D17E04" w:rsidRPr="00DC19F7">
      <w:rPr>
        <w:sz w:val="24"/>
        <w:szCs w:val="24"/>
      </w:rPr>
      <w:t>40.St-</w:t>
    </w:r>
    <w:r w:rsidR="0049692E">
      <w:rPr>
        <w:sz w:val="24"/>
        <w:szCs w:val="24"/>
      </w:rPr>
      <w:t>1033</w:t>
    </w:r>
    <w:r>
      <w:rPr>
        <w:sz w:val="24"/>
        <w:szCs w:val="24"/>
      </w:rPr>
      <w:t>/</w:t>
    </w:r>
    <w:r w:rsidR="0049692E">
      <w:rPr>
        <w:sz w:val="24"/>
        <w:szCs w:val="24"/>
      </w:rPr>
      <w:t>2011</w:t>
    </w:r>
  </w:p>
  <w:p w:rsidRDefault="004A00DB" w:rsidP="00D17E04" w:rsidR="004A00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45A84"/>
    <w:multiLevelType w:val="hybridMultilevel"/>
    <w:tmpl w:val="AAEE15FE"/>
    <w:lvl w:tplc="B492BF9E" w:ilvl="0">
      <w:start w:val="1"/>
      <w:numFmt w:val="decimal"/>
      <w:lvlText w:val="%1."/>
      <w:lvlJc w:val="left"/>
      <w:pPr>
        <w:tabs>
          <w:tab w:pos="1040" w:val="num"/>
        </w:tabs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">
    <w:nsid w:val="0CE026D6"/>
    <w:multiLevelType w:val="hybridMultilevel"/>
    <w:tmpl w:val="80B2B48A"/>
    <w:lvl w:tplc="6F908194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2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C7B624B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4">
    <w:nsid w:val="24EA501A"/>
    <w:multiLevelType w:val="hybridMultilevel"/>
    <w:tmpl w:val="279019D2"/>
    <w:lvl w:tplc="40D225D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87B28B5"/>
    <w:multiLevelType w:val="hybridMultilevel"/>
    <w:tmpl w:val="1B12DD38"/>
    <w:lvl w:tplc="1FD0EAD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35A66D26"/>
    <w:multiLevelType w:val="singleLevel"/>
    <w:tmpl w:val="551CA85A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7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8">
    <w:nsid w:val="4E945AC8"/>
    <w:multiLevelType w:val="hybridMultilevel"/>
    <w:tmpl w:val="244A7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360" w:left="1040"/>
      </w:pPr>
    </w:lvl>
    <w:lvl w:ilvl="2">
      <w:start w:val="1"/>
      <w:numFmt w:val="decimal"/>
      <w:lvlText w:val="%1.%2.%3."/>
      <w:lvlJc w:val="left"/>
      <w:pPr>
        <w:ind w:hanging="720" w:left="2080"/>
      </w:pPr>
    </w:lvl>
    <w:lvl w:ilvl="3">
      <w:start w:val="1"/>
      <w:numFmt w:val="decimal"/>
      <w:lvlText w:val="%1.%2.%3.%4."/>
      <w:lvlJc w:val="left"/>
      <w:pPr>
        <w:ind w:hanging="720" w:left="2760"/>
      </w:pPr>
    </w:lvl>
    <w:lvl w:ilvl="4">
      <w:start w:val="1"/>
      <w:numFmt w:val="decimal"/>
      <w:lvlText w:val="%1.%2.%3.%4.%5."/>
      <w:lvlJc w:val="left"/>
      <w:pPr>
        <w:ind w:hanging="1080" w:left="3800"/>
      </w:pPr>
    </w:lvl>
    <w:lvl w:ilvl="5">
      <w:start w:val="1"/>
      <w:numFmt w:val="decimal"/>
      <w:lvlText w:val="%1.%2.%3.%4.%5.%6."/>
      <w:lvlJc w:val="left"/>
      <w:pPr>
        <w:ind w:hanging="1080" w:left="4480"/>
      </w:pPr>
    </w:lvl>
    <w:lvl w:ilvl="6">
      <w:start w:val="1"/>
      <w:numFmt w:val="decimal"/>
      <w:lvlText w:val="%1.%2.%3.%4.%5.%6.%7."/>
      <w:lvlJc w:val="left"/>
      <w:pPr>
        <w:ind w:hanging="1440" w:left="5520"/>
      </w:pPr>
    </w:lvl>
    <w:lvl w:ilvl="7">
      <w:start w:val="1"/>
      <w:numFmt w:val="decimal"/>
      <w:lvlText w:val="%1.%2.%3.%4.%5.%6.%7.%8."/>
      <w:lvlJc w:val="left"/>
      <w:pPr>
        <w:ind w:hanging="1440" w:left="6200"/>
      </w:pPr>
    </w:lvl>
    <w:lvl w:ilvl="8">
      <w:start w:val="1"/>
      <w:numFmt w:val="decimal"/>
      <w:lvlText w:val="%1.%2.%3.%4.%5.%6.%7.%8.%9."/>
      <w:lvlJc w:val="left"/>
      <w:pPr>
        <w:ind w:hanging="1800" w:left="7240"/>
      </w:pPr>
    </w:lvl>
  </w:abstractNum>
  <w:abstractNum w:abstractNumId="10">
    <w:nsid w:val="6B864690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1">
    <w:nsid w:val="6DB924B8"/>
    <w:multiLevelType w:val="hybridMultilevel"/>
    <w:tmpl w:val="C128A798"/>
    <w:lvl w:tplc="9B86DB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0"/>
  </w:num>
  <w:num w:numId="5">
    <w:abstractNumId w:val="8"/>
  </w:num>
  <w:num w:numId="6">
    <w:abstractNumId w:val="11"/>
  </w:num>
  <w:num w:numId="7">
    <w:abstractNumId w:val="1"/>
  </w:num>
  <w:num w:numId="8">
    <w:abstractNumId w:val="7"/>
  </w:num>
  <w:num w:numId="9">
    <w:abstractNumId w:val="2"/>
  </w:num>
  <w:num w:numId="10">
    <w:abstractNumId w:val="4"/>
  </w:num>
  <w:num w:numId="11">
    <w:abstractNumId w:val="5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5057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5F2B"/>
    <w:rsid w:val="0000493D"/>
    <w:rsid w:val="00006051"/>
    <w:rsid w:val="00006874"/>
    <w:rsid w:val="00024225"/>
    <w:rsid w:val="00027969"/>
    <w:rsid w:val="00031EDF"/>
    <w:rsid w:val="0003703B"/>
    <w:rsid w:val="000534DA"/>
    <w:rsid w:val="00063B08"/>
    <w:rsid w:val="000748AA"/>
    <w:rsid w:val="000840F5"/>
    <w:rsid w:val="000A4BD7"/>
    <w:rsid w:val="000A5F37"/>
    <w:rsid w:val="000D0B6C"/>
    <w:rsid w:val="000D6741"/>
    <w:rsid w:val="000D6FCE"/>
    <w:rsid w:val="000E0CB5"/>
    <w:rsid w:val="000E2C6B"/>
    <w:rsid w:val="000E7DD0"/>
    <w:rsid w:val="000F0479"/>
    <w:rsid w:val="000F3B68"/>
    <w:rsid w:val="00102FCE"/>
    <w:rsid w:val="00103483"/>
    <w:rsid w:val="00105175"/>
    <w:rsid w:val="00107F22"/>
    <w:rsid w:val="00110369"/>
    <w:rsid w:val="001164AB"/>
    <w:rsid w:val="00132107"/>
    <w:rsid w:val="00132355"/>
    <w:rsid w:val="00132E32"/>
    <w:rsid w:val="001412D7"/>
    <w:rsid w:val="00154F12"/>
    <w:rsid w:val="00160746"/>
    <w:rsid w:val="00163A7A"/>
    <w:rsid w:val="0017147E"/>
    <w:rsid w:val="0018140F"/>
    <w:rsid w:val="00190096"/>
    <w:rsid w:val="001A60B2"/>
    <w:rsid w:val="001A7012"/>
    <w:rsid w:val="001C5E13"/>
    <w:rsid w:val="001C5FA8"/>
    <w:rsid w:val="001E029F"/>
    <w:rsid w:val="001E6FA1"/>
    <w:rsid w:val="001F29CC"/>
    <w:rsid w:val="00200BED"/>
    <w:rsid w:val="00201202"/>
    <w:rsid w:val="002100B9"/>
    <w:rsid w:val="0021237F"/>
    <w:rsid w:val="002203ED"/>
    <w:rsid w:val="00231884"/>
    <w:rsid w:val="002471DD"/>
    <w:rsid w:val="002565B9"/>
    <w:rsid w:val="00257FFB"/>
    <w:rsid w:val="0026616B"/>
    <w:rsid w:val="00295073"/>
    <w:rsid w:val="00295815"/>
    <w:rsid w:val="002B368B"/>
    <w:rsid w:val="002B7AB6"/>
    <w:rsid w:val="002D7487"/>
    <w:rsid w:val="002E0BC8"/>
    <w:rsid w:val="002E1396"/>
    <w:rsid w:val="002F080B"/>
    <w:rsid w:val="002F2220"/>
    <w:rsid w:val="002F60C2"/>
    <w:rsid w:val="002F7A69"/>
    <w:rsid w:val="003008EF"/>
    <w:rsid w:val="00316BA2"/>
    <w:rsid w:val="00322125"/>
    <w:rsid w:val="0034094D"/>
    <w:rsid w:val="0034452A"/>
    <w:rsid w:val="00344827"/>
    <w:rsid w:val="00347326"/>
    <w:rsid w:val="003506B9"/>
    <w:rsid w:val="003516AE"/>
    <w:rsid w:val="00351EAF"/>
    <w:rsid w:val="00355FBD"/>
    <w:rsid w:val="00357A11"/>
    <w:rsid w:val="0036783D"/>
    <w:rsid w:val="003702BF"/>
    <w:rsid w:val="00372E1D"/>
    <w:rsid w:val="00374643"/>
    <w:rsid w:val="003875E0"/>
    <w:rsid w:val="0039574F"/>
    <w:rsid w:val="003961E2"/>
    <w:rsid w:val="003A154B"/>
    <w:rsid w:val="003A3440"/>
    <w:rsid w:val="003A6923"/>
    <w:rsid w:val="003B15DB"/>
    <w:rsid w:val="003B1ACF"/>
    <w:rsid w:val="003B6357"/>
    <w:rsid w:val="003C3DA9"/>
    <w:rsid w:val="003C49A2"/>
    <w:rsid w:val="003C7165"/>
    <w:rsid w:val="003D59E1"/>
    <w:rsid w:val="003E530E"/>
    <w:rsid w:val="003F2091"/>
    <w:rsid w:val="00404E91"/>
    <w:rsid w:val="00405BF0"/>
    <w:rsid w:val="00415019"/>
    <w:rsid w:val="00422C2A"/>
    <w:rsid w:val="00422DFB"/>
    <w:rsid w:val="00444712"/>
    <w:rsid w:val="00445FF1"/>
    <w:rsid w:val="004505CA"/>
    <w:rsid w:val="00452E5A"/>
    <w:rsid w:val="004679D4"/>
    <w:rsid w:val="004700A5"/>
    <w:rsid w:val="00470514"/>
    <w:rsid w:val="00471C5A"/>
    <w:rsid w:val="00474756"/>
    <w:rsid w:val="004804EC"/>
    <w:rsid w:val="004833D3"/>
    <w:rsid w:val="004953AC"/>
    <w:rsid w:val="0049692E"/>
    <w:rsid w:val="004A00DB"/>
    <w:rsid w:val="004B48C0"/>
    <w:rsid w:val="004C089A"/>
    <w:rsid w:val="004C339D"/>
    <w:rsid w:val="004D1127"/>
    <w:rsid w:val="004D52EB"/>
    <w:rsid w:val="004D7BA9"/>
    <w:rsid w:val="00500170"/>
    <w:rsid w:val="00521B50"/>
    <w:rsid w:val="00536459"/>
    <w:rsid w:val="00550D16"/>
    <w:rsid w:val="00552C5B"/>
    <w:rsid w:val="005571E5"/>
    <w:rsid w:val="005657E2"/>
    <w:rsid w:val="005667A3"/>
    <w:rsid w:val="0058450D"/>
    <w:rsid w:val="00584AC6"/>
    <w:rsid w:val="005A4BAD"/>
    <w:rsid w:val="005B3778"/>
    <w:rsid w:val="005B4A8D"/>
    <w:rsid w:val="005C2552"/>
    <w:rsid w:val="005D3964"/>
    <w:rsid w:val="005E1EBE"/>
    <w:rsid w:val="005E4CF2"/>
    <w:rsid w:val="005E57C1"/>
    <w:rsid w:val="005E7F68"/>
    <w:rsid w:val="006006B6"/>
    <w:rsid w:val="006076DD"/>
    <w:rsid w:val="006079B4"/>
    <w:rsid w:val="0063686E"/>
    <w:rsid w:val="00643865"/>
    <w:rsid w:val="0064539B"/>
    <w:rsid w:val="00646E18"/>
    <w:rsid w:val="00661BE2"/>
    <w:rsid w:val="00680BBA"/>
    <w:rsid w:val="006812E5"/>
    <w:rsid w:val="00685354"/>
    <w:rsid w:val="00685AA3"/>
    <w:rsid w:val="006A073D"/>
    <w:rsid w:val="006A1896"/>
    <w:rsid w:val="006B2CB9"/>
    <w:rsid w:val="006C35C6"/>
    <w:rsid w:val="006C539B"/>
    <w:rsid w:val="006D2AE7"/>
    <w:rsid w:val="006D3B0A"/>
    <w:rsid w:val="006E3CA6"/>
    <w:rsid w:val="006F3F56"/>
    <w:rsid w:val="006F75D6"/>
    <w:rsid w:val="007040EB"/>
    <w:rsid w:val="00707976"/>
    <w:rsid w:val="007109AF"/>
    <w:rsid w:val="007120DC"/>
    <w:rsid w:val="0072238A"/>
    <w:rsid w:val="00732C00"/>
    <w:rsid w:val="007357CA"/>
    <w:rsid w:val="007408BE"/>
    <w:rsid w:val="00740DD0"/>
    <w:rsid w:val="00743857"/>
    <w:rsid w:val="00757F7D"/>
    <w:rsid w:val="00760277"/>
    <w:rsid w:val="0076244A"/>
    <w:rsid w:val="00764BAB"/>
    <w:rsid w:val="0077355F"/>
    <w:rsid w:val="00773759"/>
    <w:rsid w:val="00777261"/>
    <w:rsid w:val="00777E03"/>
    <w:rsid w:val="0079602A"/>
    <w:rsid w:val="007A43E8"/>
    <w:rsid w:val="007A6104"/>
    <w:rsid w:val="007B4BBE"/>
    <w:rsid w:val="007C2C07"/>
    <w:rsid w:val="007C737C"/>
    <w:rsid w:val="007D30A8"/>
    <w:rsid w:val="007D648A"/>
    <w:rsid w:val="007F6928"/>
    <w:rsid w:val="008114DB"/>
    <w:rsid w:val="008117A7"/>
    <w:rsid w:val="00812BE9"/>
    <w:rsid w:val="00815D64"/>
    <w:rsid w:val="00823B67"/>
    <w:rsid w:val="0083408D"/>
    <w:rsid w:val="008354A4"/>
    <w:rsid w:val="00842CB9"/>
    <w:rsid w:val="0084321A"/>
    <w:rsid w:val="008612EE"/>
    <w:rsid w:val="008668BE"/>
    <w:rsid w:val="008717EF"/>
    <w:rsid w:val="0087631F"/>
    <w:rsid w:val="008912DC"/>
    <w:rsid w:val="008914B1"/>
    <w:rsid w:val="008917B0"/>
    <w:rsid w:val="008A00A2"/>
    <w:rsid w:val="008A4745"/>
    <w:rsid w:val="008B1EDD"/>
    <w:rsid w:val="008B4261"/>
    <w:rsid w:val="008B52B8"/>
    <w:rsid w:val="008B5634"/>
    <w:rsid w:val="008C5313"/>
    <w:rsid w:val="008D32D2"/>
    <w:rsid w:val="008E46CE"/>
    <w:rsid w:val="008F6E94"/>
    <w:rsid w:val="00900148"/>
    <w:rsid w:val="009069A4"/>
    <w:rsid w:val="00906D30"/>
    <w:rsid w:val="00910345"/>
    <w:rsid w:val="009250CA"/>
    <w:rsid w:val="009262FE"/>
    <w:rsid w:val="009303E2"/>
    <w:rsid w:val="009342AB"/>
    <w:rsid w:val="00936834"/>
    <w:rsid w:val="00937015"/>
    <w:rsid w:val="00941C75"/>
    <w:rsid w:val="0094232E"/>
    <w:rsid w:val="009738BC"/>
    <w:rsid w:val="00975B72"/>
    <w:rsid w:val="00977799"/>
    <w:rsid w:val="009B6010"/>
    <w:rsid w:val="009C2A61"/>
    <w:rsid w:val="009C3B81"/>
    <w:rsid w:val="009C5450"/>
    <w:rsid w:val="009D4387"/>
    <w:rsid w:val="009D6164"/>
    <w:rsid w:val="009E2448"/>
    <w:rsid w:val="009E4FB4"/>
    <w:rsid w:val="009F7C69"/>
    <w:rsid w:val="00A03E2A"/>
    <w:rsid w:val="00A0518A"/>
    <w:rsid w:val="00A07382"/>
    <w:rsid w:val="00A223CA"/>
    <w:rsid w:val="00A24DF0"/>
    <w:rsid w:val="00A25B70"/>
    <w:rsid w:val="00A27C3C"/>
    <w:rsid w:val="00A37C59"/>
    <w:rsid w:val="00A47628"/>
    <w:rsid w:val="00A632DB"/>
    <w:rsid w:val="00A63953"/>
    <w:rsid w:val="00A665A8"/>
    <w:rsid w:val="00A70AA7"/>
    <w:rsid w:val="00A719DF"/>
    <w:rsid w:val="00A746DC"/>
    <w:rsid w:val="00A85224"/>
    <w:rsid w:val="00A920BE"/>
    <w:rsid w:val="00A92515"/>
    <w:rsid w:val="00AB5136"/>
    <w:rsid w:val="00AC0A3A"/>
    <w:rsid w:val="00AE4E08"/>
    <w:rsid w:val="00AE531F"/>
    <w:rsid w:val="00AF6F02"/>
    <w:rsid w:val="00B00CF5"/>
    <w:rsid w:val="00B05C11"/>
    <w:rsid w:val="00B0743A"/>
    <w:rsid w:val="00B13FDE"/>
    <w:rsid w:val="00B22B4C"/>
    <w:rsid w:val="00B362C8"/>
    <w:rsid w:val="00B4444E"/>
    <w:rsid w:val="00B47F9B"/>
    <w:rsid w:val="00B54444"/>
    <w:rsid w:val="00B57F7F"/>
    <w:rsid w:val="00B70EBA"/>
    <w:rsid w:val="00B72D1D"/>
    <w:rsid w:val="00B84188"/>
    <w:rsid w:val="00B910AC"/>
    <w:rsid w:val="00B92875"/>
    <w:rsid w:val="00B973D6"/>
    <w:rsid w:val="00BA41FF"/>
    <w:rsid w:val="00BA485E"/>
    <w:rsid w:val="00BB5EB7"/>
    <w:rsid w:val="00BB77B3"/>
    <w:rsid w:val="00BC1004"/>
    <w:rsid w:val="00BC1839"/>
    <w:rsid w:val="00BC7B72"/>
    <w:rsid w:val="00BD7886"/>
    <w:rsid w:val="00BE13B8"/>
    <w:rsid w:val="00BE6371"/>
    <w:rsid w:val="00BF1FBD"/>
    <w:rsid w:val="00BF2229"/>
    <w:rsid w:val="00BF2347"/>
    <w:rsid w:val="00C05904"/>
    <w:rsid w:val="00C07000"/>
    <w:rsid w:val="00C23FCA"/>
    <w:rsid w:val="00C26BF6"/>
    <w:rsid w:val="00C31C0A"/>
    <w:rsid w:val="00C3748F"/>
    <w:rsid w:val="00C52F01"/>
    <w:rsid w:val="00C575E2"/>
    <w:rsid w:val="00C76AB7"/>
    <w:rsid w:val="00C90D0E"/>
    <w:rsid w:val="00C920D9"/>
    <w:rsid w:val="00CA1980"/>
    <w:rsid w:val="00CA3B71"/>
    <w:rsid w:val="00CA7A0D"/>
    <w:rsid w:val="00CB0908"/>
    <w:rsid w:val="00CE1EB9"/>
    <w:rsid w:val="00CE2633"/>
    <w:rsid w:val="00D17E04"/>
    <w:rsid w:val="00D207D0"/>
    <w:rsid w:val="00D2220A"/>
    <w:rsid w:val="00D25F2B"/>
    <w:rsid w:val="00D32080"/>
    <w:rsid w:val="00D3609A"/>
    <w:rsid w:val="00D43772"/>
    <w:rsid w:val="00D7688A"/>
    <w:rsid w:val="00D80EB4"/>
    <w:rsid w:val="00DA12DA"/>
    <w:rsid w:val="00DA2893"/>
    <w:rsid w:val="00DA338F"/>
    <w:rsid w:val="00DA4CE5"/>
    <w:rsid w:val="00DB298D"/>
    <w:rsid w:val="00DC1657"/>
    <w:rsid w:val="00DC5C2F"/>
    <w:rsid w:val="00DC75D6"/>
    <w:rsid w:val="00DF7E49"/>
    <w:rsid w:val="00E00DDE"/>
    <w:rsid w:val="00E0295F"/>
    <w:rsid w:val="00E07044"/>
    <w:rsid w:val="00E0708E"/>
    <w:rsid w:val="00E10C8C"/>
    <w:rsid w:val="00E11D57"/>
    <w:rsid w:val="00E23286"/>
    <w:rsid w:val="00E31CA7"/>
    <w:rsid w:val="00E74735"/>
    <w:rsid w:val="00E768E7"/>
    <w:rsid w:val="00E86483"/>
    <w:rsid w:val="00E908F0"/>
    <w:rsid w:val="00E92FBF"/>
    <w:rsid w:val="00E94034"/>
    <w:rsid w:val="00EA198B"/>
    <w:rsid w:val="00EC29BB"/>
    <w:rsid w:val="00EC654D"/>
    <w:rsid w:val="00EE5BED"/>
    <w:rsid w:val="00EF1AE9"/>
    <w:rsid w:val="00F02AE5"/>
    <w:rsid w:val="00F02E07"/>
    <w:rsid w:val="00F115DE"/>
    <w:rsid w:val="00F24BEE"/>
    <w:rsid w:val="00F36D6B"/>
    <w:rsid w:val="00F4072D"/>
    <w:rsid w:val="00F6389E"/>
    <w:rsid w:val="00F80EBA"/>
    <w:rsid w:val="00F91C73"/>
    <w:rsid w:val="00FA19E1"/>
    <w:rsid w:val="00FA2B13"/>
    <w:rsid w:val="00FA5FEA"/>
    <w:rsid w:val="00FB07BB"/>
    <w:rsid w:val="00FF4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iPriority="99" w:name="Normal (Web)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E531F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rFonts w:eastAsiaTheme="minorHAnsi"/>
      <w:sz w:val="24"/>
      <w:szCs w:val="24"/>
    </w:rPr>
  </w:style>
  <w:style w:styleId="Hiperveza" w:type="character">
    <w:name w:val="Hyperlink"/>
    <w:basedOn w:val="Zadanifontodlomka"/>
    <w:rsid w:val="00685354"/>
    <w:rPr>
      <w:color w:themeColor="hyperlink" w:val="0000FF"/>
      <w:u w:val="single"/>
    </w:rPr>
  </w:style>
  <w:style w:styleId="Tekstfusnote" w:type="paragraph">
    <w:name w:val="footnote text"/>
    <w:basedOn w:val="Normal"/>
    <w:link w:val="TekstfusnoteChar"/>
    <w:unhideWhenUsed/>
    <w:rsid w:val="00A37C59"/>
    <w:pPr>
      <w:widowControl/>
      <w:overflowPunct/>
      <w:autoSpaceDE/>
      <w:autoSpaceDN/>
      <w:adjustRightInd/>
      <w:textAlignment w:val="auto"/>
    </w:pPr>
  </w:style>
  <w:style w:customStyle="true" w:styleId="TekstfusnoteChar" w:type="character">
    <w:name w:val="Tekst fusnote Char"/>
    <w:basedOn w:val="Zadanifontodlomka"/>
    <w:link w:val="Tekstfusnote"/>
    <w:rsid w:val="00A37C59"/>
  </w:style>
  <w:style w:styleId="Referencafusnote" w:type="character">
    <w:name w:val="footnote reference"/>
    <w:unhideWhenUsed/>
    <w:rsid w:val="00A37C59"/>
    <w:rPr>
      <w:vertAlign w:val="superscript"/>
    </w:rPr>
  </w:style>
  <w:style w:customStyle="true" w:styleId="TableNormal" w:type="table">
    <w:name w:val="Table Normal"/>
    <w:uiPriority w:val="2"/>
    <w:semiHidden/>
    <w:unhideWhenUsed/>
    <w:qFormat/>
    <w:rsid w:val="004505CA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4505CA"/>
    <w:pPr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C75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75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75D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75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75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Normal (Web)" w:uiPriority="99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E531F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rFonts w:eastAsiaTheme="minorHAnsi"/>
      <w:sz w:val="24"/>
      <w:szCs w:val="24"/>
    </w:rPr>
  </w:style>
  <w:style w:styleId="Hiperveza" w:type="character">
    <w:name w:val="Hyperlink"/>
    <w:basedOn w:val="Zadanifontodlomka"/>
    <w:rsid w:val="00685354"/>
    <w:rPr>
      <w:color w:themeColor="hyperlink" w:val="0000FF"/>
      <w:u w:val="single"/>
    </w:rPr>
  </w:style>
  <w:style w:styleId="Tekstfusnote" w:type="paragraph">
    <w:name w:val="footnote text"/>
    <w:basedOn w:val="Normal"/>
    <w:link w:val="TekstfusnoteChar"/>
    <w:unhideWhenUsed/>
    <w:rsid w:val="00A37C59"/>
    <w:pPr>
      <w:widowControl/>
      <w:overflowPunct/>
      <w:autoSpaceDE/>
      <w:autoSpaceDN/>
      <w:adjustRightInd/>
      <w:textAlignment w:val="auto"/>
    </w:pPr>
  </w:style>
  <w:style w:customStyle="1" w:styleId="TekstfusnoteChar" w:type="character">
    <w:name w:val="Tekst fusnote Char"/>
    <w:basedOn w:val="Zadanifontodlomka"/>
    <w:link w:val="Tekstfusnote"/>
    <w:rsid w:val="00A37C59"/>
  </w:style>
  <w:style w:styleId="Referencafusnote" w:type="character">
    <w:name w:val="footnote reference"/>
    <w:unhideWhenUsed/>
    <w:rsid w:val="00A37C59"/>
    <w:rPr>
      <w:vertAlign w:val="superscript"/>
    </w:rPr>
  </w:style>
  <w:style w:customStyle="1" w:styleId="TableNormal" w:type="table">
    <w:name w:val="Table Normal"/>
    <w:uiPriority w:val="2"/>
    <w:semiHidden/>
    <w:unhideWhenUsed/>
    <w:qFormat/>
    <w:rsid w:val="004505CA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4505CA"/>
    <w:pPr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C75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75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75D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75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75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7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037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650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065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720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1033</izvorni_sadrzaj>
    <derivirana_varijabla naziv="DomainObject.Predmet.Broj_1">1033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2011.</izvorni_sadrzaj>
    <derivirana_varijabla naziv="DomainObject.Predmet.DatumOsnivanja_1">28.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srpnja 2018.</izvorni_sadrzaj>
    <derivirana_varijabla naziv="DomainObject.Predmet.DatumRjesavanja_1">13.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St-1033/2011</izvorni_sadrzaj>
    <derivirana_varijabla naziv="DomainObject.Predmet.OznakaBroj_1">St-1033/2011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HIRON d.o.o. zastupanog po punomoćniku DRAŽEN DELAČ</izvorni_sadrzaj>
    <derivirana_varijabla naziv="DomainObject.Predmet.ProtustrankaFormated_1">  HIRON d.o.o. zastupanog po punomoćniku DRAŽEN DELAČ</derivirana_varijabla>
  </DomainObject.Predmet.ProtustrankaFormated>
  <DomainObject.Predmet.ProtustrankaFormatedOIB>
    <izvorni_sadrzaj>  HIRON d.o.o., OIB 17362094147 zastupanog po punomoćniku DRAŽEN DELAČ</izvorni_sadrzaj>
    <derivirana_varijabla naziv="DomainObject.Predmet.ProtustrankaFormatedOIB_1">  HIRON d.o.o., OIB 17362094147 zastupanog po punomoćniku DRAŽEN DELAČ</derivirana_varijabla>
  </DomainObject.Predmet.ProtustrankaFormatedOIB>
  <DomainObject.Predmet.ProtustrankaFormatedWithAdress>
    <izvorni_sadrzaj> HIRON d.o.o., Drežnička 34, 10000 Zagreb zastupanog po punomoćniku DRAŽEN DELAČ</izvorni_sadrzaj>
    <derivirana_varijabla naziv="DomainObject.Predmet.ProtustrankaFormatedWithAdress_1"> HIRON d.o.o., Drežnička 34, 10000 Zagreb zastupanog po punomoćniku DRAŽEN DELAČ</derivirana_varijabla>
  </DomainObject.Predmet.ProtustrankaFormatedWithAdress>
  <DomainObject.Predmet.ProtustrankaFormatedWithAdressOIB>
    <izvorni_sadrzaj> HIRON d.o.o., OIB 17362094147, Drežnička 34, 10000 Zagreb zastupanog po punomoćniku DRAŽEN DELAČ</izvorni_sadrzaj>
    <derivirana_varijabla naziv="DomainObject.Predmet.ProtustrankaFormatedWithAdressOIB_1"> HIRON d.o.o., OIB 17362094147, Drežnička 34, 10000 Zagreb zastupanog po punomoćniku DRAŽEN DELAČ</derivirana_varijabla>
  </DomainObject.Predmet.ProtustrankaFormatedWithAdressOIB>
  <DomainObject.Predmet.ProtustrankaWithAdress>
    <izvorni_sadrzaj>HIRON d.o.o. Drežnička 34, 10000 Zagreb</izvorni_sadrzaj>
    <derivirana_varijabla naziv="DomainObject.Predmet.ProtustrankaWithAdress_1">HIRON d.o.o. Drežnička 34, 10000 Zagreb</derivirana_varijabla>
  </DomainObject.Predmet.ProtustrankaWithAdress>
  <DomainObject.Predmet.ProtustrankaWithAdressOIB>
    <izvorni_sadrzaj>HIRON d.o.o., OIB 17362094147, Drežnička 34, 10000 Zagreb</izvorni_sadrzaj>
    <derivirana_varijabla naziv="DomainObject.Predmet.ProtustrankaWithAdressOIB_1">HIRON d.o.o., OIB 17362094147, Drežnička 34, 10000 Zagreb</derivirana_varijabla>
  </DomainObject.Predmet.ProtustrankaWithAdressOIB>
  <DomainObject.Predmet.ProtustrankaNazivFormated>
    <izvorni_sadrzaj>HIRON d.o.o.</izvorni_sadrzaj>
    <derivirana_varijabla naziv="DomainObject.Predmet.ProtustrankaNazivFormated_1">HIRON d.o.o.</derivirana_varijabla>
  </DomainObject.Predmet.ProtustrankaNazivFormated>
  <DomainObject.Predmet.ProtustrankaNazivFormatedOIB>
    <izvorni_sadrzaj>HIRON d.o.o., OIB 17362094147</izvorni_sadrzaj>
    <derivirana_varijabla naziv="DomainObject.Predmet.ProtustrankaNazivFormatedOIB_1">HIRON d.o.o., OIB 17362094147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Josipa Kuća</izvorni_sadrzaj>
    <derivirana_varijabla naziv="DomainObject.Predmet.StrankaFormated_1">  VJEROVNICI; Josipa Kuća</derivirana_varijabla>
  </DomainObject.Predmet.StrankaFormated>
  <DomainObject.Predmet.StrankaFormatedOIB>
    <izvorni_sadrzaj>  VJEROVNICI; Josipa Kuća, OIB 44799444868</izvorni_sadrzaj>
    <derivirana_varijabla naziv="DomainObject.Predmet.StrankaFormatedOIB_1">  VJEROVNICI; Josipa Kuća, OIB 44799444868</derivirana_varijabla>
  </DomainObject.Predmet.StrankaFormatedOIB>
  <DomainObject.Predmet.StrankaFormatedWithAdress>
    <izvorni_sadrzaj> VJEROVNICI; Josipa Kuća</izvorni_sadrzaj>
    <derivirana_varijabla naziv="DomainObject.Predmet.StrankaFormatedWithAdress_1"> VJEROVNICI; Josipa Kuća</derivirana_varijabla>
  </DomainObject.Predmet.StrankaFormatedWithAdress>
  <DomainObject.Predmet.StrankaFormatedWithAdressOIB>
    <izvorni_sadrzaj> VJEROVNICI; Josipa Kuća, OIB 44799444868</izvorni_sadrzaj>
    <derivirana_varijabla naziv="DomainObject.Predmet.StrankaFormatedWithAdressOIB_1"> VJEROVNICI; Josipa Kuća, OIB 44799444868</derivirana_varijabla>
  </DomainObject.Predmet.StrankaFormatedWithAdressOIB>
  <DomainObject.Predmet.StrankaWithAdress>
    <izvorni_sadrzaj>VJEROVNICI ,Josipa Kuća </izvorni_sadrzaj>
    <derivirana_varijabla naziv="DomainObject.Predmet.StrankaWithAdress_1">VJEROVNICI ,Josipa Kuća </derivirana_varijabla>
  </DomainObject.Predmet.StrankaWithAdress>
  <DomainObject.Predmet.StrankaWithAdressOIB>
    <izvorni_sadrzaj>VJEROVNICI,Josipa Kuća, OIB 44799444868</izvorni_sadrzaj>
    <derivirana_varijabla naziv="DomainObject.Predmet.StrankaWithAdressOIB_1">VJEROVNICI,Josipa Kuća, OIB 44799444868</derivirana_varijabla>
  </DomainObject.Predmet.StrankaWithAdressOIB>
  <DomainObject.Predmet.StrankaNazivFormated>
    <izvorni_sadrzaj>VJEROVNICI,Josipa Kuća</izvorni_sadrzaj>
    <derivirana_varijabla naziv="DomainObject.Predmet.StrankaNazivFormated_1">VJEROVNICI,Josipa Kuća</derivirana_varijabla>
  </DomainObject.Predmet.StrankaNazivFormated>
  <DomainObject.Predmet.StrankaNazivFormatedOIB>
    <izvorni_sadrzaj>VJEROVNICI,Josipa Kuća, OIB 44799444868</izvorni_sadrzaj>
    <derivirana_varijabla naziv="DomainObject.Predmet.StrankaNazivFormatedOIB_1">VJEROVNICI,Josipa Kuća, OIB 44799444868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VJEROVNICI</item>
      <item>Josipa Kuća</item>
    </izvorni_sadrzaj>
    <derivirana_varijabla naziv="DomainObject.Predmet.StrankaListFormated_1">
      <item>VJEROVNICI</item>
      <item>Josipa Kuća</item>
    </derivirana_varijabla>
  </DomainObject.Predmet.StrankaListFormated>
  <DomainObject.Predmet.StrankaListFormatedOIB>
    <izvorni_sadrzaj>
      <item>VJEROVNICI</item>
      <item>Josipa Kuća, OIB 44799444868</item>
    </izvorni_sadrzaj>
    <derivirana_varijabla naziv="DomainObject.Predmet.StrankaListFormatedOIB_1">
      <item>VJEROVNICI</item>
      <item>Josipa Kuća, OIB 44799444868</item>
    </derivirana_varijabla>
  </DomainObject.Predmet.StrankaListFormatedOIB>
  <DomainObject.Predmet.StrankaListFormatedWithAdress>
    <izvorni_sadrzaj>
      <item>VJEROVNICI</item>
      <item>Josipa Kuća</item>
    </izvorni_sadrzaj>
    <derivirana_varijabla naziv="DomainObject.Predmet.StrankaListFormatedWithAdress_1">
      <item>VJEROVNICI</item>
      <item>Josipa Kuća</item>
    </derivirana_varijabla>
  </DomainObject.Predmet.StrankaListFormatedWithAdress>
  <DomainObject.Predmet.StrankaListFormatedWithAdressOIB>
    <izvorni_sadrzaj>
      <item>VJEROVNICI</item>
      <item>Josipa Kuća, OIB 44799444868</item>
    </izvorni_sadrzaj>
    <derivirana_varijabla naziv="DomainObject.Predmet.StrankaListFormatedWithAdressOIB_1">
      <item>VJEROVNICI</item>
      <item>Josipa Kuća, OIB 44799444868</item>
    </derivirana_varijabla>
  </DomainObject.Predmet.StrankaListFormatedWithAdressOIB>
  <DomainObject.Predmet.StrankaListNazivFormated>
    <izvorni_sadrzaj>
      <item>VJEROVNICI</item>
      <item>Josipa Kuća</item>
    </izvorni_sadrzaj>
    <derivirana_varijabla naziv="DomainObject.Predmet.StrankaListNazivFormated_1">
      <item>VJEROVNICI</item>
      <item>Josipa Kuća</item>
    </derivirana_varijabla>
  </DomainObject.Predmet.StrankaListNazivFormated>
  <DomainObject.Predmet.StrankaListNazivFormatedOIB>
    <izvorni_sadrzaj>
      <item>VJEROVNICI</item>
      <item>Josipa Kuća, OIB 44799444868</item>
    </izvorni_sadrzaj>
    <derivirana_varijabla naziv="DomainObject.Predmet.StrankaListNazivFormatedOIB_1">
      <item>VJEROVNICI</item>
      <item>Josipa Kuća, OIB 44799444868</item>
    </derivirana_varijabla>
  </DomainObject.Predmet.StrankaListNazivFormatedOIB>
  <DomainObject.Predmet.ProtuStrankaListFormated>
    <izvorni_sadrzaj>
      <item>HIRON d.o.o. zastupanog po punomoćniku DRAŽEN DELAČ</item>
    </izvorni_sadrzaj>
    <derivirana_varijabla naziv="DomainObject.Predmet.ProtuStrankaListFormated_1">
      <item>HIRON d.o.o. zastupanog po punomoćniku DRAŽEN DELAČ</item>
    </derivirana_varijabla>
  </DomainObject.Predmet.ProtuStrankaListFormated>
  <DomainObject.Predmet.ProtuStrankaListFormatedOIB>
    <izvorni_sadrzaj>
      <item>HIRON d.o.o., OIB 17362094147 zastupanog po punomoćniku DRAŽEN DELAČ</item>
    </izvorni_sadrzaj>
    <derivirana_varijabla naziv="DomainObject.Predmet.ProtuStrankaListFormatedOIB_1">
      <item>HIRON d.o.o., OIB 17362094147 zastupanog po punomoćniku DRAŽEN DELAČ</item>
    </derivirana_varijabla>
  </DomainObject.Predmet.ProtuStrankaListFormatedOIB>
  <DomainObject.Predmet.ProtuStrankaListFormatedWithAdress>
    <izvorni_sadrzaj>
      <item>HIRON d.o.o., Drežnička 34, 10000 Zagreb zastupanog po punomoćniku DRAŽEN DELAČ</item>
    </izvorni_sadrzaj>
    <derivirana_varijabla naziv="DomainObject.Predmet.ProtuStrankaListFormatedWithAdress_1">
      <item>HIRON d.o.o., Drežnička 34, 10000 Zagreb zastupanog po punomoćniku DRAŽEN DELAČ</item>
    </derivirana_varijabla>
  </DomainObject.Predmet.ProtuStrankaListFormatedWithAdress>
  <DomainObject.Predmet.ProtuStrankaListFormatedWithAdressOIB>
    <izvorni_sadrzaj>
      <item>HIRON d.o.o., OIB 17362094147, Drežnička 34, 10000 Zagreb zastupanog po punomoćniku DRAŽEN DELAČ</item>
    </izvorni_sadrzaj>
    <derivirana_varijabla naziv="DomainObject.Predmet.ProtuStrankaListFormatedWithAdressOIB_1">
      <item>HIRON d.o.o., OIB 17362094147, Drežnička 34, 10000 Zagreb zastupanog po punomoćniku DRAŽEN DELAČ</item>
    </derivirana_varijabla>
  </DomainObject.Predmet.ProtuStrankaListFormatedWithAdressOIB>
  <DomainObject.Predmet.ProtuStrankaListNazivFormated>
    <izvorni_sadrzaj>
      <item>HIRON d.o.o.</item>
    </izvorni_sadrzaj>
    <derivirana_varijabla naziv="DomainObject.Predmet.ProtuStrankaListNazivFormated_1">
      <item>HIRON d.o.o.</item>
    </derivirana_varijabla>
  </DomainObject.Predmet.ProtuStrankaListNazivFormated>
  <DomainObject.Predmet.ProtuStrankaListNazivFormatedOIB>
    <izvorni_sadrzaj>
      <item>HIRON d.o.o., OIB 17362094147</item>
    </izvorni_sadrzaj>
    <derivirana_varijabla naziv="DomainObject.Predmet.ProtuStrankaListNazivFormatedOIB_1">
      <item>HIRON d.o.o., OIB 17362094147</item>
    </derivirana_varijabla>
  </DomainObject.Predmet.ProtuStrankaListNazivFormatedOIB>
  <DomainObject.Predmet.OstaliListFormated>
    <izvorni_sadrzaj>
      <item>DRAŽEN DELAČ punomoćnik sudionika u postupku 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</item>
      <item>PARTNER BANKA d.d. ZAGREB</item>
    </izvorni_sadrzaj>
    <derivirana_varijabla naziv="DomainObject.Predmet.OstaliListFormated_1">
      <item>DRAŽEN DELAČ punomoćnik sudionika u postupku 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</item>
      <item>PARTNER BANKA d.d. ZAGREB</item>
    </derivirana_varijabla>
  </DomainObject.Predmet.OstaliListFormated>
  <DomainObject.Predmet.OstaliListFormatedOIB>
    <izvorni_sadrzaj>
      <item>DRAŽEN DELAČ punomoćnik sudionika u postupku 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Mitak, OIB 25916717450</item>
      <item>PARTNER BANKA d.d. ZAGREB, OIB 71221608291</item>
    </izvorni_sadrzaj>
    <derivirana_varijabla naziv="DomainObject.Predmet.OstaliListFormatedOIB_1">
      <item>DRAŽEN DELAČ punomoćnik sudionika u postupku 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Mitak, OIB 25916717450</item>
      <item>PARTNER BANKA d.d. ZAGREB, OIB 71221608291</item>
    </derivirana_varijabla>
  </DomainObject.Predmet.OstaliListFormatedOIB>
  <DomainObject.Predmet.OstaliListFormatedWithAdress>
    <izvorni_sadrzaj>
      <item>DRAŽEN DELAČ, BOŠKOVIĆEVA 24, 10000 Zagreb punomoćnik sudionika u postupku HIRON d.o.o.</item>
      <item>LANCET d.o.o., Marijanijeva 11, 52100 Pula</item>
      <item>OD MAĐARIĆ&amp;LUI Odvjetničko društvo, I.Cankara 7/1, 42000 Varaždin</item>
      <item>DOM ZDRAVLJA OSIJEK, Park P.Krešimira IV, 31000 Osijek</item>
      <item>HEP ODS, Ul. grada Vukovara 70, 10000 Zagreb</item>
      <item>Šimun Babić odvjetnik, Mrazovićeva 5, 10000 Zagreb</item>
      <item>Siniša Ljubić odvjetnik, Prilaz Sv. Ane 2, 43000 Bjelovar</item>
      <item>Tatjana Šijan odvjetnik, Boškovićeva 8, 10000 Zagreb</item>
      <item>OD HANŽEKOVIĆ&amp;PARTNERI, Radnička cesta 22, 10000 Zagreb</item>
      <item>ZOU MARIJA TURUDIĆ I M.BABIĆ, Gajeva 44, 10000 Zagreb</item>
      <item>OD ANĐELKOVIĆ, Vrbanićeva 20, 10000 Zagreb</item>
      <item>OD OWENS i HOUŠKA j.t.d, Praška 10, 10000 Zagreb</item>
      <item>ŽDO, Savska cesta 41, 10000 Zagreb</item>
      <item>Zdravko Mitak, Zelenjak 53, 10000 Zagreb</item>
      <item>PARTNER BANKA d.d. ZAGREB, Vončinina 2, 10000 Zagreb</item>
    </izvorni_sadrzaj>
    <derivirana_varijabla naziv="DomainObject.Predmet.OstaliListFormatedWithAdress_1">
      <item>DRAŽEN DELAČ, BOŠKOVIĆEVA 24, 10000 Zagreb punomoćnik sudionika u postupku HIRON d.o.o.</item>
      <item>LANCET d.o.o., Marijanijeva 11, 52100 Pula</item>
      <item>OD MAĐARIĆ&amp;LUI Odvjetničko društvo, I.Cankara 7/1, 42000 Varaždin</item>
      <item>DOM ZDRAVLJA OSIJEK, Park P.Krešimira IV, 31000 Osijek</item>
      <item>HEP ODS, Ul. grada Vukovara 70, 10000 Zagreb</item>
      <item>Šimun Babić odvjetnik, Mrazovićeva 5, 10000 Zagreb</item>
      <item>Siniša Ljubić odvjetnik, Prilaz Sv. Ane 2, 43000 Bjelovar</item>
      <item>Tatjana Šijan odvjetnik, Boškovićeva 8, 10000 Zagreb</item>
      <item>OD HANŽEKOVIĆ&amp;PARTNERI, Radnička cesta 22, 10000 Zagreb</item>
      <item>ZOU MARIJA TURUDIĆ I M.BABIĆ, Gajeva 44, 10000 Zagreb</item>
      <item>OD ANĐELKOVIĆ, Vrbanićeva 20, 10000 Zagreb</item>
      <item>OD OWENS i HOUŠKA j.t.d, Praška 10, 10000 Zagreb</item>
      <item>ŽDO, Savska cesta 41, 10000 Zagreb</item>
      <item>Zdravko Mitak, Zelenjak 53, 10000 Zagreb</item>
      <item>PARTNER BANKA d.d. ZAGREB, Vončinina 2, 10000 Zagreb</item>
    </derivirana_varijabla>
  </DomainObject.Predmet.OstaliListFormatedWithAdress>
  <DomainObject.Predmet.OstaliListFormatedWithAdressOIB>
    <izvorni_sadrzaj>
      <item>DRAŽEN DELAČ, BOŠKOVIĆEVA 24, 10000 Zagreb punomoćnik sudionika u postupku HIRON d.o.o.</item>
      <item>LANCET d.o.o., Marijanijeva 11, 52100 Pula</item>
      <item>OD MAĐARIĆ&amp;LUI Odvjetničko društvo, I.Cankara 7/1, 42000 Varaždin</item>
      <item>DOM ZDRAVLJA OSIJEK, Park P.Krešimira IV, 31000 Osijek</item>
      <item>HEP ODS, Ul. grada Vukovara 70, 10000 Zagreb</item>
      <item>Šimun Babić odvjetnik, Mrazovićeva 5, 10000 Zagreb</item>
      <item>Siniša Ljubić odvjetnik, Prilaz Sv. Ane 2, 43000 Bjelovar</item>
      <item>Tatjana Šijan odvjetnik, Boškovićeva 8, 10000 Zagreb</item>
      <item>OD HANŽEKOVIĆ&amp;PARTNERI, Radnička cesta 22, 10000 Zagreb</item>
      <item>ZOU MARIJA TURUDIĆ I M.BABIĆ, Gajeva 44, 10000 Zagreb</item>
      <item>OD ANĐELKOVIĆ, Vrbanićeva 20, 10000 Zagreb</item>
      <item>OD OWENS i HOUŠKA j.t.d, Praška 10, 10000 Zagreb</item>
      <item>ŽDO, Savska cesta 41, 10000 Zagreb</item>
      <item>Zdravko Mitak, OIB 25916717450, Zelenjak 53, 10000 Zagreb</item>
      <item>PARTNER BANKA d.d. ZAGREB, OIB 71221608291, Vončinina 2, 10000 Zagreb</item>
    </izvorni_sadrzaj>
    <derivirana_varijabla naziv="DomainObject.Predmet.OstaliListFormatedWithAdressOIB_1">
      <item>DRAŽEN DELAČ, BOŠKOVIĆEVA 24, 10000 Zagreb punomoćnik sudionika u postupku HIRON d.o.o.</item>
      <item>LANCET d.o.o., Marijanijeva 11, 52100 Pula</item>
      <item>OD MAĐARIĆ&amp;LUI Odvjetničko društvo, I.Cankara 7/1, 42000 Varaždin</item>
      <item>DOM ZDRAVLJA OSIJEK, Park P.Krešimira IV, 31000 Osijek</item>
      <item>HEP ODS, Ul. grada Vukovara 70, 10000 Zagreb</item>
      <item>Šimun Babić odvjetnik, Mrazovićeva 5, 10000 Zagreb</item>
      <item>Siniša Ljubić odvjetnik, Prilaz Sv. Ane 2, 43000 Bjelovar</item>
      <item>Tatjana Šijan odvjetnik, Boškovićeva 8, 10000 Zagreb</item>
      <item>OD HANŽEKOVIĆ&amp;PARTNERI, Radnička cesta 22, 10000 Zagreb</item>
      <item>ZOU MARIJA TURUDIĆ I M.BABIĆ, Gajeva 44, 10000 Zagreb</item>
      <item>OD ANĐELKOVIĆ, Vrbanićeva 20, 10000 Zagreb</item>
      <item>OD OWENS i HOUŠKA j.t.d, Praška 10, 10000 Zagreb</item>
      <item>ŽDO, Savska cesta 41, 10000 Zagreb</item>
      <item>Zdravko Mitak, OIB 25916717450, Zelenjak 53, 10000 Zagreb</item>
      <item>PARTNER BANKA d.d. ZAGREB, OIB 71221608291, Vončinina 2, 10000 Zagreb</item>
    </derivirana_varijabla>
  </DomainObject.Predmet.OstaliListFormatedWithAdressOIB>
  <DomainObject.Predmet.OstaliListNazivFormated>
    <izvorni_sadrzaj>
      <item>DRAŽEN DELAČ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</item>
      <item>PARTNER BANKA d.d. ZAGREB</item>
    </izvorni_sadrzaj>
    <derivirana_varijabla naziv="DomainObject.Predmet.OstaliListNazivFormated_1">
      <item>DRAŽEN DELAČ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</item>
      <item>PARTNER BANKA d.d. ZAGREB</item>
    </derivirana_varijabla>
  </DomainObject.Predmet.OstaliListNazivFormated>
  <DomainObject.Predmet.OstaliListNazivFormatedOIB>
    <izvorni_sadrzaj>
      <item>DRAŽEN DELAČ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Mitak, OIB 25916717450</item>
      <item>PARTNER BANKA d.d. ZAGREB, OIB 71221608291</item>
    </izvorni_sadrzaj>
    <derivirana_varijabla naziv="DomainObject.Predmet.OstaliListNazivFormatedOIB_1">
      <item>DRAŽEN DELAČ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Mitak, OIB 25916717450</item>
      <item>PARTNER BANKA d.d. ZAGREB, OIB 71221608291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HIRON d.o.o.</izvorni_sadrzaj>
    <derivirana_varijabla naziv="DomainObject.Predmet.ProtustrankaIDrugi_1">HIRON d.o.o.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HIRON d.o.o., OIB 17362094147, Drežnička 34, 10000 Zagreb</izvorni_sadrzaj>
    <derivirana_varijabla naziv="DomainObject.Predmet.ProtustrankaIDrugiAdressOIB_1">HIRON d.o.o., OIB 17362094147, Drežnička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srpnja 2018.</izvorni_sadrzaj>
    <derivirana_varijabla naziv="DomainObject.Predmet.OdlukaRjesenje.DatumDonosenjaOdluke_1">10. srpnja 2018.</derivirana_varijabla>
  </DomainObject.Predmet.OdlukaRjesenje.DatumDonosenjaOdluke>
  <DomainObject.Predmet.OdlukaRjesenje.DatumPravomocnosti>
    <izvorni_sadrzaj>27. srpnja 2018.</izvorni_sadrzaj>
    <derivirana_varijabla naziv="DomainObject.Predmet.OdlukaRjesenje.DatumPravomocnosti_1">27. srpnja 2018.</derivirana_varijabla>
  </DomainObject.Predmet.OdlukaRjesenje.DatumPravomocnosti>
  <DomainObject.Predmet.OdlukaRjesenje.Oznaka>
    <izvorni_sadrzaj>St-1033/2011-181</izvorni_sadrzaj>
    <derivirana_varijabla naziv="DomainObject.Predmet.OdlukaRjesenje.Oznaka_1">St-1033/2011-181</derivirana_varijabla>
  </DomainObject.Predmet.OdlukaRjesenje.Oznaka>
  <DomainObject.Predmet.SudioniciListNaziv>
    <izvorni_sadrzaj>
      <item>DRAŽEN DELAČ</item>
      <item>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VJEROVNICI</item>
      <item>Zdravko Mitak</item>
      <item>Josipa Kuća</item>
      <item>PARTNER BANKA d.d. ZAGREB</item>
    </izvorni_sadrzaj>
    <derivirana_varijabla naziv="DomainObject.Predmet.SudioniciListNaziv_1">
      <item>DRAŽEN DELAČ</item>
      <item>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VJEROVNICI</item>
      <item>Zdravko Mitak</item>
      <item>Josipa Kuća</item>
      <item>PARTNER BANKA d.d. ZAGREB</item>
    </derivirana_varijabla>
  </DomainObject.Predmet.SudioniciListNaziv>
  <DomainObject.Predmet.SudioniciListAdressOIB>
    <izvorni_sadrzaj>
      <item>DRAŽEN DELAČ, BOŠKOVIĆEVA 24,10000 Zagreb</item>
      <item>HIRON d.o.o., OIB 17362094147, Drežnička 34,10000 Zagreb</item>
      <item>LANCET d.o.o., Marijanijeva 11,52100 Pula</item>
      <item>OD MAĐARIĆ&amp;LUI Odvjetničko društvo, I.Cankara 7/1,42000 Varaždin</item>
      <item>DOM ZDRAVLJA OSIJEK, Park P.Krešimira IV,31000 Osijek</item>
      <item>HEP ODS, Ul. grada Vukovara 70,10000 Zagreb</item>
      <item>Šimun Babić odvjetnik, Mrazovićeva 5,10000 Zagreb</item>
      <item>Siniša Ljubić odvjetnik, Prilaz Sv. Ane 2,43000 Bjelovar</item>
      <item>Tatjana Šijan odvjetnik, Boškovićeva 8,10000 Zagreb</item>
      <item>OD HANŽEKOVIĆ&amp;PARTNERI, Radnička cesta 22,10000 Zagreb</item>
      <item>ZOU MARIJA TURUDIĆ I M.BABIĆ, Gajeva 44,10000 Zagreb</item>
      <item>OD ANĐELKOVIĆ, Vrbanićeva 20,10000 Zagreb</item>
      <item>OD OWENS i HOUŠKA j.t.d, Praška 10,10000 Zagreb</item>
      <item>ŽDO, Savska cesta 41,10000 Zagreb</item>
      <item>VJEROVNICI</item>
      <item>Zdravko Mitak, OIB 25916717450, Zelenjak 53,10000 Zagreb</item>
      <item>Josipa Kuća, OIB 44799444868</item>
      <item>PARTNER BANKA d.d. ZAGREB, OIB 71221608291, Vončinina 2,10000 Zagreb</item>
    </izvorni_sadrzaj>
    <derivirana_varijabla naziv="DomainObject.Predmet.SudioniciListAdressOIB_1">
      <item>DRAŽEN DELAČ, BOŠKOVIĆEVA 24,10000 Zagreb</item>
      <item>HIRON d.o.o., OIB 17362094147, Drežnička 34,10000 Zagreb</item>
      <item>LANCET d.o.o., Marijanijeva 11,52100 Pula</item>
      <item>OD MAĐARIĆ&amp;LUI Odvjetničko društvo, I.Cankara 7/1,42000 Varaždin</item>
      <item>DOM ZDRAVLJA OSIJEK, Park P.Krešimira IV,31000 Osijek</item>
      <item>HEP ODS, Ul. grada Vukovara 70,10000 Zagreb</item>
      <item>Šimun Babić odvjetnik, Mrazovićeva 5,10000 Zagreb</item>
      <item>Siniša Ljubić odvjetnik, Prilaz Sv. Ane 2,43000 Bjelovar</item>
      <item>Tatjana Šijan odvjetnik, Boškovićeva 8,10000 Zagreb</item>
      <item>OD HANŽEKOVIĆ&amp;PARTNERI, Radnička cesta 22,10000 Zagreb</item>
      <item>ZOU MARIJA TURUDIĆ I M.BABIĆ, Gajeva 44,10000 Zagreb</item>
      <item>OD ANĐELKOVIĆ, Vrbanićeva 20,10000 Zagreb</item>
      <item>OD OWENS i HOUŠKA j.t.d, Praška 10,10000 Zagreb</item>
      <item>ŽDO, Savska cesta 41,10000 Zagreb</item>
      <item>VJEROVNICI</item>
      <item>Zdravko Mitak, OIB 25916717450, Zelenjak 53,10000 Zagreb</item>
      <item>Josipa Kuća, OIB 44799444868</item>
      <item>PARTNER BANKA d.d. ZAGREB, OIB 71221608291, Vončinina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17362094147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25916717450</item>
      <item>, OIB 44799444868</item>
      <item>, OIB 71221608291</item>
    </izvorni_sadrzaj>
    <derivirana_varijabla naziv="DomainObject.Predmet.SudioniciListNazivOIB_1">
      <item>, OIB null</item>
      <item>, OIB 17362094147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25916717450</item>
      <item>, OIB 44799444868</item>
      <item>, OIB 71221608291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8. lipnja 2018.</izvorni_sadrzaj>
    <derivirana_varijabla naziv="DomainObject.PredzadnjaOdlukaIzPredmeta.DatumDonosenjaOdluke_1">8. lipnja 2018.</derivirana_varijabla>
  </DomainObject.PredzadnjaOdlukaIzPredmeta.DatumDonosenjaOdluke>
  <DomainObject.PredzadnjaOdlukaIzPredmeta.Oznaka>
    <izvorni_sadrzaj>St-1033/2011-179</izvorni_sadrzaj>
    <derivirana_varijabla naziv="DomainObject.PredzadnjaOdlukaIzPredmeta.Oznaka_1">St-1033/2011-179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65AC4F-784A-4F72-B91C-5220B388BB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316</properties:Words>
  <properties:Characters>1697</properties:Characters>
  <properties:Lines>67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2018-11-20T08:58:00Z</dcterms:created>
  <dc:creator>user</dc:creator>
  <cp:lastModifiedBy>Valentina Delač</cp:lastModifiedBy>
  <cp:lastPrinted>2018-11-20T08:59:00Z</cp:lastPrinted>
  <dcterms:modified xmlns:xsi="http://www.w3.org/2001/XMLSchema-instance" xsi:type="dcterms:W3CDTF">2018-11-20T08:59:00Z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(Hiron  nalog Fina isplata kupovine novo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