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8256" w14:paraId="7ac8256" w:rsidRDefault="00757E38" w:rsidP="00757E38" w:rsidR="00757E38">
      <w:pPr>
        <w15:collapsed w:val="false"/>
      </w:pPr>
      <w:bookmarkStart w:name="_GoBack" w:id="0"/>
      <w:bookmarkEnd w:id="0"/>
    </w:p>
    <w:p w:rsidRDefault="00757E38" w:rsidP="00757E38" w:rsidR="00757E38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7E38" w:rsidP="00757E38" w:rsidR="00757E38" w:rsidRPr="0063308C">
      <w:pPr>
        <w:rPr>
          <w:b/>
        </w:rPr>
      </w:pPr>
      <w:r w:rsidRPr="0063308C">
        <w:rPr>
          <w:b/>
        </w:rPr>
        <w:t>REPUBLIKA HRVATSKA</w:t>
      </w:r>
    </w:p>
    <w:p w:rsidRDefault="00757E38" w:rsidP="00757E38" w:rsidR="00757E38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757E38" w:rsidP="00757E38" w:rsidR="00757E38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="00FA3A6F">
        <w:t xml:space="preserve">            </w:t>
      </w:r>
      <w:r w:rsidRPr="0063308C">
        <w:t>72 S</w:t>
      </w:r>
      <w:r w:rsidR="00663384">
        <w:t>t</w:t>
      </w:r>
      <w:r w:rsidRPr="0063308C">
        <w:t>-</w:t>
      </w:r>
      <w:r w:rsidR="00663384">
        <w:t>6735/2016</w:t>
      </w:r>
      <w:r w:rsidR="00FA3A6F">
        <w:t>-25</w:t>
      </w:r>
    </w:p>
    <w:p w:rsidRDefault="00A306F9" w:rsidP="00757E38" w:rsidR="00A306F9"/>
    <w:p w:rsidRDefault="00A306F9" w:rsidP="00A306F9" w:rsidR="00A306F9" w:rsidRPr="00A306F9">
      <w:pPr>
        <w:jc w:val="center"/>
      </w:pPr>
      <w:r w:rsidRPr="00A306F9">
        <w:t>REPUBLIKA HRVATSKA</w:t>
      </w:r>
    </w:p>
    <w:p w:rsidRDefault="00757E38" w:rsidP="00757E38" w:rsidR="00757E38" w:rsidRPr="0063308C">
      <w:pPr>
        <w:jc w:val="center"/>
      </w:pPr>
      <w:r w:rsidRPr="0063308C">
        <w:t>R J E Š E NJ E</w:t>
      </w:r>
    </w:p>
    <w:p w:rsidRDefault="00757E38" w:rsidP="00757E38" w:rsidR="00757E38" w:rsidRPr="0063308C">
      <w:pPr>
        <w:jc w:val="both"/>
      </w:pPr>
    </w:p>
    <w:p w:rsidRDefault="00663384" w:rsidP="00663384" w:rsidR="00663384" w:rsidRPr="00A7302F">
      <w:pPr>
        <w:autoSpaceDE w:val="false"/>
        <w:autoSpaceDN w:val="false"/>
        <w:adjustRightInd w:val="false"/>
        <w:jc w:val="both"/>
      </w:pPr>
      <w:r w:rsidRPr="00A7302F">
        <w:t xml:space="preserve">Trgovački sud u Zagrebu, po sucu Nikoli Ribariću, u postupku predstečajne nagodbe u povodu prijedloga dužnika INTRONIC d.o.o., Zagreb (Grad Zagreb), Kovinska 28, </w:t>
      </w:r>
      <w:r>
        <w:t>OIB: 91062190069, dana 16</w:t>
      </w:r>
      <w:r w:rsidRPr="00A7302F">
        <w:t>.</w:t>
      </w:r>
      <w:r>
        <w:t xml:space="preserve"> travnja</w:t>
      </w:r>
      <w:r w:rsidRPr="00A7302F">
        <w:t xml:space="preserve"> 201</w:t>
      </w:r>
      <w:r>
        <w:t>8</w:t>
      </w:r>
      <w:r w:rsidRPr="00A7302F">
        <w:t>. godine,</w:t>
      </w:r>
    </w:p>
    <w:p w:rsidRDefault="00757E38" w:rsidP="00757E38" w:rsidR="00757E38" w:rsidRPr="00C53304">
      <w:pPr>
        <w:jc w:val="center"/>
      </w:pPr>
    </w:p>
    <w:p w:rsidRDefault="00757E38" w:rsidP="00757E38" w:rsidR="00757E38">
      <w:pPr>
        <w:jc w:val="center"/>
      </w:pPr>
      <w:r>
        <w:t>r i j e š i o    j e</w:t>
      </w:r>
    </w:p>
    <w:p w:rsidRDefault="00757E38" w:rsidP="00757E38" w:rsidR="00757E38"/>
    <w:p w:rsidRDefault="00757E38" w:rsidP="00757E38" w:rsidR="00757E38">
      <w:pPr>
        <w:jc w:val="both"/>
      </w:pPr>
      <w:r w:rsidRPr="00CE2B87">
        <w:tab/>
      </w:r>
      <w:r w:rsidR="00EC30FF">
        <w:t xml:space="preserve">Određuje se  prekid </w:t>
      </w:r>
      <w:r>
        <w:t xml:space="preserve">u ovosudnom predmetu </w:t>
      </w:r>
      <w:r w:rsidR="00EC30FF">
        <w:t xml:space="preserve">do okončanja upravnog spora koji se vodi pred </w:t>
      </w:r>
      <w:r w:rsidR="000900BC">
        <w:t>U</w:t>
      </w:r>
      <w:r w:rsidR="00EC30FF">
        <w:t>pravnim sudom u Zagrebu, pod poslovnim brojem Usl-</w:t>
      </w:r>
      <w:r w:rsidR="00840DDE">
        <w:t>2697/15</w:t>
      </w:r>
    </w:p>
    <w:p w:rsidRDefault="00757E38" w:rsidP="00CD1AFA" w:rsidR="00CD1AFA">
      <w:pPr>
        <w:jc w:val="both"/>
      </w:pPr>
      <w:r>
        <w:tab/>
      </w:r>
    </w:p>
    <w:p w:rsidRDefault="00757E38" w:rsidP="00CD1AFA" w:rsidR="00757E38">
      <w:pPr>
        <w:jc w:val="center"/>
      </w:pPr>
      <w:r>
        <w:t>Obrazloženje</w:t>
      </w:r>
    </w:p>
    <w:p w:rsidRDefault="00757E38" w:rsidP="00757E38" w:rsidR="00757E38"/>
    <w:p w:rsidRDefault="00757E38" w:rsidP="00564CCE" w:rsidR="00757E38">
      <w:pPr>
        <w:ind w:firstLine="708"/>
        <w:jc w:val="both"/>
      </w:pPr>
      <w:r>
        <w:t>Predstečajni dužnik</w:t>
      </w:r>
      <w:r w:rsidR="00840DDE">
        <w:t xml:space="preserve"> </w:t>
      </w:r>
      <w:r>
        <w:t xml:space="preserve">podneskom od </w:t>
      </w:r>
      <w:r w:rsidR="00840DDE">
        <w:t>9. travnja 2018.</w:t>
      </w:r>
      <w:r>
        <w:t xml:space="preserve"> godine predložio je određivanje prekida u ovosudnom predmetu.</w:t>
      </w:r>
    </w:p>
    <w:p w:rsidRDefault="00564CCE" w:rsidP="00AB7A65" w:rsidR="00564CCE">
      <w:pPr>
        <w:jc w:val="both"/>
      </w:pPr>
      <w:r>
        <w:tab/>
      </w:r>
    </w:p>
    <w:p w:rsidRDefault="00757E38" w:rsidP="00564CCE" w:rsidR="00BC56A8">
      <w:pPr>
        <w:ind w:firstLine="708"/>
        <w:jc w:val="both"/>
      </w:pPr>
      <w:r>
        <w:t xml:space="preserve">U podnesku se navodi kako je </w:t>
      </w:r>
      <w:r w:rsidR="00840DDE">
        <w:t>vjerovnik HPB d.d. podnio tužbu Upravnom sudu radi poništenja R</w:t>
      </w:r>
      <w:r>
        <w:t xml:space="preserve">ješenja </w:t>
      </w:r>
      <w:r w:rsidR="00BC56A8">
        <w:t>Ministarstva financija Republike Hrvatske, samostalnog sektora za drugostupanjski upravni postupak, Klasa: UP/II-423-01/15-01/263, Ur.broj: 513-04-15-3 od dana 12.6.2016. godine, a koje je doneseno u toku predstečajne nagodbe nad dužnikom.</w:t>
      </w:r>
    </w:p>
    <w:p w:rsidRDefault="00052E6E" w:rsidP="00AB7A65" w:rsidR="00052E6E">
      <w:pPr>
        <w:jc w:val="both"/>
      </w:pPr>
      <w:r>
        <w:t>Uz podnesak se dostavlja i Rješenje Upravnog suda od 9. listopada 2017., poslovnog broja: Usl</w:t>
      </w:r>
      <w:r w:rsidR="00187AC7">
        <w:t>-</w:t>
      </w:r>
      <w:r>
        <w:t>2697/15</w:t>
      </w:r>
      <w:r w:rsidR="00187AC7">
        <w:t>, kojim se tužba i odgovor na tužbu dostavljaju na očitovanje, Tužba Upravnom sudu od 27.7.2015. radi poništenja Rješenja Ministarstva financija Republike Hrvatske, samostalnog sektora za drugostupanjski upravni postupak, Klasa: UP/II-423-01/15-01/263, Ur.broj: 513-04-15-3 od dana 12.6.2016. godine.</w:t>
      </w:r>
    </w:p>
    <w:p w:rsidRDefault="007B5463" w:rsidP="00AB7A65" w:rsidR="007B5463">
      <w:pPr>
        <w:jc w:val="both"/>
      </w:pPr>
    </w:p>
    <w:p w:rsidRDefault="00564CCE" w:rsidP="00AB7A65" w:rsidR="00564CCE">
      <w:pPr>
        <w:jc w:val="both"/>
      </w:pPr>
      <w:r>
        <w:tab/>
        <w:t xml:space="preserve">Uvidom u Rješenje Ministarstva financija Republike Hrvatske, samostalnog sektora za drugostupanjski upravni postupak, Klasa: UP/II-423-01/15-01/263, Ur.broj: 513-04-15-3 od dana 12.6.2016. godine sud je utvrdio kako je odbijena </w:t>
      </w:r>
      <w:r w:rsidR="00810C9B">
        <w:t xml:space="preserve">izjavljena </w:t>
      </w:r>
      <w:r>
        <w:t xml:space="preserve">žalba vjerovnika HPB d.d. </w:t>
      </w:r>
      <w:r w:rsidR="00810C9B">
        <w:t xml:space="preserve">na </w:t>
      </w:r>
      <w:r>
        <w:t>Rješenj</w:t>
      </w:r>
      <w:r w:rsidR="00810C9B">
        <w:t>e</w:t>
      </w:r>
      <w:r>
        <w:t xml:space="preserve"> </w:t>
      </w:r>
      <w:r w:rsidR="00810C9B">
        <w:t>FINA-e od 25.2.2015. godine, Klasa: Up//110/07/14-01/5788, Ur. broj: 04-06-15-5788-178, koji je Utvrđeno da su za izmijenjeni plan financijskog restrukturiranja dužnika INTRONIC –Društvo sa ograničenom odgovornošću za razvoj elektroničkih uređaja, OIB: 91062190069, Kovinska 28, Zagreb, 10000, glasovali vjerovnici čije tražbine prelaze 2/3 vrijednosti svih utvrđenih tražbina</w:t>
      </w:r>
    </w:p>
    <w:p w:rsidRDefault="00EC30FF" w:rsidP="00AB7A65" w:rsidR="00EC30FF">
      <w:pPr>
        <w:jc w:val="both"/>
      </w:pPr>
    </w:p>
    <w:p w:rsidRDefault="00EC30FF" w:rsidP="00AB7A65" w:rsidR="00EC30FF">
      <w:pPr>
        <w:jc w:val="both"/>
      </w:pPr>
    </w:p>
    <w:p w:rsidRDefault="00EC30FF" w:rsidP="00AB7A65" w:rsidR="00EC30FF">
      <w:pPr>
        <w:jc w:val="both"/>
      </w:pPr>
    </w:p>
    <w:p w:rsidRDefault="00EC30FF" w:rsidP="00AB7A65" w:rsidR="00EC30FF">
      <w:pPr>
        <w:jc w:val="both"/>
      </w:pPr>
    </w:p>
    <w:p w:rsidRDefault="00CD1AFA" w:rsidP="000F2B29" w:rsidR="00AB7A65">
      <w:pPr>
        <w:ind w:firstLine="708"/>
        <w:jc w:val="both"/>
        <w:rPr>
          <w:color w:val="000000"/>
        </w:rPr>
      </w:pPr>
      <w:r>
        <w:lastRenderedPageBreak/>
        <w:t>Odredbom članka 66. st.1. ZFPPN određeno je kako je d</w:t>
      </w:r>
      <w:r>
        <w:rPr>
          <w:color w:val="000000"/>
        </w:rPr>
        <w:t>užnik dužan u roku od petnaest dana od izvršnosti rješenja iz članka 60. stavka 13. ZFPPN-a podnijeti trgovačkom sudu, nadležnom prema sjedištu dužnika, prijedlog za sklapanje predstečajne nagodbe.</w:t>
      </w:r>
    </w:p>
    <w:p w:rsidRDefault="000F2B29" w:rsidP="000F2B29" w:rsidR="000F2B29">
      <w:pPr>
        <w:ind w:firstLine="708"/>
        <w:jc w:val="both"/>
      </w:pPr>
    </w:p>
    <w:p w:rsidRDefault="00CD1AFA" w:rsidP="000F2B29" w:rsidR="00CD1AFA">
      <w:pPr>
        <w:ind w:firstLine="708"/>
        <w:jc w:val="both"/>
      </w:pPr>
      <w:r>
        <w:t>Odredbom članka 60.st.13. ZFPPN-a određeno je da ako se na ročištu postigne potrebna većina za prihvaćanje plana financijskog restrukturiranja, nagodbeno vijeće rješenjem utvrđuje:</w:t>
      </w:r>
    </w:p>
    <w:p w:rsidRDefault="00CD1AFA" w:rsidP="00CD1AFA" w:rsidR="00CD1AFA">
      <w:pPr>
        <w:jc w:val="both"/>
      </w:pPr>
      <w:r>
        <w:t>1. da su za plan financijskog restrukturiranja glasovali vjerovnici čije tražbine čine potrebnu većinu iz članka 63. ovoga Zakona,</w:t>
      </w:r>
    </w:p>
    <w:p w:rsidRDefault="00CD1AFA" w:rsidP="00CD1AFA" w:rsidR="00CD1AFA">
      <w:pPr>
        <w:jc w:val="both"/>
      </w:pPr>
      <w:r>
        <w:t>2. da je postupak proveden u skladu s odredbama ovoga Zakona.</w:t>
      </w:r>
    </w:p>
    <w:p w:rsidRDefault="00734066" w:rsidP="00734066" w:rsidR="00734066">
      <w:pPr>
        <w:ind w:firstLine="708"/>
        <w:jc w:val="both"/>
      </w:pPr>
    </w:p>
    <w:p w:rsidRDefault="00CD1AFA" w:rsidP="00734066" w:rsidR="00CD1AFA">
      <w:pPr>
        <w:ind w:firstLine="708"/>
        <w:jc w:val="both"/>
      </w:pPr>
      <w:r>
        <w:t>Stavkom 14. citiranog članka određeno je i kako žalba protiv rješenja iz stavka 13. ovoga članka odgađa izvršenje rješenja.</w:t>
      </w:r>
    </w:p>
    <w:p w:rsidRDefault="00734066" w:rsidP="00734066" w:rsidR="00734066">
      <w:pPr>
        <w:ind w:firstLine="708"/>
        <w:jc w:val="both"/>
      </w:pPr>
    </w:p>
    <w:p w:rsidRDefault="00CD1AFA" w:rsidP="00734066" w:rsidR="00CD1AFA">
      <w:pPr>
        <w:ind w:firstLine="708"/>
        <w:jc w:val="both"/>
      </w:pPr>
      <w:r>
        <w:t xml:space="preserve">Uvidom u </w:t>
      </w:r>
      <w:r w:rsidR="007B6FC3">
        <w:t>predmet</w:t>
      </w:r>
      <w:r>
        <w:t xml:space="preserve"> sud je utvrdio kako je Rješe</w:t>
      </w:r>
      <w:r w:rsidR="007B6FC3">
        <w:t xml:space="preserve">nje iz članka 60.st.13. ZFPPN-a (Rješenje Financijske agencije, Nagodbenog vijeća </w:t>
      </w:r>
      <w:r w:rsidR="001F1CDF">
        <w:t>ZG</w:t>
      </w:r>
      <w:r w:rsidR="007B6FC3">
        <w:t xml:space="preserve">07, od </w:t>
      </w:r>
      <w:r w:rsidR="001F1CDF">
        <w:t>25.2.2015.</w:t>
      </w:r>
      <w:r w:rsidR="007B6FC3">
        <w:t xml:space="preserve"> godine, Klasa: UP/I/110/07/14-01/</w:t>
      </w:r>
      <w:r w:rsidR="00823EE0">
        <w:t>5788</w:t>
      </w:r>
      <w:r w:rsidR="007B6FC3">
        <w:t>, Ur.br.; 04-06-15-</w:t>
      </w:r>
      <w:r w:rsidR="00823EE0">
        <w:t>5788-178)</w:t>
      </w:r>
      <w:r w:rsidR="007B6FC3">
        <w:t xml:space="preserve"> </w:t>
      </w:r>
      <w:r w:rsidR="00353887">
        <w:rPr>
          <w:color w:val="FF0000"/>
        </w:rPr>
        <w:t>izvršno 24</w:t>
      </w:r>
      <w:r w:rsidR="007B6FC3" w:rsidRPr="00F26330">
        <w:rPr>
          <w:color w:val="FF0000"/>
        </w:rPr>
        <w:t>.</w:t>
      </w:r>
      <w:r w:rsidR="00353887">
        <w:rPr>
          <w:color w:val="FF0000"/>
        </w:rPr>
        <w:t xml:space="preserve"> lipnja</w:t>
      </w:r>
      <w:r w:rsidR="007B6FC3" w:rsidRPr="00F26330">
        <w:rPr>
          <w:color w:val="FF0000"/>
        </w:rPr>
        <w:t xml:space="preserve"> 201</w:t>
      </w:r>
      <w:r w:rsidR="00353887">
        <w:rPr>
          <w:color w:val="FF0000"/>
        </w:rPr>
        <w:t>4</w:t>
      </w:r>
      <w:r w:rsidR="007B6FC3" w:rsidRPr="00F26330">
        <w:rPr>
          <w:color w:val="FF0000"/>
        </w:rPr>
        <w:t>. godine.</w:t>
      </w:r>
    </w:p>
    <w:p w:rsidRDefault="00734066" w:rsidP="007B6FC3" w:rsidR="00734066">
      <w:pPr>
        <w:jc w:val="both"/>
      </w:pPr>
    </w:p>
    <w:p w:rsidRDefault="007B6FC3" w:rsidP="00734066" w:rsidR="007B6FC3">
      <w:pPr>
        <w:ind w:firstLine="708"/>
        <w:jc w:val="both"/>
        <w:rPr>
          <w:color w:val="000000"/>
        </w:rPr>
      </w:pPr>
      <w:r>
        <w:t xml:space="preserve">Dakle od </w:t>
      </w:r>
      <w:r w:rsidR="00353887">
        <w:t>24. lipnja 2014.</w:t>
      </w:r>
      <w:r w:rsidRPr="00734066">
        <w:rPr>
          <w:color w:val="FF0000"/>
        </w:rPr>
        <w:t xml:space="preserve"> </w:t>
      </w:r>
      <w:r>
        <w:t xml:space="preserve">godine predstečajni dužnik mora trgovačkom sudu </w:t>
      </w:r>
      <w:r>
        <w:rPr>
          <w:color w:val="000000"/>
        </w:rPr>
        <w:t>sudu, nadležnom prema sjedištu dužnika, podnijeti prijedlog za sklapanje predstečajne nagodbe.</w:t>
      </w:r>
    </w:p>
    <w:p w:rsidRDefault="00734066" w:rsidP="00734066" w:rsidR="00734066">
      <w:pPr>
        <w:ind w:firstLine="708"/>
        <w:jc w:val="both"/>
        <w:rPr>
          <w:color w:val="000000"/>
        </w:rPr>
      </w:pPr>
    </w:p>
    <w:p w:rsidRDefault="007B6FC3" w:rsidP="00734066" w:rsidR="007B6FC3">
      <w:pPr>
        <w:ind w:firstLine="708"/>
        <w:jc w:val="both"/>
      </w:pPr>
      <w:r>
        <w:t xml:space="preserve">Predstečajni dužnik je prijedlog podnio </w:t>
      </w:r>
      <w:r w:rsidR="00353887">
        <w:t>2. srpnja 2015. godine</w:t>
      </w:r>
      <w:r w:rsidRPr="00F26330">
        <w:rPr>
          <w:color w:val="FF0000"/>
        </w:rPr>
        <w:t>, unutar roka od 15 dana.</w:t>
      </w:r>
    </w:p>
    <w:p w:rsidRDefault="00734066" w:rsidP="00734066" w:rsidR="00734066">
      <w:pPr>
        <w:ind w:firstLine="708"/>
        <w:jc w:val="both"/>
      </w:pPr>
    </w:p>
    <w:p w:rsidRDefault="000F2B29" w:rsidP="00734066" w:rsidR="000F2B29" w:rsidRPr="002175EB">
      <w:pPr>
        <w:ind w:firstLine="708"/>
        <w:jc w:val="both"/>
      </w:pPr>
      <w:r w:rsidRPr="000F2B29">
        <w:t xml:space="preserve">Iz naprijed navedenog proizlazi da je zakonito proveden postupak pred FINA-om u </w:t>
      </w:r>
      <w:r w:rsidRPr="002175EB">
        <w:t xml:space="preserve">kojem je doneseno rješenje kojim se utvrđuje da su za Plan financijskog restrukturiranja glasovali vjerovnici čije tražbine čine potrebnu većinu (čl. 63. ZFPPN) i da je postupak proveden u skladu s odredbama </w:t>
      </w:r>
      <w:r w:rsidR="002175EB" w:rsidRPr="002175EB">
        <w:t xml:space="preserve">Zakona o financijskom poslovanju i predstečajnoj nagodbi (NN </w:t>
      </w:r>
      <w:hyperlink r:id="rId9" w:history="true" w:tooltip="Zakon o financijskom poslovanju i predstečajnoj nagodbi">
        <w:r w:rsidR="002175EB" w:rsidRPr="002175EB">
          <w:rPr>
            <w:rStyle w:val="Hiperveza"/>
            <w:color w:val="auto"/>
            <w:u w:val="none"/>
          </w:rPr>
          <w:t>108/2012</w:t>
        </w:r>
      </w:hyperlink>
      <w:r w:rsidR="002175EB" w:rsidRPr="002175EB">
        <w:t xml:space="preserve">, </w:t>
      </w:r>
      <w:hyperlink r:id="rId10" w:history="true" w:tooltip="Uredba o izmjenama i dopunama Zakona o financijskom poslovanju i predstečajnoj nagodbi">
        <w:r w:rsidR="002175EB" w:rsidRPr="002175EB">
          <w:rPr>
            <w:rStyle w:val="Hiperveza"/>
            <w:color w:val="auto"/>
            <w:u w:val="none"/>
          </w:rPr>
          <w:t>144/2012</w:t>
        </w:r>
      </w:hyperlink>
      <w:r w:rsidR="002175EB" w:rsidRPr="002175EB">
        <w:t xml:space="preserve">, </w:t>
      </w:r>
      <w:hyperlink r:id="rId11" w:history="true" w:tooltip="Zakon o izmjenama i dopunama Zakona o financijskom poslovanju i predstečajnoj nagodbi">
        <w:r w:rsidR="002175EB" w:rsidRPr="002175EB">
          <w:rPr>
            <w:rStyle w:val="Hiperveza"/>
            <w:color w:val="auto"/>
            <w:u w:val="none"/>
          </w:rPr>
          <w:t>81/2013</w:t>
        </w:r>
      </w:hyperlink>
      <w:r w:rsidR="002175EB" w:rsidRPr="002175EB">
        <w:t xml:space="preserve">, </w:t>
      </w:r>
      <w:hyperlink r:id="rId12" w:history="true" w:tooltip="Uredba o izmjenama i dopunama Zakona o financijskom poslovanju i predstečajnoj nagodbi">
        <w:r w:rsidR="002175EB" w:rsidRPr="002175EB">
          <w:rPr>
            <w:rStyle w:val="Hiperveza"/>
            <w:color w:val="auto"/>
            <w:u w:val="none"/>
          </w:rPr>
          <w:t>112/2013</w:t>
        </w:r>
      </w:hyperlink>
      <w:r w:rsidR="002175EB" w:rsidRPr="002175EB">
        <w:t xml:space="preserve">; dalje </w:t>
      </w:r>
      <w:r w:rsidRPr="002175EB">
        <w:t>ZFPPN-a</w:t>
      </w:r>
      <w:r w:rsidR="00DD71C0">
        <w:t>)</w:t>
      </w:r>
      <w:r w:rsidRPr="002175EB">
        <w:t xml:space="preserve"> (čl. 60. st.1</w:t>
      </w:r>
      <w:r w:rsidR="00823EE0">
        <w:t>3</w:t>
      </w:r>
      <w:r w:rsidRPr="002175EB">
        <w:t>. ZFPPN-a), pretpostavka za podnošenje prijedloga za sklapanje predstečajne nagodbe pred trgovačkim sudom.</w:t>
      </w:r>
    </w:p>
    <w:p w:rsidRDefault="000F2B29" w:rsidP="000F2B29" w:rsidR="000F2B29" w:rsidRPr="002175EB">
      <w:pPr>
        <w:jc w:val="both"/>
      </w:pPr>
    </w:p>
    <w:p w:rsidRDefault="000F2B29" w:rsidP="00734066" w:rsidR="000F2B29" w:rsidRPr="000F2B29">
      <w:pPr>
        <w:ind w:firstLine="708"/>
        <w:jc w:val="both"/>
      </w:pPr>
      <w:r w:rsidRPr="000F2B29">
        <w:t>Stoga, pitanje da li je postupak pred FINA-om  proveden u skladu s odredbama ZFPPN-a (čl. 60. st.1</w:t>
      </w:r>
      <w:r w:rsidR="00823EE0">
        <w:t>3</w:t>
      </w:r>
      <w:r w:rsidRPr="000F2B29">
        <w:t>. ZFPPN-a), predstavlja prethodno pitanje o čijem ishodu ovisi i ovosudni postupak.</w:t>
      </w:r>
    </w:p>
    <w:p w:rsidRDefault="000F2B29" w:rsidP="000F2B29" w:rsidR="000F2B29" w:rsidRPr="000F2B29">
      <w:pPr>
        <w:jc w:val="both"/>
      </w:pPr>
    </w:p>
    <w:p w:rsidRDefault="000F2B29" w:rsidP="00734066" w:rsidR="000F2B29" w:rsidRPr="000F2B29">
      <w:pPr>
        <w:ind w:firstLine="708"/>
        <w:jc w:val="both"/>
      </w:pPr>
      <w:r w:rsidRPr="000F2B29">
        <w:t xml:space="preserve">Odredbom članka 213. st.1. Zakona o parničnom postupku („Narodne novine“ broj:  </w:t>
      </w:r>
      <w:hyperlink r:id="rId13" w:history="true" w:tooltip="zakon o preuzimanju zakona o parničnom postupku">
        <w:r w:rsidRPr="00734066">
          <w:t>53/1991</w:t>
        </w:r>
      </w:hyperlink>
      <w:r w:rsidRPr="000F2B29">
        <w:t xml:space="preserve">, </w:t>
      </w:r>
      <w:hyperlink r:id="rId14" w:history="true" w:tooltip="zakon o izmjenama zakona o parničnom postupku">
        <w:r w:rsidRPr="00734066">
          <w:t>91/1992</w:t>
        </w:r>
      </w:hyperlink>
      <w:r w:rsidRPr="000F2B29">
        <w:t xml:space="preserve">, </w:t>
      </w:r>
      <w:hyperlink r:id="rId15" w:history="true" w:tooltip="zakon o izmjenama i dopunama zakona o parničnom postupku">
        <w:r w:rsidRPr="00734066">
          <w:t>112/1999</w:t>
        </w:r>
      </w:hyperlink>
      <w:r w:rsidRPr="000F2B29">
        <w:t xml:space="preserve">, </w:t>
      </w:r>
      <w:hyperlink r:id="rId16" w:history="true" w:tooltip="zakon o izmjenama i dopunama stečajnog zakona">
        <w:r w:rsidRPr="00734066">
          <w:t>129/2000</w:t>
        </w:r>
      </w:hyperlink>
      <w:r w:rsidRPr="000F2B29">
        <w:t xml:space="preserve">, </w:t>
      </w:r>
      <w:hyperlink r:id="rId17" w:history="true" w:tooltip="zakon o arbitraži">
        <w:r w:rsidRPr="00734066">
          <w:t>88/2001</w:t>
        </w:r>
      </w:hyperlink>
      <w:r w:rsidRPr="000F2B29">
        <w:t xml:space="preserve">, </w:t>
      </w:r>
      <w:hyperlink r:id="rId18" w:history="true" w:tooltip="zakon o izmjenama i dopunama zakona o parničnom postupku">
        <w:r w:rsidRPr="00734066">
          <w:t>117/2003</w:t>
        </w:r>
      </w:hyperlink>
      <w:r w:rsidRPr="000F2B29">
        <w:t xml:space="preserve">, </w:t>
      </w:r>
      <w:hyperlink r:id="rId19" w:history="true" w:tooltip="zakon o izmjenama i dopunama ovršnog zakona">
        <w:r w:rsidRPr="00734066">
          <w:t>88/2005</w:t>
        </w:r>
      </w:hyperlink>
      <w:r w:rsidRPr="000F2B29">
        <w:t xml:space="preserve">, </w:t>
      </w:r>
      <w:hyperlink r:id="rId20" w:history="true" w:tooltip="odluka ustavnog suda republike hrvatske broj: u-i-1569/2004, u-i-305/2005, u-i-1677/2004, u-i-320/2005, u-i-1702/2004, u-i-464/2006, u-i-1904/2004, u-i-3351/2006, u-i-2677/2004 od 20. prosinca 2006.">
        <w:r w:rsidRPr="00734066">
          <w:t>2/2007</w:t>
        </w:r>
      </w:hyperlink>
      <w:r w:rsidRPr="000F2B29">
        <w:t xml:space="preserve">, </w:t>
      </w:r>
      <w:hyperlink r:id="rId21" w:history="true" w:tooltip="odluka ustavnog suda republike hrvatske broj: u-i-1569/2004, u-i-1677/2004, u-i-1702/2004, u-i-1904/2004, u-i-2677/2004, u-i-305/2005, u-i-320/2005, u-i-464/2006, u-i-3351/2006 od 9. srpnja 2008.">
        <w:r w:rsidRPr="00734066">
          <w:t>96/2008</w:t>
        </w:r>
      </w:hyperlink>
      <w:r w:rsidRPr="000F2B29">
        <w:t xml:space="preserve">, </w:t>
      </w:r>
      <w:hyperlink r:id="rId22" w:history="true" w:tooltip="zakon o izmjenama i dopunama zakona o parničnom postupku">
        <w:r w:rsidRPr="00734066">
          <w:t>84/2008</w:t>
        </w:r>
      </w:hyperlink>
      <w:r w:rsidRPr="000F2B29">
        <w:t xml:space="preserve">, </w:t>
      </w:r>
      <w:hyperlink r:id="rId23" w:history="true" w:tooltip="ispravak zakona o izmjenama i dopunama zakona o parničnom postupku">
        <w:r w:rsidRPr="00734066">
          <w:t>123/2008</w:t>
        </w:r>
      </w:hyperlink>
      <w:r w:rsidRPr="000F2B29">
        <w:t xml:space="preserve">, </w:t>
      </w:r>
      <w:hyperlink r:id="rId24" w:history="true" w:tooltip="zakon o izmjenama i dopunama zakona o parničnom postupku">
        <w:r w:rsidRPr="00734066">
          <w:t>57/2011</w:t>
        </w:r>
      </w:hyperlink>
      <w:r w:rsidRPr="000F2B29">
        <w:t xml:space="preserve">, </w:t>
      </w:r>
      <w:hyperlink r:id="rId25" w:history="true" w:tooltip="zakon o izmjenama i dopunama zakona o parničnom postupku">
        <w:r w:rsidRPr="00734066">
          <w:t>25/2013</w:t>
        </w:r>
      </w:hyperlink>
      <w:r w:rsidRPr="000F2B29">
        <w:t xml:space="preserve">, </w:t>
      </w:r>
      <w:hyperlink r:id="rId26" w:history="true" w:tooltip="odluka ustavnog suda republike hrvatske broj: u-i-885/2013 od 11. srpnja 2014.">
        <w:r w:rsidRPr="00734066">
          <w:t>89/2014</w:t>
        </w:r>
      </w:hyperlink>
      <w:r w:rsidRPr="000F2B29">
        <w:t xml:space="preserve">; dalje ZPP) određeno je da će sud odrediti prekid postupka i ako je odlučio da sam ne rješava o prethodnom pitanju (čl. 12. ZPP-a). </w:t>
      </w:r>
    </w:p>
    <w:p w:rsidRDefault="00734066" w:rsidP="000F2B29" w:rsidR="00734066" w:rsidRPr="00734066">
      <w:pPr>
        <w:jc w:val="both"/>
      </w:pPr>
    </w:p>
    <w:p w:rsidRDefault="000F2B29" w:rsidP="00734066" w:rsidR="000F2B29" w:rsidRPr="000F2B29">
      <w:pPr>
        <w:ind w:firstLine="708"/>
        <w:jc w:val="both"/>
      </w:pPr>
      <w:r w:rsidRPr="000F2B29">
        <w:t xml:space="preserve">Obzirom da je sud u ovosudnom postupku odlučio da sam ne rješava prethodno pitanje vezano za zakonito proveden postupak pred FINA-om, te da je u tijeku upravni spor po tužbi </w:t>
      </w:r>
      <w:r w:rsidR="000608FF">
        <w:t>HPB d.d.,</w:t>
      </w:r>
      <w:r w:rsidRPr="000F2B29">
        <w:t xml:space="preserve"> a u kojem će se navedeno pitanje riješiti, odlučeno je kao u izreci. </w:t>
      </w:r>
    </w:p>
    <w:p w:rsidRDefault="00EC30FF" w:rsidP="007B6FC3" w:rsidR="00EC30FF">
      <w:pPr>
        <w:jc w:val="both"/>
      </w:pPr>
    </w:p>
    <w:p w:rsidRDefault="00990E54" w:rsidP="007B6FC3" w:rsidR="007B6FC3" w:rsidRPr="00414680">
      <w:pPr>
        <w:jc w:val="both"/>
      </w:pPr>
      <w:r w:rsidRPr="00414680">
        <w:t xml:space="preserve">Slijedom navedenoga, </w:t>
      </w:r>
      <w:r w:rsidR="00414680" w:rsidRPr="00414680">
        <w:t xml:space="preserve">odlučeno je kao u izreci rješenja. </w:t>
      </w:r>
    </w:p>
    <w:p w:rsidRDefault="00757E38" w:rsidP="00757E38" w:rsidR="00757E38" w:rsidRPr="00414680">
      <w:pPr>
        <w:jc w:val="center"/>
      </w:pPr>
    </w:p>
    <w:p w:rsidRDefault="00757E38" w:rsidP="00757E38" w:rsidR="00757E38" w:rsidRPr="00414680">
      <w:pPr>
        <w:jc w:val="center"/>
      </w:pPr>
      <w:r w:rsidRPr="00414680">
        <w:t xml:space="preserve">U </w:t>
      </w:r>
      <w:r w:rsidR="00857A5D">
        <w:t xml:space="preserve">Zagrebu </w:t>
      </w:r>
      <w:r w:rsidR="000608FF">
        <w:t>16</w:t>
      </w:r>
      <w:r w:rsidRPr="00414680">
        <w:t>.</w:t>
      </w:r>
      <w:r w:rsidR="000608FF">
        <w:t xml:space="preserve"> travnja</w:t>
      </w:r>
      <w:r w:rsidRPr="00414680">
        <w:t xml:space="preserve"> 201</w:t>
      </w:r>
      <w:r w:rsidR="000608FF">
        <w:t>8</w:t>
      </w:r>
      <w:r w:rsidRPr="00414680">
        <w:t>.</w:t>
      </w:r>
    </w:p>
    <w:p w:rsidRDefault="00757E38" w:rsidP="00217CB3" w:rsidR="00FA3A6F">
      <w:pPr>
        <w:pStyle w:val="Podnaslov"/>
        <w:ind w:left="5664"/>
        <w:rPr>
          <w:color w:val="FF0000"/>
        </w:rPr>
      </w:pPr>
      <w:r w:rsidRPr="00414680">
        <w:rPr>
          <w:color w:val="FF0000"/>
        </w:rPr>
        <w:t xml:space="preserve">                                                                                                      </w:t>
      </w:r>
    </w:p>
    <w:p w:rsidRDefault="00FA3A6F" w:rsidP="00217CB3" w:rsidR="00FA3A6F">
      <w:pPr>
        <w:pStyle w:val="Podnaslov"/>
        <w:ind w:left="5664"/>
        <w:rPr>
          <w:color w:val="FF0000"/>
        </w:rPr>
      </w:pPr>
    </w:p>
    <w:p w:rsidRDefault="00FA3A6F" w:rsidP="00E91121" w:rsidR="00FA3A6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FA3A6F" w:rsidP="00E91121" w:rsidR="00FA3A6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A3A6F" w:rsidP="00E91121" w:rsidR="00FA3A6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A3A6F" w:rsidP="00E91121" w:rsidR="00FA3A6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A3A6F" w:rsidP="00E91121" w:rsidR="00FA3A6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17CB3" w:rsidP="000608FF" w:rsidR="00217CB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57E38" w:rsidP="00217CB3" w:rsidR="00757E3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57E38" w:rsidP="00757E38" w:rsidR="00757E3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57E38" w:rsidP="00757E38" w:rsidR="00757E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57E38" w:rsidP="00757E38" w:rsidR="00757E38">
      <w:r>
        <w:t>UPUTA O PRAVNOM LIJEKU:</w:t>
      </w:r>
    </w:p>
    <w:p w:rsidRDefault="00990E54" w:rsidP="00990E54" w:rsidR="00990E54" w:rsidRPr="008C5BFD">
      <w:pPr>
        <w:jc w:val="both"/>
      </w:pPr>
      <w:r w:rsidRPr="008C5BFD">
        <w:t xml:space="preserve">Protiv </w:t>
      </w:r>
      <w:r>
        <w:t>ovog</w:t>
      </w:r>
      <w:r w:rsidRPr="008C5BFD">
        <w:t xml:space="preserve"> rješenja dopuštena</w:t>
      </w:r>
      <w:r>
        <w:t xml:space="preserve"> je </w:t>
      </w:r>
      <w:r w:rsidRPr="008C5BFD">
        <w:t>ža</w:t>
      </w:r>
      <w:r>
        <w:t xml:space="preserve">lba u roku od 8 dana od dana primitka </w:t>
      </w:r>
      <w:r w:rsidRPr="008C5BFD">
        <w:t>rješenja.  Žalba se podnosi ovom sudu u 2 primjerka za Visoki trgovački sud RH.</w:t>
      </w:r>
    </w:p>
    <w:p w:rsidRDefault="00990E54" w:rsidP="00990E54" w:rsidR="00990E54">
      <w:pPr>
        <w:jc w:val="both"/>
      </w:pPr>
    </w:p>
    <w:p w:rsidRDefault="00757E38" w:rsidP="00757E38" w:rsidR="00757E38"/>
    <w:p w:rsidRDefault="00217CB3" w:rsidP="00757E38" w:rsidR="00217CB3"/>
    <w:p w:rsidRDefault="00217CB3" w:rsidP="00757E38" w:rsidR="00217CB3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FA3A6F" w:rsidP="00757E38" w:rsidR="00FA3A6F"/>
    <w:p w:rsidRDefault="000608FF" w:rsidP="00757E38" w:rsidR="000608FF" w:rsidRPr="00CE2B87"/>
    <w:p w:rsidRDefault="003F62A1" w:rsidR="003F62A1"/>
    <w:sectPr w:rsidSect="00990E54" w:rsidR="003F62A1">
      <w:headerReference w:type="default" r:id="rId27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54" w:rsidP="00990E54" w:rsidR="00990E54">
      <w:r>
        <w:separator/>
      </w:r>
    </w:p>
  </w:endnote>
  <w:endnote w:id="0" w:type="continuationSeparator">
    <w:p w:rsidRDefault="00990E54" w:rsidP="00990E54" w:rsidR="00990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54" w:rsidP="00990E54" w:rsidR="00990E54">
      <w:r>
        <w:separator/>
      </w:r>
    </w:p>
  </w:footnote>
  <w:footnote w:id="0" w:type="continuationSeparator">
    <w:p w:rsidRDefault="00990E54" w:rsidP="00990E54" w:rsidR="00990E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7279510"/>
      <w:docPartObj>
        <w:docPartGallery w:val="Page Numbers (Top of Page)"/>
        <w:docPartUnique/>
      </w:docPartObj>
    </w:sdtPr>
    <w:sdtEndPr/>
    <w:sdtContent>
      <w:p w:rsidRDefault="00990E54" w:rsidR="00990E54">
        <w:pPr>
          <w:pStyle w:val="Zaglavlje"/>
          <w:jc w:val="center"/>
        </w:pPr>
        <w:r>
          <w:t xml:space="preserve">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D4620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  <w:t>72. St-</w:t>
        </w:r>
        <w:r w:rsidR="004F098B">
          <w:t>6735/2016</w:t>
        </w:r>
      </w:p>
    </w:sdtContent>
  </w:sdt>
  <w:p w:rsidRDefault="00DD4620" w:rsidR="0073558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7E38"/>
    <w:rsid w:val="00052E6E"/>
    <w:rsid w:val="000608FF"/>
    <w:rsid w:val="000900BC"/>
    <w:rsid w:val="000F2B29"/>
    <w:rsid w:val="00187AC7"/>
    <w:rsid w:val="001E062F"/>
    <w:rsid w:val="001F1CDF"/>
    <w:rsid w:val="002175EB"/>
    <w:rsid w:val="00217CB3"/>
    <w:rsid w:val="00353887"/>
    <w:rsid w:val="003F62A1"/>
    <w:rsid w:val="00414680"/>
    <w:rsid w:val="004F098B"/>
    <w:rsid w:val="00564CCE"/>
    <w:rsid w:val="00625572"/>
    <w:rsid w:val="00663384"/>
    <w:rsid w:val="006E6783"/>
    <w:rsid w:val="00734066"/>
    <w:rsid w:val="00745475"/>
    <w:rsid w:val="00757E38"/>
    <w:rsid w:val="007B5463"/>
    <w:rsid w:val="007B6FC3"/>
    <w:rsid w:val="00810C9B"/>
    <w:rsid w:val="00823EE0"/>
    <w:rsid w:val="00835984"/>
    <w:rsid w:val="00840DDE"/>
    <w:rsid w:val="00857A5D"/>
    <w:rsid w:val="008A6F37"/>
    <w:rsid w:val="008D4E70"/>
    <w:rsid w:val="00990E54"/>
    <w:rsid w:val="00A306F9"/>
    <w:rsid w:val="00AB7A65"/>
    <w:rsid w:val="00AE1305"/>
    <w:rsid w:val="00B90C93"/>
    <w:rsid w:val="00BA70CF"/>
    <w:rsid w:val="00BC56A8"/>
    <w:rsid w:val="00C614AE"/>
    <w:rsid w:val="00CD1AFA"/>
    <w:rsid w:val="00DD4620"/>
    <w:rsid w:val="00DD71C0"/>
    <w:rsid w:val="00DF1B0B"/>
    <w:rsid w:val="00EC30FF"/>
    <w:rsid w:val="00F26330"/>
    <w:rsid w:val="00FA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E38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757E38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rsid w:val="00757E38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rsid w:val="00757E3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757E38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757E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7E38"/>
    <w:rPr>
      <w:rFonts w:cs="Times New Roman" w:eastAsia="Times New Roman"/>
      <w:szCs w:val="24"/>
      <w:lang w:eastAsia="hr-HR"/>
    </w:rPr>
  </w:style>
  <w:style w:styleId="Hiperveza" w:type="character">
    <w:name w:val="Hyperlink"/>
    <w:uiPriority w:val="99"/>
    <w:unhideWhenUsed/>
    <w:rsid w:val="00757E38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757E3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57E38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E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E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0E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0E54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4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6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6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6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6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E38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757E38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rsid w:val="00757E38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rsid w:val="00757E3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757E38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757E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7E38"/>
    <w:rPr>
      <w:rFonts w:cs="Times New Roman" w:eastAsia="Times New Roman"/>
      <w:szCs w:val="24"/>
      <w:lang w:eastAsia="hr-HR"/>
    </w:rPr>
  </w:style>
  <w:style w:styleId="Hiperveza" w:type="character">
    <w:name w:val="Hyperlink"/>
    <w:uiPriority w:val="99"/>
    <w:unhideWhenUsed/>
    <w:rsid w:val="00757E38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757E3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57E38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E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E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0E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0E54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4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6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6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6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6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753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264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iusinfo.hr/Publication/Content.aspx?Sopi=NN1991B53A1297&amp;Ver=13" TargetMode="External"/><Relationship Id="rId18" Type="http://schemas.openxmlformats.org/officeDocument/2006/relationships/hyperlink" Target="http://www.iusinfo.hr/Publication/Content.aspx?Sopi=NN2003B117A1639&amp;Ver=18" TargetMode="External"/><Relationship Id="rId26" Type="http://schemas.openxmlformats.org/officeDocument/2006/relationships/hyperlink" Target="http://www.iusinfo.hr/Publication/Content.aspx?Sopi=NN2014B89A1807&amp;Ver=2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usinfo.hr/Publication/Content.aspx?Sopi=NN2008B96A3004&amp;Ver=2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usinfo.hr/Publication/Content.aspx?Sopi=NN2013B112A2444&amp;Ver=NN2013B112A2444" TargetMode="External"/><Relationship Id="rId17" Type="http://schemas.openxmlformats.org/officeDocument/2006/relationships/hyperlink" Target="http://www.iusinfo.hr/Publication/Content.aspx?Sopi=NN2001B88A1498&amp;Ver=17" TargetMode="External"/><Relationship Id="rId25" Type="http://schemas.openxmlformats.org/officeDocument/2006/relationships/hyperlink" Target="http://www.iusinfo.hr/Publication/Content.aspx?Sopi=NN2013B25A405&amp;Ver=25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usinfo.hr/Publication/Content.aspx?Sopi=NN2000B129A2386&amp;Ver=16" TargetMode="External"/><Relationship Id="rId20" Type="http://schemas.openxmlformats.org/officeDocument/2006/relationships/hyperlink" Target="http://www.iusinfo.hr/Publication/Content.aspx?Sopi=NN2007B2A185&amp;Ver=2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usinfo.hr/Publication/Content.aspx?Sopi=NN2013B81A1705&amp;Ver=NN2013B81A1705" TargetMode="External"/><Relationship Id="rId24" Type="http://schemas.openxmlformats.org/officeDocument/2006/relationships/hyperlink" Target="http://www.iusinfo.hr/Publication/Content.aspx?Sopi=NN2011B57A1260&amp;Ver=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1999B112A1823&amp;Ver=15" TargetMode="External"/><Relationship Id="rId23" Type="http://schemas.openxmlformats.org/officeDocument/2006/relationships/hyperlink" Target="http://www.iusinfo.hr/Publication/Content.aspx?Sopi=NN2008B123A3550&amp;Ver=23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iusinfo.hr/Publication/Content.aspx?Sopi=NN2012B144A3091&amp;Ver=NN2012B144A3091" TargetMode="External"/><Relationship Id="rId19" Type="http://schemas.openxmlformats.org/officeDocument/2006/relationships/hyperlink" Target="http://www.iusinfo.hr/Publication/Content.aspx?Sopi=NN2005B88A1731&amp;Ver=1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usinfo.hr/Publication/Content.aspx?Sopi=NN2012B108A2361&amp;Ver=NN2012B108A2361" TargetMode="External"/><Relationship Id="rId14" Type="http://schemas.openxmlformats.org/officeDocument/2006/relationships/hyperlink" Target="http://www.iusinfo.hr/Publication/Content.aspx?Sopi=NN1992B91A2357&amp;Ver=14" TargetMode="External"/><Relationship Id="rId22" Type="http://schemas.openxmlformats.org/officeDocument/2006/relationships/hyperlink" Target="http://www.iusinfo.hr/Publication/Content.aspx?Sopi=NN2008B84A2720&amp;Ver=22" TargetMode="External"/><Relationship Id="rId27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6735</izvorni_sadrzaj>
    <derivirana_varijabla naziv="DomainObject.Predmet.Broj_1">6735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 i 9 tom</izvorni_sadrzaj>
    <derivirana_varijabla naziv="DomainObject.Predmet.Opis_1">8 i 9 tom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St-6735/2016</izvorni_sadrzaj>
    <derivirana_varijabla naziv="DomainObject.Predmet.OznakaBroj_1">St-6735/2016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INTRONIC d.o.o.</izvorni_sadrzaj>
    <derivirana_varijabla naziv="DomainObject.Predmet.ProtustrankaFormated_1">  INTRONIC d.o.o.</derivirana_varijabla>
  </DomainObject.Predmet.ProtustrankaFormated>
  <DomainObject.Predmet.ProtustrankaFormatedOIB>
    <izvorni_sadrzaj>  INTRONIC d.o.o., OIB 91062190069</izvorni_sadrzaj>
    <derivirana_varijabla naziv="DomainObject.Predmet.ProtustrankaFormatedOIB_1">  INTRONIC d.o.o., OIB 91062190069</derivirana_varijabla>
  </DomainObject.Predmet.ProtustrankaFormatedOIB>
  <DomainObject.Predmet.ProtustrankaFormatedWithAdress>
    <izvorni_sadrzaj> INTRONIC d.o.o., Kovinska 28, Zagreb</izvorni_sadrzaj>
    <derivirana_varijabla naziv="DomainObject.Predmet.ProtustrankaFormatedWithAdress_1"> INTRONIC d.o.o., Kovinska 28, Zagreb</derivirana_varijabla>
  </DomainObject.Predmet.ProtustrankaFormatedWithAdress>
  <DomainObject.Predmet.ProtustrankaFormatedWithAdressOIB>
    <izvorni_sadrzaj> INTRONIC d.o.o., OIB 91062190069, Kovinska 28, Zagreb</izvorni_sadrzaj>
    <derivirana_varijabla naziv="DomainObject.Predmet.ProtustrankaFormatedWithAdressOIB_1"> INTRONIC d.o.o., OIB 91062190069, Kovinska 28, Zagreb</derivirana_varijabla>
  </DomainObject.Predmet.ProtustrankaFormatedWithAdressOIB>
  <DomainObject.Predmet.ProtustrankaWithAdress>
    <izvorni_sadrzaj>INTRONIC d.o.o. Kovinska 28, Zagreb</izvorni_sadrzaj>
    <derivirana_varijabla naziv="DomainObject.Predmet.ProtustrankaWithAdress_1">INTRONIC d.o.o. Kovinska 28, Zagreb</derivirana_varijabla>
  </DomainObject.Predmet.ProtustrankaWithAdress>
  <DomainObject.Predmet.ProtustrankaWithAdressOIB>
    <izvorni_sadrzaj>INTRONIC d.o.o., OIB 91062190069, Kovinska 28, Zagreb</izvorni_sadrzaj>
    <derivirana_varijabla naziv="DomainObject.Predmet.ProtustrankaWithAdressOIB_1">INTRONIC d.o.o., OIB 91062190069, Kovinska 28, Zagreb</derivirana_varijabla>
  </DomainObject.Predmet.ProtustrankaWithAdressOIB>
  <DomainObject.Predmet.ProtustrankaNazivFormated>
    <izvorni_sadrzaj>INTRONIC d.o.o.</izvorni_sadrzaj>
    <derivirana_varijabla naziv="DomainObject.Predmet.ProtustrankaNazivFormated_1">INTRONIC d.o.o.</derivirana_varijabla>
  </DomainObject.Predmet.ProtustrankaNazivFormated>
  <DomainObject.Predmet.ProtustrankaNazivFormatedOIB>
    <izvorni_sadrzaj>INTRONIC d.o.o., OIB 91062190069</izvorni_sadrzaj>
    <derivirana_varijabla naziv="DomainObject.Predmet.ProtustrankaNazivFormatedOIB_1">INTRONIC d.o.o., OIB 91062190069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INTRONIC d.o.o.</izvorni_sadrzaj>
    <derivirana_varijabla naziv="DomainObject.Predmet.StrankaFormated_1">  INTRONIC d.o.o.</derivirana_varijabla>
  </DomainObject.Predmet.StrankaFormated>
  <DomainObject.Predmet.StrankaFormatedOIB>
    <izvorni_sadrzaj>  INTRONIC d.o.o., OIB 91062190069</izvorni_sadrzaj>
    <derivirana_varijabla naziv="DomainObject.Predmet.StrankaFormatedOIB_1">  INTRONIC d.o.o., OIB 91062190069</derivirana_varijabla>
  </DomainObject.Predmet.StrankaFormatedOIB>
  <DomainObject.Predmet.StrankaFormatedWithAdress>
    <izvorni_sadrzaj> INTRONIC d.o.o., Kovinska 28, Zagreb</izvorni_sadrzaj>
    <derivirana_varijabla naziv="DomainObject.Predmet.StrankaFormatedWithAdress_1"> INTRONIC d.o.o., Kovinska 28, Zagreb</derivirana_varijabla>
  </DomainObject.Predmet.StrankaFormatedWithAdress>
  <DomainObject.Predmet.StrankaFormatedWithAdressOIB>
    <izvorni_sadrzaj> INTRONIC d.o.o., OIB 91062190069, Kovinska 28, Zagreb</izvorni_sadrzaj>
    <derivirana_varijabla naziv="DomainObject.Predmet.StrankaFormatedWithAdressOIB_1"> INTRONIC d.o.o., OIB 91062190069, Kovinska 28, Zagreb</derivirana_varijabla>
  </DomainObject.Predmet.StrankaFormatedWithAdressOIB>
  <DomainObject.Predmet.StrankaWithAdress>
    <izvorni_sadrzaj>INTRONIC d.o.o. Kovinska 28,Zagreb</izvorni_sadrzaj>
    <derivirana_varijabla naziv="DomainObject.Predmet.StrankaWithAdress_1">INTRONIC d.o.o. Kovinska 28,Zagreb</derivirana_varijabla>
  </DomainObject.Predmet.StrankaWithAdress>
  <DomainObject.Predmet.StrankaWithAdressOIB>
    <izvorni_sadrzaj>INTRONIC d.o.o., OIB 91062190069, Kovinska 28,Zagreb</izvorni_sadrzaj>
    <derivirana_varijabla naziv="DomainObject.Predmet.StrankaWithAdressOIB_1">INTRONIC d.o.o., OIB 91062190069, Kovinska 28,Zagreb</derivirana_varijabla>
  </DomainObject.Predmet.StrankaWithAdressOIB>
  <DomainObject.Predmet.StrankaNazivFormated>
    <izvorni_sadrzaj>INTRONIC d.o.o.</izvorni_sadrzaj>
    <derivirana_varijabla naziv="DomainObject.Predmet.StrankaNazivFormated_1">INTRONIC d.o.o.</derivirana_varijabla>
  </DomainObject.Predmet.StrankaNazivFormated>
  <DomainObject.Predmet.StrankaNazivFormatedOIB>
    <izvorni_sadrzaj>INTRONIC d.o.o., OIB 91062190069</izvorni_sadrzaj>
    <derivirana_varijabla naziv="DomainObject.Predmet.StrankaNazivFormatedOIB_1">INTRONIC d.o.o., OIB 91062190069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INTRONIC d.o.o.</item>
    </izvorni_sadrzaj>
    <derivirana_varijabla naziv="DomainObject.Predmet.StrankaListFormated_1">
      <item>INTRONIC d.o.o.</item>
    </derivirana_varijabla>
  </DomainObject.Predmet.StrankaListFormated>
  <DomainObject.Predmet.StrankaListFormatedOIB>
    <izvorni_sadrzaj>
      <item>INTRONIC d.o.o., OIB 91062190069</item>
    </izvorni_sadrzaj>
    <derivirana_varijabla naziv="DomainObject.Predmet.StrankaListFormatedOIB_1">
      <item>INTRONIC d.o.o., OIB 91062190069</item>
    </derivirana_varijabla>
  </DomainObject.Predmet.StrankaListFormatedOIB>
  <DomainObject.Predmet.StrankaListFormatedWithAdress>
    <izvorni_sadrzaj>
      <item>INTRONIC d.o.o., Kovinska 28, Zagreb</item>
    </izvorni_sadrzaj>
    <derivirana_varijabla naziv="DomainObject.Predmet.StrankaListFormatedWithAdress_1">
      <item>INTRONIC d.o.o., Kovinska 28, Zagreb</item>
    </derivirana_varijabla>
  </DomainObject.Predmet.StrankaListFormatedWithAdress>
  <DomainObject.Predmet.StrankaListFormatedWithAdressOIB>
    <izvorni_sadrzaj>
      <item>INTRONIC d.o.o., OIB 91062190069, Kovinska 28, Zagreb</item>
    </izvorni_sadrzaj>
    <derivirana_varijabla naziv="DomainObject.Predmet.StrankaListFormatedWithAdressOIB_1">
      <item>INTRONIC d.o.o., OIB 91062190069, Kovinska 28, Zagreb</item>
    </derivirana_varijabla>
  </DomainObject.Predmet.StrankaListFormatedWithAdressOIB>
  <DomainObject.Predmet.StrankaListNazivFormated>
    <izvorni_sadrzaj>
      <item>INTRONIC d.o.o.</item>
    </izvorni_sadrzaj>
    <derivirana_varijabla naziv="DomainObject.Predmet.StrankaListNazivFormated_1">
      <item>INTRONIC d.o.o.</item>
    </derivirana_varijabla>
  </DomainObject.Predmet.StrankaListNazivFormated>
  <DomainObject.Predmet.StrankaListNazivFormatedOIB>
    <izvorni_sadrzaj>
      <item>INTRONIC d.o.o., OIB 91062190069</item>
    </izvorni_sadrzaj>
    <derivirana_varijabla naziv="DomainObject.Predmet.StrankaListNazivFormatedOIB_1">
      <item>INTRONIC d.o.o., OIB 91062190069</item>
    </derivirana_varijabla>
  </DomainObject.Predmet.StrankaListNazivFormatedOIB>
  <DomainObject.Predmet.ProtuStrankaListFormated>
    <izvorni_sadrzaj>
      <item>INTRONIC d.o.o.</item>
    </izvorni_sadrzaj>
    <derivirana_varijabla naziv="DomainObject.Predmet.ProtuStrankaListFormated_1">
      <item>INTRONIC d.o.o.</item>
    </derivirana_varijabla>
  </DomainObject.Predmet.ProtuStrankaListFormated>
  <DomainObject.Predmet.ProtuStrankaListFormatedOIB>
    <izvorni_sadrzaj>
      <item>INTRONIC d.o.o., OIB 91062190069</item>
    </izvorni_sadrzaj>
    <derivirana_varijabla naziv="DomainObject.Predmet.ProtuStrankaListFormatedOIB_1">
      <item>INTRONIC d.o.o., OIB 91062190069</item>
    </derivirana_varijabla>
  </DomainObject.Predmet.ProtuStrankaListFormatedOIB>
  <DomainObject.Predmet.ProtuStrankaListFormatedWithAdress>
    <izvorni_sadrzaj>
      <item>INTRONIC d.o.o., Kovinska 28, Zagreb</item>
    </izvorni_sadrzaj>
    <derivirana_varijabla naziv="DomainObject.Predmet.ProtuStrankaListFormatedWithAdress_1">
      <item>INTRONIC d.o.o., Kovinska 28, Zagreb</item>
    </derivirana_varijabla>
  </DomainObject.Predmet.ProtuStrankaListFormatedWithAdress>
  <DomainObject.Predmet.ProtuStrankaListFormatedWithAdressOIB>
    <izvorni_sadrzaj>
      <item>INTRONIC d.o.o., OIB 91062190069, Kovinska 28, Zagreb</item>
    </izvorni_sadrzaj>
    <derivirana_varijabla naziv="DomainObject.Predmet.ProtuStrankaListFormatedWithAdressOIB_1">
      <item>INTRONIC d.o.o., OIB 91062190069, Kovinska 28, Zagreb</item>
    </derivirana_varijabla>
  </DomainObject.Predmet.ProtuStrankaListFormatedWithAdressOIB>
  <DomainObject.Predmet.ProtuStrankaListNazivFormated>
    <izvorni_sadrzaj>
      <item>INTRONIC d.o.o.</item>
    </izvorni_sadrzaj>
    <derivirana_varijabla naziv="DomainObject.Predmet.ProtuStrankaListNazivFormated_1">
      <item>INTRONIC d.o.o.</item>
    </derivirana_varijabla>
  </DomainObject.Predmet.ProtuStrankaListNazivFormated>
  <DomainObject.Predmet.ProtuStrankaListNazivFormatedOIB>
    <izvorni_sadrzaj>
      <item>INTRONIC d.o.o., OIB 91062190069</item>
    </izvorni_sadrzaj>
    <derivirana_varijabla naziv="DomainObject.Predmet.ProtuStrankaListNazivFormatedOIB_1">
      <item>INTRONIC d.o.o., OIB 91062190069</item>
    </derivirana_varijabla>
  </DomainObject.Predmet.ProtuStrankaListNazivFormatedOIB>
  <DomainObject.Predmet.OstaliListFormated>
    <izvorni_sadrzaj>
      <item>Damir Barišić</item>
      <item>HRVATSKA POŠTANSKA BANKA, dioničko društvo</item>
      <item>Financijska agencija</item>
      <item>ŽUPANIJSKO DRŽAVNO ODVJETNIŠTVO U ZAGREBU</item>
    </izvorni_sadrzaj>
    <derivirana_varijabla naziv="DomainObject.Predmet.OstaliListFormated_1">
      <item>Damir Barišić</item>
      <item>HRVATSKA POŠTANSKA BANKA, dioničko društvo</item>
      <item>Financijska agencija</item>
      <item>ŽUPANIJSKO DRŽAVNO ODVJETNIŠTVO U ZAGREBU</item>
    </derivirana_varijabla>
  </DomainObject.Predmet.OstaliListFormated>
  <DomainObject.Predmet.OstaliListFormatedOIB>
    <izvorni_sadrzaj>
      <item>Damir Barišić</item>
      <item>HRVATSKA POŠTANSKA BANKA, dioničko društvo, OIB 87939104217</item>
      <item>Financijska agencija, OIB 85821130368</item>
      <item>ŽUPANIJSKO DRŽAVNO ODVJETNIŠTVO U ZAGREBU, OIB 16488001145</item>
    </izvorni_sadrzaj>
    <derivirana_varijabla naziv="DomainObject.Predmet.OstaliListFormatedOIB_1">
      <item>Damir Barišić</item>
      <item>HRVATSKA POŠTANSKA BANKA, dioničko društvo, OIB 87939104217</item>
      <item>Financijska agencija, OIB 85821130368</item>
      <item>ŽUPANIJSKO DRŽAVNO ODVJETNIŠTVO U ZAGREBU, OIB 16488001145</item>
    </derivirana_varijabla>
  </DomainObject.Predmet.OstaliListFormatedOIB>
  <DomainObject.Predmet.OstaliListFormatedWithAdress>
    <izvorni_sadrzaj>
      <item>Damir Barišić, Basaričekova 27, 48000 Koprivnica</item>
      <item>HRVATSKA POŠTANSKA BANKA, dioničko društvo, Jurišićeva 4, 10000 Zagreb</item>
      <item>Financijska agencija, Ulica grada Vukovara 70, 10000 Zagreb</item>
      <item>ŽUPANIJSKO DRŽAVNO ODVJETNIŠTVO U ZAGREBU, Savska Cesta 41, 10000 Zagreb</item>
    </izvorni_sadrzaj>
    <derivirana_varijabla naziv="DomainObject.Predmet.OstaliListFormatedWithAdress_1">
      <item>Damir Barišić, Basaričekova 27, 48000 Koprivnica</item>
      <item>HRVATSKA POŠTANSKA BANKA, dioničko društvo, Jurišićeva 4, 10000 Zagreb</item>
      <item>Financijska agencija, Ulica grada Vukovara 70,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Damir Barišić, Basaričekova 27, 48000 Koprivnica</item>
      <item>HRVATSKA POŠTANSKA BANKA, dioničko društvo, OIB 87939104217, Jurišićeva 4, 10000 Zagreb</item>
      <item>Financijska agencija, OIB 85821130368, Ulica grada Vukovara 70, 10000 Zagreb</item>
      <item>ŽUPANIJSKO DRŽAVNO ODVJETNIŠTVO U ZAGREBU, OIB 16488001145, Savska Cesta 41, 10000 Zagreb</item>
    </izvorni_sadrzaj>
    <derivirana_varijabla naziv="DomainObject.Predmet.OstaliListFormatedWithAdressOIB_1">
      <item>Damir Barišić, Basaričekova 27, 48000 Koprivnica</item>
      <item>HRVATSKA POŠTANSKA BANKA, dioničko društvo, OIB 87939104217, Jurišićeva 4, 10000 Zagreb</item>
      <item>Financijska agencija, OIB 85821130368, Ulica grada Vukovara 70,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Damir Barišić</item>
      <item>HRVATSKA POŠTANSKA BANKA, dioničko društvo</item>
      <item>Financijska agencija</item>
      <item>ŽUPANIJSKO DRŽAVNO ODVJETNIŠTVO U ZAGREBU</item>
    </izvorni_sadrzaj>
    <derivirana_varijabla naziv="DomainObject.Predmet.OstaliListNazivFormated_1">
      <item>Damir Barišić</item>
      <item>HRVATSKA POŠTANSKA BANKA, dioničko društvo</item>
      <item>Financijska agencija</item>
      <item>ŽUPANIJSKO DRŽAVNO ODVJETNIŠTVO U ZAGREBU</item>
    </derivirana_varijabla>
  </DomainObject.Predmet.OstaliListNazivFormated>
  <DomainObject.Predmet.OstaliListNazivFormatedOIB>
    <izvorni_sadrzaj>
      <item>Damir Barišić</item>
      <item>HRVATSKA POŠTANSKA BANKA, dioničko društvo, OIB 87939104217</item>
      <item>Financijska agencija, OIB 85821130368</item>
      <item>ŽUPANIJSKO DRŽAVNO ODVJETNIŠTVO U ZAGREBU, OIB 16488001145</item>
    </izvorni_sadrzaj>
    <derivirana_varijabla naziv="DomainObject.Predmet.OstaliListNazivFormatedOIB_1">
      <item>Damir Barišić</item>
      <item>HRVATSKA POŠTANSKA BANKA, dioničko društvo, OIB 87939104217</item>
      <item>Financijska agencija, OIB 85821130368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INTRONIC d.o.o.</izvorni_sadrzaj>
    <derivirana_varijabla naziv="DomainObject.Predmet.StrankaIDrugi_1">INTRONIC d.o.o.</derivirana_varijabla>
  </DomainObject.Predmet.StrankaIDrugi>
  <DomainObject.Predmet.ProtustrankaIDrugi>
    <izvorni_sadrzaj>INTRONIC d.o.o.</izvorni_sadrzaj>
    <derivirana_varijabla naziv="DomainObject.Predmet.ProtustrankaIDrugi_1">INTRONIC d.o.o.</derivirana_varijabla>
  </DomainObject.Predmet.ProtustrankaIDrugi>
  <DomainObject.Predmet.StrankaIDrugiAdressOIB>
    <izvorni_sadrzaj>INTRONIC d.o.o., OIB 91062190069, Kovinska 28, Zagreb</izvorni_sadrzaj>
    <derivirana_varijabla naziv="DomainObject.Predmet.StrankaIDrugiAdressOIB_1">INTRONIC d.o.o., OIB 91062190069, Kovinska 28, Zagreb</derivirana_varijabla>
  </DomainObject.Predmet.StrankaIDrugiAdressOIB>
  <DomainObject.Predmet.ProtustrankaIDrugiAdressOIB>
    <izvorni_sadrzaj>INTRONIC d.o.o., OIB 91062190069, Kovinska 28, Zagreb</izvorni_sadrzaj>
    <derivirana_varijabla naziv="DomainObject.Predmet.ProtustrankaIDrugiAdressOIB_1">INTRONIC d.o.o., OIB 91062190069, Kovinska 28,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INTRONIC d.o.o.</item>
      <item>INTRONIC d.o.o.</item>
      <item>Damir Barišić</item>
      <item>HRVATSKA POŠTANSKA BANKA, dioničko društvo</item>
      <item>Financijska agencija</item>
      <item>ŽUPANIJSKO DRŽAVNO ODVJETNIŠTVO U ZAGREBU</item>
    </izvorni_sadrzaj>
    <derivirana_varijabla naziv="DomainObject.Predmet.SudioniciListNaziv_1">
      <item>INTRONIC d.o.o.</item>
      <item>INTRONIC d.o.o.</item>
      <item>Damir Barišić</item>
      <item>HRVATSKA POŠTANSKA BANKA, dioničko društvo</item>
      <item>Financijska agencija</item>
      <item>ŽUPANIJSKO DRŽAVNO ODVJETNIŠTVO U ZAGREBU</item>
    </derivirana_varijabla>
  </DomainObject.Predmet.SudioniciListNaziv>
  <DomainObject.Predmet.SudioniciListAdressOIB>
    <izvorni_sadrzaj>
      <item>INTRONIC d.o.o., OIB 91062190069, Kovinska 28,Zagreb</item>
      <item>INTRONIC d.o.o., OIB 91062190069, Kovinska 28,Zagreb</item>
      <item>Damir Barišić, Basaričekova 27,48000 Koprivnica</item>
      <item>HRVATSKA POŠTANSKA BANKA, dioničko društvo, OIB 87939104217, Jurišićeva 4,10000 Zagreb</item>
      <item>Financijska agencija, OIB 85821130368, Ulica grada Vukovara 70,10000 Zagreb</item>
      <item>ŽUPANIJSKO DRŽAVNO ODVJETNIŠTVO U ZAGREBU, OIB 16488001145, Savska Cesta 41,10000 Zagreb</item>
    </izvorni_sadrzaj>
    <derivirana_varijabla naziv="DomainObject.Predmet.SudioniciListAdressOIB_1">
      <item>INTRONIC d.o.o., OIB 91062190069, Kovinska 28,Zagreb</item>
      <item>INTRONIC d.o.o., OIB 91062190069, Kovinska 28,Zagreb</item>
      <item>Damir Barišić, Basaričekova 27,48000 Koprivnica</item>
      <item>HRVATSKA POŠTANSKA BANKA, dioničko društvo, OIB 87939104217, Jurišićeva 4,10000 Zagreb</item>
      <item>Financijska agencija, OIB 85821130368, Ulica grada Vukovara 70,10000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91062190069</item>
      <item>, OIB 91062190069</item>
      <item>, OIB null</item>
      <item>, OIB 87939104217</item>
      <item>, OIB 85821130368</item>
      <item>, OIB 16488001145</item>
    </izvorni_sadrzaj>
    <derivirana_varijabla naziv="DomainObject.Predmet.SudioniciListNazivOIB_1">
      <item>, OIB 91062190069</item>
      <item>, OIB 91062190069</item>
      <item>, OIB null</item>
      <item>, OIB 87939104217</item>
      <item>, OIB 85821130368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699</properties:Words>
  <properties:Characters>4218</properties:Characters>
  <properties:Lines>148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2018-04-18T09:09:00Z</dcterms:created>
  <dc:creator>Nikola Ribarić</dc:creator>
  <cp:lastModifiedBy>Jadranka Zelić</cp:lastModifiedBy>
  <cp:lastPrinted>2018-04-18T09:09:00Z</cp:lastPrinted>
  <dcterms:modified xmlns:xsi="http://www.w3.org/2001/XMLSchema-instance" xsi:type="dcterms:W3CDTF">2018-04-18T09:10:00Z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prekid postupka (rješenje prekid 16.4.2018.docx)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