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e740" w14:paraId="ebce740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5C3D4D" w:rsidR="005C3D4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Trgovački sud u Pazinu, po stečajnoj sutkinji Tijani Licul, povodom prijedloga predlagatelja FINANCIJSKA AGENCIJA, Regionalni centar Rijeka, Podružnica Pula, Giardini 5, OIB: 85821130368, u postupku radi otvaranja stečajnog postupka nad dužnikom</w:t>
      </w:r>
      <w:r w:rsidR="005C3D4D">
        <w:rPr>
          <w:sz w:val="23"/>
          <w:szCs w:val="23"/>
        </w:rPr>
        <w:t xml:space="preserve"> FORUM DIZAJN d.o.o. Pula, Forum 2, OIB: 88388669892, </w:t>
      </w:r>
    </w:p>
    <w:p w:rsidRDefault="005C3D4D" w:rsidP="005C3D4D" w:rsidR="005C3D4D">
      <w:pPr>
        <w:jc w:val="both"/>
        <w:rPr>
          <w:sz w:val="23"/>
          <w:szCs w:val="23"/>
        </w:rPr>
      </w:pPr>
    </w:p>
    <w:p w:rsidRDefault="007E67C4" w:rsidP="005C3D4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radi otvaranja stečajnog postupka nad dužnikom </w:t>
      </w:r>
      <w:r w:rsidR="005C3D4D">
        <w:rPr>
          <w:sz w:val="23"/>
          <w:szCs w:val="23"/>
        </w:rPr>
        <w:t>FORUM DIZAJN d.o.o. Pula, Forum 2, OIB: 88388669892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5C3D4D">
        <w:rPr>
          <w:sz w:val="23"/>
          <w:szCs w:val="23"/>
        </w:rPr>
        <w:t xml:space="preserve">15. travnja </w:t>
      </w:r>
      <w:r w:rsidR="002E4D4B">
        <w:rPr>
          <w:sz w:val="23"/>
          <w:szCs w:val="23"/>
        </w:rPr>
        <w:t xml:space="preserve">2016.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5C3D4D">
        <w:rPr>
          <w:sz w:val="23"/>
          <w:szCs w:val="23"/>
        </w:rPr>
        <w:t>FORUM DIZAJN d.o.o. Pula, Forum 2, OIB: 88388669892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1B244D">
        <w:rPr>
          <w:sz w:val="23"/>
          <w:szCs w:val="23"/>
        </w:rPr>
        <w:t>01. rujna 2015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5C3D4D">
        <w:rPr>
          <w:sz w:val="23"/>
          <w:szCs w:val="23"/>
        </w:rPr>
        <w:t>404</w:t>
      </w:r>
      <w:r>
        <w:rPr>
          <w:sz w:val="23"/>
          <w:szCs w:val="23"/>
        </w:rPr>
        <w:t xml:space="preserve"> dana, u ukupnom iznosu od </w:t>
      </w:r>
      <w:r w:rsidR="005C3D4D">
        <w:rPr>
          <w:sz w:val="23"/>
          <w:szCs w:val="23"/>
        </w:rPr>
        <w:t>114.554,97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2A0B16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5C3D4D">
        <w:rPr>
          <w:sz w:val="23"/>
          <w:szCs w:val="23"/>
        </w:rPr>
        <w:t>21. lipnja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5C3D4D">
        <w:rPr>
          <w:sz w:val="23"/>
          <w:szCs w:val="23"/>
        </w:rPr>
        <w:t>14</w:t>
      </w:r>
      <w:r>
        <w:rPr>
          <w:sz w:val="23"/>
          <w:szCs w:val="23"/>
        </w:rPr>
        <w:t xml:space="preserve"> spisa) iz koje proizlazi da je račun dužnika odblokiran.</w:t>
      </w:r>
      <w:r w:rsidR="002D224C">
        <w:rPr>
          <w:sz w:val="23"/>
          <w:szCs w:val="23"/>
        </w:rPr>
        <w:t xml:space="preserve"> </w:t>
      </w:r>
    </w:p>
    <w:p w:rsidRDefault="005C3D4D" w:rsidP="007E67C4" w:rsidR="005C3D4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ED2898" w:rsidP="007E67C4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D224C">
        <w:rPr>
          <w:sz w:val="23"/>
          <w:szCs w:val="23"/>
        </w:rPr>
        <w:t>01. kolovoza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0572ED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855D20">
        <w:rPr>
          <w:sz w:val="23"/>
          <w:szCs w:val="23"/>
        </w:rPr>
        <w:t>, v. r.</w:t>
      </w:r>
    </w:p>
    <w:p w:rsidRDefault="002D224C" w:rsidP="007E67C4" w:rsidR="002D224C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5C3D4D" w:rsidP="007E67C4" w:rsidR="005C3D4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1B244D">
        <w:rPr>
          <w:sz w:val="23"/>
          <w:szCs w:val="23"/>
        </w:rPr>
        <w:t>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A76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5C3D4D">
          <w:t>685</w:t>
        </w:r>
        <w:r w:rsidR="002D224C">
          <w:t>/16 -</w:t>
        </w:r>
        <w:r w:rsidR="00855D20">
          <w:t>8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5C3D4D">
      <w:t>685</w:t>
    </w:r>
    <w:r w:rsidR="002D224C">
      <w:t>/16 -</w:t>
    </w:r>
    <w:r w:rsidR="00855D20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572ED"/>
    <w:rsid w:val="001B244D"/>
    <w:rsid w:val="0027286E"/>
    <w:rsid w:val="002A0B16"/>
    <w:rsid w:val="002D224C"/>
    <w:rsid w:val="002E4D4B"/>
    <w:rsid w:val="005C3D4D"/>
    <w:rsid w:val="00642D6B"/>
    <w:rsid w:val="00755F05"/>
    <w:rsid w:val="007C51BB"/>
    <w:rsid w:val="007E67C4"/>
    <w:rsid w:val="00855D20"/>
    <w:rsid w:val="008A2F01"/>
    <w:rsid w:val="008F6624"/>
    <w:rsid w:val="00921CDC"/>
    <w:rsid w:val="0095611E"/>
    <w:rsid w:val="009C5173"/>
    <w:rsid w:val="00A15928"/>
    <w:rsid w:val="00A24227"/>
    <w:rsid w:val="00AE472F"/>
    <w:rsid w:val="00D856E6"/>
    <w:rsid w:val="00DC3A76"/>
    <w:rsid w:val="00ED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A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A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A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A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A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A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A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A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DIZAJN d.o.o. PULA zastupanog po punomoćniku Aliče Delbianco Kajin</izvorni_sadrzaj>
    <derivirana_varijabla naziv="DomainObject.Predmet.ProtustrankaFormated_1">  FORUM DIZAJN d.o.o. PULA zastupanog po punomoćniku Aliče Delbianco Kajin</derivirana_varijabla>
  </DomainObject.Predmet.ProtustrankaFormated>
  <DomainObject.Predmet.ProtustrankaFormatedOIB>
    <izvorni_sadrzaj>  FORUM DIZAJN d.o.o. PULA, OIB 88388669892 zastupanog po punomoćniku Aliče Delbianco Kajin</izvorni_sadrzaj>
    <derivirana_varijabla naziv="DomainObject.Predmet.ProtustrankaFormatedOIB_1">  FORUM DIZAJN d.o.o. PULA, OIB 88388669892 zastupanog po punomoćniku Aliče Delbianco Kajin</derivirana_varijabla>
  </DomainObject.Predmet.ProtustrankaFormatedOIB>
  <DomainObject.Predmet.ProtustrankaFormatedWithAdress>
    <izvorni_sadrzaj> FORUM DIZAJN d.o.o. PULA, Forum 2, 52100 Pula zastupanog po punomoćniku Aliče Delbianco Kajin</izvorni_sadrzaj>
    <derivirana_varijabla naziv="DomainObject.Predmet.ProtustrankaFormatedWithAdress_1"> FORUM DIZAJN d.o.o. PULA, Forum 2, 52100 Pula zastupanog po punomoćniku Aliče Delbianco Kajin</derivirana_varijabla>
  </DomainObject.Predmet.ProtustrankaFormatedWithAdress>
  <DomainObject.Predmet.ProtustrankaFormatedWithAdressOIB>
    <izvorni_sadrzaj> FORUM DIZAJN d.o.o. PULA, OIB 88388669892, Forum 2, 52100 Pula zastupanog po punomoćniku Aliče Delbianco Kajin</izvorni_sadrzaj>
    <derivirana_varijabla naziv="DomainObject.Predmet.ProtustrankaFormatedWithAdressOIB_1"> FORUM DIZAJN d.o.o. PULA, OIB 88388669892, Forum 2, 52100 Pula zastupanog po punomoćniku Aliče Delbianco Kajin</derivirana_varijabla>
  </DomainObject.Predmet.ProtustrankaFormatedWithAdressOIB>
  <DomainObject.Predmet.ProtustrankaWithAdress>
    <izvorni_sadrzaj>FORUM DIZAJN d.o.o. PULA Forum 2, 52100 Pula</izvorni_sadrzaj>
    <derivirana_varijabla naziv="DomainObject.Predmet.ProtustrankaWithAdress_1">FORUM DIZAJN d.o.o. PULA Forum 2, 52100 Pula</derivirana_varijabla>
  </DomainObject.Predmet.ProtustrankaWithAdress>
  <DomainObject.Predmet.ProtustrankaWithAdressOIB>
    <izvorni_sadrzaj>FORUM DIZAJN d.o.o. PULA, OIB 88388669892, Forum 2, 52100 Pula</izvorni_sadrzaj>
    <derivirana_varijabla naziv="DomainObject.Predmet.ProtustrankaWithAdressOIB_1">FORUM DIZAJN d.o.o. PULA, OIB 88388669892, Forum 2, 52100 Pula</derivirana_varijabla>
  </DomainObject.Predmet.ProtustrankaWithAdressOIB>
  <DomainObject.Predmet.ProtustrankaNazivFormated>
    <izvorni_sadrzaj>FORUM DIZAJN d.o.o. PULA</izvorni_sadrzaj>
    <derivirana_varijabla naziv="DomainObject.Predmet.ProtustrankaNazivFormated_1">FORUM DIZAJN d.o.o. PULA</derivirana_varijabla>
  </DomainObject.Predmet.ProtustrankaNazivFormated>
  <DomainObject.Predmet.ProtustrankaNazivFormatedOIB>
    <izvorni_sadrzaj>FORUM DIZAJN d.o.o. PULA, OIB 88388669892</izvorni_sadrzaj>
    <derivirana_varijabla naziv="DomainObject.Predmet.ProtustrankaNazivFormatedOIB_1">FORUM DIZAJN d.o.o. PULA, OIB 88388669892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114554.97</izvorni_sadrzaj>
    <derivirana_varijabla naziv="DomainObject.Predmet.TrenutnaVrijednost_1">114554.97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FORUM DIZAJN d.o.o. PULA zastupanog po punomoćniku Aliče Delbianco Kajin</item>
    </izvorni_sadrzaj>
    <derivirana_varijabla naziv="DomainObject.Predmet.ProtuStrankaListFormated_1">
      <item>FORUM DIZAJN d.o.o. PULA zastupanog po punomoćniku Aliče Delbianco Kajin</item>
    </derivirana_varijabla>
  </DomainObject.Predmet.ProtuStrankaListFormated>
  <DomainObject.Predmet.ProtuStrankaListFormatedOIB>
    <izvorni_sadrzaj>
      <item>FORUM DIZAJN d.o.o. PULA, OIB 88388669892 zastupanog po punomoćniku Aliče Delbianco Kajin</item>
    </izvorni_sadrzaj>
    <derivirana_varijabla naziv="DomainObject.Predmet.ProtuStrankaListFormatedOIB_1">
      <item>FORUM DIZAJN d.o.o. PULA, OIB 88388669892 zastupanog po punomoćniku Aliče Delbianco Kajin</item>
    </derivirana_varijabla>
  </DomainObject.Predmet.ProtuStrankaListFormatedOIB>
  <DomainObject.Predmet.ProtuStrankaListFormatedWithAdress>
    <izvorni_sadrzaj>
      <item>FORUM DIZAJN d.o.o. PULA, Forum 2, 52100 Pula zastupanog po punomoćniku Aliče Delbianco Kajin</item>
    </izvorni_sadrzaj>
    <derivirana_varijabla naziv="DomainObject.Predmet.ProtuStrankaListFormatedWithAdress_1">
      <item>FORUM DIZAJN d.o.o. PULA, Forum 2, 52100 Pula zastupanog po punomoćniku Aliče Delbianco Kajin</item>
    </derivirana_varijabla>
  </DomainObject.Predmet.ProtuStrankaListFormatedWithAdress>
  <DomainObject.Predmet.ProtuStrankaListFormatedWithAdressOIB>
    <izvorni_sadrzaj>
      <item>FORUM DIZAJN d.o.o. PULA, OIB 88388669892, Forum 2, 52100 Pula zastupanog po punomoćniku Aliče Delbianco Kajin</item>
    </izvorni_sadrzaj>
    <derivirana_varijabla naziv="DomainObject.Predmet.ProtuStrankaListFormatedWithAdressOIB_1">
      <item>FORUM DIZAJN d.o.o. PULA, OIB 88388669892, Forum 2, 52100 Pula zastupanog po punomoćniku Aliče Delbianco Kajin</item>
    </derivirana_varijabla>
  </DomainObject.Predmet.ProtuStrankaListFormatedWithAdressOIB>
  <DomainObject.Predmet.ProtuStrankaListNazivFormated>
    <izvorni_sadrzaj>
      <item>FORUM DIZAJN d.o.o. PULA</item>
    </izvorni_sadrzaj>
    <derivirana_varijabla naziv="DomainObject.Predmet.ProtuStrankaListNazivFormated_1">
      <item>FORUM DIZAJN d.o.o. PULA</item>
    </derivirana_varijabla>
  </DomainObject.Predmet.ProtuStrankaListNazivFormated>
  <DomainObject.Predmet.ProtuStrankaListNazivFormatedOIB>
    <izvorni_sadrzaj>
      <item>FORUM DIZAJN d.o.o. PULA, OIB 88388669892</item>
    </izvorni_sadrzaj>
    <derivirana_varijabla naziv="DomainObject.Predmet.ProtuStrankaListNazivFormatedOIB_1">
      <item>FORUM DIZAJN d.o.o. PULA, OIB 88388669892</item>
    </derivirana_varijabla>
  </DomainObject.Predmet.ProtuStrankaListNazivFormatedOIB>
  <DomainObject.Predmet.OstaliListFormated>
    <izvorni_sadrzaj>
      <item>Aliče Delbianco Kajin punomoćnik sudionika u postupku FORUM DIZAJN d.o.o. PULA</item>
    </izvorni_sadrzaj>
    <derivirana_varijabla naziv="DomainObject.Predmet.OstaliListFormated_1">
      <item>Aliče Delbianco Kajin punomoćnik sudionika u postupku FORUM DIZAJN d.o.o. PULA</item>
    </derivirana_varijabla>
  </DomainObject.Predmet.OstaliListFormated>
  <DomainObject.Predmet.OstaliListFormatedOIB>
    <izvorni_sadrzaj>
      <item>Aliče Delbianco Kajin, OIB 25758221603 punomoćnik sudionika u postupku FORUM DIZAJN d.o.o. PULA</item>
    </izvorni_sadrzaj>
    <derivirana_varijabla naziv="DomainObject.Predmet.OstaliListFormatedOIB_1">
      <item>Aliče Delbianco Kajin, OIB 25758221603 punomoćnik sudionika u postupku FORUM DIZAJN d.o.o. PULA</item>
    </derivirana_varijabla>
  </DomainObject.Predmet.OstaliListFormatedOIB>
  <DomainObject.Predmet.OstaliListFormatedWithAdress>
    <izvorni_sadrzaj>
      <item>Aliče Delbianco Kajin, Krnica 30, 52207 Krnica punomoćnik sudionika u postupku FORUM DIZAJN d.o.o. PULA</item>
    </izvorni_sadrzaj>
    <derivirana_varijabla naziv="DomainObject.Predmet.OstaliListFormatedWithAdress_1">
      <item>Aliče Delbianco Kajin, Krnica 30, 52207 Krnica punomoćnik sudionika u postupku FORUM DIZAJN d.o.o. PULA</item>
    </derivirana_varijabla>
  </DomainObject.Predmet.OstaliListFormatedWithAdress>
  <DomainObject.Predmet.OstaliListFormatedWithAdressOIB>
    <izvorni_sadrzaj>
      <item>Aliče Delbianco Kajin, OIB 25758221603, Krnica 30, 52207 Krnica punomoćnik sudionika u postupku FORUM DIZAJN d.o.o. PULA</item>
    </izvorni_sadrzaj>
    <derivirana_varijabla naziv="DomainObject.Predmet.OstaliListFormatedWithAdressOIB_1">
      <item>Aliče Delbianco Kajin, OIB 25758221603, Krnica 30, 52207 Krnica punomoćnik sudionika u postupku FORUM DIZAJN d.o.o. PULA</item>
    </derivirana_varijabla>
  </DomainObject.Predmet.OstaliListFormatedWithAdressOIB>
  <DomainObject.Predmet.OstaliListNazivFormated>
    <izvorni_sadrzaj>
      <item>Aliče Delbianco Kajin</item>
    </izvorni_sadrzaj>
    <derivirana_varijabla naziv="DomainObject.Predmet.OstaliListNazivFormated_1">
      <item>Aliče Delbianco Kajin</item>
    </derivirana_varijabla>
  </DomainObject.Predmet.OstaliListNazivFormated>
  <DomainObject.Predmet.OstaliListNazivFormatedOIB>
    <izvorni_sadrzaj>
      <item>Aliče Delbianco Kajin, OIB 25758221603</item>
    </izvorni_sadrzaj>
    <derivirana_varijabla naziv="DomainObject.Predmet.OstaliListNazivFormatedOIB_1">
      <item>Aliče Delbianco Kajin, OIB 25758221603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FORUM DIZAJN d.o.o. PULA</izvorni_sadrzaj>
    <derivirana_varijabla naziv="DomainObject.Predmet.ProtustrankaIDrugi_1">FORUM DIZAJN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FORUM DIZAJN d.o.o. PULA, OIB 88388669892, Forum 2, 52100 Pula</izvorni_sadrzaj>
    <derivirana_varijabla naziv="DomainObject.Predmet.ProtustrankaIDrugiAdressOIB_1">FORUM DIZAJN d.o.o. PULA, OIB 88388669892, Forum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FORUM DIZAJN d.o.o. PULA</item>
      <item>Aliče Delbianco Kajin</item>
    </izvorni_sadrzaj>
    <derivirana_varijabla naziv="DomainObject.Predmet.SudioniciListNaziv_1">
      <item>FINANCIJSKA AGENCIJA, RC RIJEKA, PODRUŽNICA PULA, PULA</item>
      <item>FORUM DIZAJN d.o.o. PULA</item>
      <item>Aliče Delbianco Kajin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FORUM DIZAJN d.o.o. PULA, OIB 88388669892, Forum 2,52100 Pula</item>
      <item>Aliče Delbianco Kajin, OIB 25758221603, Krnica 30,52207 Krnica</item>
    </izvorni_sadrzaj>
    <derivirana_varijabla naziv="DomainObject.Predmet.SudioniciListAdressOIB_1">
      <item>FINANCIJSKA AGENCIJA, RC RIJEKA, PODRUŽNICA PULA, PULA, OIB 85821130368, Giardini 5,52100 Pula</item>
      <item>FORUM DIZAJN d.o.o. PULA, OIB 88388669892, Forum 2,52100 Pula</item>
      <item>Aliče Delbianco Kajin, OIB 25758221603, Krnica 30,52207 Krnica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88388669892</item>
      <item>, OIB 25758221603</item>
    </izvorni_sadrzaj>
    <derivirana_varijabla naziv="DomainObject.Predmet.SudioniciListNazivOIB_1">
      <item>, OIB 85821130368</item>
      <item>, OIB 88388669892</item>
      <item>, OIB 25758221603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1669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2016-08-01T08:14:00Z</dcterms:created>
  <dc:creator>Tijana Licul</dc:creator>
  <cp:lastModifiedBy>Jasmina Matika</cp:lastModifiedBy>
  <cp:lastPrinted>2016-08-02T06:24:00Z</cp:lastPrinted>
  <dcterms:modified xmlns:xsi="http://www.w3.org/2001/XMLSchema-instance" xsi:type="dcterms:W3CDTF">2016-08-02T10:49:00Z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