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0c847" w14:paraId="6d0c847" w:rsidRDefault="00137C70" w:rsidP="00507C77" w:rsidR="00507C77" w:rsidRPr="00507C77">
      <w:pPr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726440" cx="578485"/>
            <wp:effectExtent b="0" r="0" t="0" l="0"/>
            <wp:wrapSquare wrapText="bothSides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78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761B5">
        <w:br w:clear="all" w:type="textWrapping"/>
      </w:r>
      <w:r w:rsidR="00507C77" w:rsidRPr="00507C77">
        <w:t>REPUBLIKA HRVATSKA</w:t>
      </w:r>
    </w:p>
    <w:p w:rsidRDefault="00507C77" w:rsidP="00507C77" w:rsidR="00507C77" w:rsidRPr="00507C77">
      <w:r w:rsidRPr="00507C77">
        <w:t xml:space="preserve">TRGOVAČKI SUD U ZAGREBU                       </w:t>
      </w:r>
      <w:r w:rsidR="00137C70">
        <w:t xml:space="preserve">                              </w:t>
      </w:r>
      <w:r w:rsidR="00137C70">
        <w:tab/>
      </w:r>
    </w:p>
    <w:p w:rsidRDefault="00507C77" w:rsidP="00507C77" w:rsidR="00507C77" w:rsidRPr="00507C77">
      <w:r w:rsidRPr="00507C77">
        <w:t>Amruševa 2/II</w:t>
      </w:r>
    </w:p>
    <w:p w:rsidRDefault="00D761B5" w:rsidP="00507C77" w:rsidR="00D761B5">
      <w:pPr>
        <w:jc w:val="center"/>
      </w:pPr>
    </w:p>
    <w:p w:rsidRDefault="00D761B5" w:rsidP="00507C77" w:rsidR="00D761B5">
      <w:pPr>
        <w:jc w:val="center"/>
      </w:pPr>
    </w:p>
    <w:p w:rsidRDefault="00507C77" w:rsidP="00507C77" w:rsidR="00507C77" w:rsidRPr="00507C77">
      <w:pPr>
        <w:jc w:val="center"/>
        <w:rPr>
          <w:b/>
        </w:rPr>
      </w:pPr>
      <w:r w:rsidRPr="00507C77">
        <w:t>R</w:t>
      </w:r>
      <w:r w:rsidR="00D761B5">
        <w:t xml:space="preserve"> </w:t>
      </w:r>
      <w:r w:rsidRPr="00507C77">
        <w:t>E</w:t>
      </w:r>
      <w:r w:rsidR="00D761B5">
        <w:t xml:space="preserve"> </w:t>
      </w:r>
      <w:r w:rsidRPr="00507C77">
        <w:t>P</w:t>
      </w:r>
      <w:r w:rsidR="00D761B5">
        <w:t xml:space="preserve"> </w:t>
      </w:r>
      <w:r w:rsidRPr="00507C77">
        <w:t>U</w:t>
      </w:r>
      <w:r w:rsidR="00D761B5">
        <w:t xml:space="preserve"> </w:t>
      </w:r>
      <w:r w:rsidRPr="00507C77">
        <w:t>B</w:t>
      </w:r>
      <w:r w:rsidR="00D761B5">
        <w:t xml:space="preserve"> </w:t>
      </w:r>
      <w:r w:rsidRPr="00507C77">
        <w:t>L</w:t>
      </w:r>
      <w:r w:rsidR="00D761B5">
        <w:t xml:space="preserve"> </w:t>
      </w:r>
      <w:r w:rsidRPr="00507C77">
        <w:t>I</w:t>
      </w:r>
      <w:r w:rsidR="00D761B5">
        <w:t xml:space="preserve"> </w:t>
      </w:r>
      <w:r w:rsidRPr="00507C77">
        <w:t>K</w:t>
      </w:r>
      <w:r w:rsidR="00D761B5">
        <w:t xml:space="preserve"> </w:t>
      </w:r>
      <w:r w:rsidRPr="00507C77">
        <w:t>A</w:t>
      </w:r>
      <w:r w:rsidR="00D761B5">
        <w:t xml:space="preserve"> </w:t>
      </w:r>
      <w:r w:rsidRPr="00507C77">
        <w:t xml:space="preserve"> H</w:t>
      </w:r>
      <w:r w:rsidR="00D761B5">
        <w:t xml:space="preserve"> </w:t>
      </w:r>
      <w:r w:rsidRPr="00507C77">
        <w:t>R</w:t>
      </w:r>
      <w:r w:rsidR="00D761B5">
        <w:t xml:space="preserve"> </w:t>
      </w:r>
      <w:r w:rsidRPr="00507C77">
        <w:t>V</w:t>
      </w:r>
      <w:r w:rsidR="00D761B5">
        <w:t xml:space="preserve"> </w:t>
      </w:r>
      <w:r w:rsidRPr="00507C77">
        <w:t>A</w:t>
      </w:r>
      <w:r w:rsidR="00D761B5">
        <w:t xml:space="preserve"> </w:t>
      </w:r>
      <w:r w:rsidRPr="00507C77">
        <w:t>T</w:t>
      </w:r>
      <w:r w:rsidR="00D761B5">
        <w:t xml:space="preserve"> </w:t>
      </w:r>
      <w:r w:rsidRPr="00507C77">
        <w:t>S</w:t>
      </w:r>
      <w:r w:rsidR="00D761B5">
        <w:t xml:space="preserve"> </w:t>
      </w:r>
      <w:r w:rsidRPr="00507C77">
        <w:t>K</w:t>
      </w:r>
      <w:r w:rsidR="00D761B5">
        <w:t xml:space="preserve"> </w:t>
      </w:r>
      <w:r w:rsidRPr="00507C77">
        <w:t>A</w:t>
      </w:r>
    </w:p>
    <w:p w:rsidRDefault="00507C77" w:rsidP="00507C77" w:rsidR="00507C77" w:rsidRPr="00821314">
      <w:pPr>
        <w:jc w:val="center"/>
      </w:pPr>
      <w:r w:rsidRPr="00821314">
        <w:t xml:space="preserve">Z A K LJ U Č A K </w:t>
      </w:r>
    </w:p>
    <w:p w:rsidRDefault="00507C77" w:rsidP="00507C77" w:rsidR="00507C77" w:rsidRPr="00507C77">
      <w:pPr>
        <w:jc w:val="center"/>
        <w:rPr>
          <w:b/>
        </w:rPr>
      </w:pPr>
    </w:p>
    <w:p w:rsidRDefault="00507C77" w:rsidP="00507C77" w:rsidR="00507C77" w:rsidRPr="00507C77">
      <w:pPr>
        <w:ind w:firstLine="709"/>
        <w:jc w:val="both"/>
        <w:rPr>
          <w:lang w:val="pt-BR"/>
        </w:rPr>
      </w:pPr>
      <w:r w:rsidRPr="00507C77">
        <w:rPr>
          <w:lang w:val="pt-BR"/>
        </w:rPr>
        <w:t xml:space="preserve">Trgovački sud u Zagrebu, po stečajnom sucu Nikoli Ribarić, u stečajnom postupku nad stečajnim dužnikom </w:t>
      </w:r>
      <w:r w:rsidR="00E349B8">
        <w:t>JUST-INSTALACIJE d.o.o. - u stečaju, Zagreb Dužice 28, OIB: 82477837865, MBS: 080515020</w:t>
      </w:r>
      <w:r w:rsidR="00AA3C71">
        <w:rPr>
          <w:lang w:val="pt-BR"/>
        </w:rPr>
        <w:t xml:space="preserve">, dana </w:t>
      </w:r>
      <w:r w:rsidR="007740A2">
        <w:rPr>
          <w:lang w:val="pt-BR"/>
        </w:rPr>
        <w:t>21</w:t>
      </w:r>
      <w:r w:rsidRPr="00507C77">
        <w:rPr>
          <w:lang w:val="pt-BR"/>
        </w:rPr>
        <w:t>.</w:t>
      </w:r>
      <w:r w:rsidR="007740A2">
        <w:rPr>
          <w:lang w:val="pt-BR"/>
        </w:rPr>
        <w:t xml:space="preserve"> veljače</w:t>
      </w:r>
      <w:r w:rsidRPr="00507C77">
        <w:rPr>
          <w:lang w:val="pt-BR"/>
        </w:rPr>
        <w:t xml:space="preserve"> 201</w:t>
      </w:r>
      <w:r w:rsidR="007740A2">
        <w:rPr>
          <w:lang w:val="pt-BR"/>
        </w:rPr>
        <w:t>9</w:t>
      </w:r>
      <w:r w:rsidRPr="00507C77">
        <w:rPr>
          <w:lang w:val="pt-BR"/>
        </w:rPr>
        <w:t>. godine,</w:t>
      </w:r>
    </w:p>
    <w:p w:rsidRDefault="009A6899" w:rsidP="00507C77" w:rsidR="009A6899" w:rsidRPr="00507C77"/>
    <w:p w:rsidRDefault="00D761B5" w:rsidP="00D95DAD" w:rsidR="00D761B5">
      <w:pPr>
        <w:jc w:val="center"/>
      </w:pPr>
    </w:p>
    <w:p w:rsidRDefault="00D95DAD" w:rsidP="00D95DAD" w:rsidR="00D95DAD" w:rsidRPr="00821314">
      <w:pPr>
        <w:jc w:val="center"/>
      </w:pPr>
      <w:r w:rsidRPr="00821314">
        <w:t xml:space="preserve">z a k l j u č i o  j e </w:t>
      </w:r>
    </w:p>
    <w:p w:rsidRDefault="009A6899" w:rsidP="00084318" w:rsidR="009A6899" w:rsidRPr="00507C77">
      <w:pPr>
        <w:jc w:val="center"/>
      </w:pPr>
    </w:p>
    <w:p w:rsidRDefault="00084318" w:rsidP="00D761B5" w:rsidR="007740A2">
      <w:pPr>
        <w:jc w:val="both"/>
      </w:pPr>
      <w:r w:rsidRPr="00507C77">
        <w:tab/>
      </w:r>
      <w:r w:rsidR="00E349B8" w:rsidRPr="00507C77">
        <w:t xml:space="preserve">Poziva se stečajni upravitelj </w:t>
      </w:r>
      <w:r w:rsidR="007740A2">
        <w:t xml:space="preserve"> </w:t>
      </w:r>
      <w:r w:rsidR="007740A2" w:rsidRPr="00EA5B9F">
        <w:t>Kosec Zlatko</w:t>
      </w:r>
      <w:r w:rsidR="007740A2">
        <w:t>, OIB:</w:t>
      </w:r>
      <w:r w:rsidR="007740A2" w:rsidRPr="00EA5B9F">
        <w:t xml:space="preserve"> 70875793577</w:t>
      </w:r>
      <w:r w:rsidR="007740A2">
        <w:t>,</w:t>
      </w:r>
      <w:r w:rsidR="007740A2" w:rsidRPr="00EA5B9F">
        <w:t xml:space="preserve"> </w:t>
      </w:r>
      <w:r w:rsidR="007740A2">
        <w:t>Dubovica 4, Mali Bukovec,</w:t>
      </w:r>
    </w:p>
    <w:p w:rsidRDefault="00E349B8" w:rsidP="00D761B5" w:rsidR="00084318">
      <w:pPr>
        <w:jc w:val="both"/>
      </w:pPr>
      <w:r w:rsidRPr="00507C77">
        <w:t>u roku od 15 dana od dana dostave zaključka dostaviti izvješće o tijeku stečajnog postupka, stanju stečajne mase odnosno o radnjama koje su poduzete nakon podnošenja zadnjeg izvješća.</w:t>
      </w:r>
    </w:p>
    <w:p w:rsidRDefault="007740A2" w:rsidP="00E349B8" w:rsidR="007740A2">
      <w:pPr>
        <w:jc w:val="both"/>
      </w:pPr>
    </w:p>
    <w:p w:rsidRDefault="007740A2" w:rsidP="00E349B8" w:rsidR="007740A2" w:rsidRPr="00507C77">
      <w:pPr>
        <w:jc w:val="both"/>
      </w:pPr>
    </w:p>
    <w:p w:rsidRDefault="00D761B5" w:rsidP="00084318" w:rsidR="00314C0B" w:rsidRPr="00507C77">
      <w:pPr>
        <w:ind w:firstLine="708" w:left="2124"/>
      </w:pPr>
      <w:r>
        <w:t xml:space="preserve">      </w:t>
      </w:r>
      <w:r w:rsidR="00314C0B" w:rsidRPr="00507C77">
        <w:t xml:space="preserve">U Zagrebu, </w:t>
      </w:r>
      <w:r w:rsidR="007740A2">
        <w:t>21</w:t>
      </w:r>
      <w:r w:rsidR="00E349B8">
        <w:t>.</w:t>
      </w:r>
      <w:r w:rsidR="007740A2">
        <w:t xml:space="preserve"> veljače</w:t>
      </w:r>
      <w:r w:rsidR="00314C0B" w:rsidRPr="00507C77">
        <w:t xml:space="preserve"> 20</w:t>
      </w:r>
      <w:r w:rsidR="00084318" w:rsidRPr="00507C77">
        <w:t>1</w:t>
      </w:r>
      <w:r w:rsidR="007740A2">
        <w:t>9</w:t>
      </w:r>
      <w:r w:rsidR="00314C0B" w:rsidRPr="00507C77">
        <w:t>.</w:t>
      </w:r>
      <w:r w:rsidR="00084318" w:rsidRPr="00507C77">
        <w:t xml:space="preserve"> </w:t>
      </w:r>
      <w:r w:rsidR="00507C77">
        <w:t xml:space="preserve"> </w:t>
      </w:r>
      <w:r w:rsidR="00084318" w:rsidRPr="00507C77">
        <w:t>godine</w:t>
      </w:r>
      <w:r w:rsidR="00314C0B" w:rsidRPr="00507C77">
        <w:t xml:space="preserve"> </w:t>
      </w:r>
    </w:p>
    <w:p w:rsidRDefault="00314C0B" w:rsidP="00314C0B" w:rsidR="00314C0B" w:rsidRPr="00507C77">
      <w:pPr>
        <w:jc w:val="center"/>
      </w:pPr>
    </w:p>
    <w:p w:rsidRDefault="00314C0B" w:rsidP="00314C0B" w:rsidR="00314C0B" w:rsidRPr="00507C77">
      <w:pPr>
        <w:jc w:val="center"/>
      </w:pPr>
    </w:p>
    <w:p w:rsidRDefault="00314C0B" w:rsidP="00D761B5" w:rsidR="00821314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507C77">
        <w:tab/>
      </w:r>
      <w:r w:rsidRPr="00507C77">
        <w:tab/>
      </w:r>
      <w:r w:rsidRPr="00507C77">
        <w:tab/>
      </w:r>
      <w:r w:rsidRPr="00507C77">
        <w:tab/>
      </w:r>
      <w:r w:rsidRPr="00507C77">
        <w:tab/>
      </w:r>
      <w:r w:rsidRPr="00507C77">
        <w:tab/>
      </w:r>
      <w:r w:rsidR="00D761B5">
        <w:tab/>
      </w:r>
      <w:r w:rsidR="00D761B5">
        <w:tab/>
      </w:r>
      <w:r w:rsidR="00D761B5">
        <w:tab/>
      </w:r>
      <w:r w:rsidR="00D761B5">
        <w:tab/>
      </w:r>
      <w:r w:rsidR="00821314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821314" w:rsidP="00D761B5" w:rsidR="00D405ED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</w:t>
      </w:r>
      <w:r w:rsidR="00D405ED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D405ED" w:rsidP="00D761B5" w:rsidR="00D405ED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</w:p>
    <w:p w:rsidRDefault="00D405ED" w:rsidP="00D405ED" w:rsidR="00D405ED">
      <w:pPr>
        <w:pStyle w:val="Podnaslov"/>
        <w:ind w:firstLine="708" w:left="4248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 Za točnost otpravka – ovlašteni službenik</w:t>
      </w:r>
    </w:p>
    <w:p w:rsidRDefault="00D405ED" w:rsidP="00D761B5" w:rsidR="00821314" w:rsidRPr="00FC1355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Maja Hajtek</w:t>
      </w:r>
      <w:r w:rsidR="00821314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314C0B" w:rsidP="00821314" w:rsidR="00314C0B" w:rsidRPr="00507C77">
      <w:pPr>
        <w:pStyle w:val="Podnaslov"/>
        <w:ind w:firstLine="708" w:left="4956"/>
      </w:pPr>
    </w:p>
    <w:p w:rsidRDefault="00D95DAD" w:rsidP="00507C77" w:rsidR="00507C77" w:rsidRPr="008C5BFD">
      <w:pPr>
        <w:ind w:left="5040"/>
      </w:pPr>
      <w:r w:rsidRPr="00507C77">
        <w:tab/>
      </w:r>
      <w:r w:rsidRPr="00507C77">
        <w:tab/>
      </w:r>
    </w:p>
    <w:p w:rsidRDefault="00D761B5" w:rsidP="00507C77" w:rsidR="00D761B5">
      <w:pPr>
        <w:jc w:val="both"/>
      </w:pPr>
    </w:p>
    <w:p w:rsidRDefault="00D761B5" w:rsidP="00507C77" w:rsidR="00D761B5">
      <w:pPr>
        <w:jc w:val="both"/>
      </w:pPr>
    </w:p>
    <w:p w:rsidRDefault="00D761B5" w:rsidP="00507C77" w:rsidR="00D761B5">
      <w:pPr>
        <w:jc w:val="both"/>
      </w:pPr>
    </w:p>
    <w:p w:rsidRDefault="00507C77" w:rsidP="00507C77" w:rsidR="00507C77" w:rsidRPr="008C5BFD">
      <w:pPr>
        <w:jc w:val="both"/>
      </w:pPr>
      <w:r w:rsidRPr="008C5BFD">
        <w:t>Uputa o pravnom lijeku:</w:t>
      </w:r>
    </w:p>
    <w:p w:rsidRDefault="00507C77" w:rsidP="00507C77" w:rsidR="00507C77">
      <w:pPr>
        <w:jc w:val="both"/>
      </w:pPr>
      <w:r w:rsidRPr="008C5BFD">
        <w:t>Protiv zaključka nije dopuštena žalba (čl. 11. stavak 9. SZ-a)</w:t>
      </w:r>
    </w:p>
    <w:p w:rsidRDefault="00507C77" w:rsidP="00507C77" w:rsidR="00507C77">
      <w:pPr>
        <w:jc w:val="both"/>
      </w:pPr>
    </w:p>
    <w:p w:rsidRDefault="00821314" w:rsidP="00507C77" w:rsidR="00821314">
      <w:pPr>
        <w:jc w:val="both"/>
      </w:pPr>
    </w:p>
    <w:p w:rsidRDefault="00D95DAD" w:rsidP="00D405ED" w:rsidR="00EC71E6" w:rsidRPr="00507C77">
      <w:pPr>
        <w:pStyle w:val="Odlomakpopisa"/>
      </w:pPr>
      <w:r w:rsidRPr="00507C77">
        <w:tab/>
      </w:r>
      <w:r w:rsidRPr="00507C77">
        <w:tab/>
      </w:r>
      <w:r w:rsidRPr="00507C77">
        <w:tab/>
      </w:r>
      <w:r w:rsidR="00EC71E6" w:rsidRPr="00507C77">
        <w:t xml:space="preserve"> </w:t>
      </w:r>
    </w:p>
    <w:sectPr w:rsidSect="00D95DAD" w:rsidR="00EC71E6" w:rsidRPr="00507C77">
      <w:headerReference w:type="default" r:id="rId10"/>
      <w:pgSz w:h="16838" w:w="11906"/>
      <w:pgMar w:gutter="0" w:footer="708" w:header="708" w:left="1080" w:bottom="1417" w:right="1106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61B5" w:rsidP="00D761B5" w:rsidR="00D761B5">
      <w:r>
        <w:separator/>
      </w:r>
    </w:p>
  </w:endnote>
  <w:endnote w:id="0" w:type="continuationSeparator">
    <w:p w:rsidRDefault="00D761B5" w:rsidP="00D761B5" w:rsidR="00D761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61B5" w:rsidP="00D761B5" w:rsidR="00D761B5">
      <w:r>
        <w:separator/>
      </w:r>
    </w:p>
  </w:footnote>
  <w:footnote w:id="0" w:type="continuationSeparator">
    <w:p w:rsidRDefault="00D761B5" w:rsidP="00D761B5" w:rsidR="00D761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61B5" w:rsidP="00D761B5" w:rsidR="00D761B5">
    <w:pPr>
      <w:pStyle w:val="Zaglavlje"/>
      <w:jc w:val="right"/>
    </w:pPr>
    <w:smartTag w:element="metricconverter" w:uri="urn:schemas-microsoft-com:office:smarttags">
      <w:smartTagPr>
        <w:attr w:val="72. St" w:name="ProductID"/>
      </w:smartTagPr>
      <w:r w:rsidRPr="00507C77">
        <w:t>72. St</w:t>
      </w:r>
    </w:smartTag>
    <w:r w:rsidRPr="00507C77">
      <w:t>-</w:t>
    </w:r>
    <w:r>
      <w:t>803/2013-65</w:t>
    </w:r>
  </w:p>
  <w:p w:rsidRDefault="00D761B5" w:rsidR="00D761B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17274B5"/>
    <w:multiLevelType w:val="hybridMultilevel"/>
    <w:tmpl w:val="49C0E24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F93"/>
    <w:rsid w:val="000006EC"/>
    <w:rsid w:val="000009C6"/>
    <w:rsid w:val="000016BF"/>
    <w:rsid w:val="00001C8A"/>
    <w:rsid w:val="00006E64"/>
    <w:rsid w:val="0000791E"/>
    <w:rsid w:val="00011179"/>
    <w:rsid w:val="0001259E"/>
    <w:rsid w:val="00012887"/>
    <w:rsid w:val="00013536"/>
    <w:rsid w:val="00013E99"/>
    <w:rsid w:val="00015184"/>
    <w:rsid w:val="000153E1"/>
    <w:rsid w:val="000203BF"/>
    <w:rsid w:val="00021497"/>
    <w:rsid w:val="00022368"/>
    <w:rsid w:val="0002333B"/>
    <w:rsid w:val="00026BC8"/>
    <w:rsid w:val="00026DC3"/>
    <w:rsid w:val="0002786C"/>
    <w:rsid w:val="000326C0"/>
    <w:rsid w:val="00035354"/>
    <w:rsid w:val="00036D46"/>
    <w:rsid w:val="00037431"/>
    <w:rsid w:val="000415C6"/>
    <w:rsid w:val="000418FA"/>
    <w:rsid w:val="00041988"/>
    <w:rsid w:val="00041DD9"/>
    <w:rsid w:val="000442AF"/>
    <w:rsid w:val="0004495F"/>
    <w:rsid w:val="0004680A"/>
    <w:rsid w:val="00047ACA"/>
    <w:rsid w:val="00051115"/>
    <w:rsid w:val="0005449E"/>
    <w:rsid w:val="00054EC9"/>
    <w:rsid w:val="00056DF3"/>
    <w:rsid w:val="000572D8"/>
    <w:rsid w:val="0006084F"/>
    <w:rsid w:val="00061445"/>
    <w:rsid w:val="00062656"/>
    <w:rsid w:val="00062A36"/>
    <w:rsid w:val="00062B45"/>
    <w:rsid w:val="00065972"/>
    <w:rsid w:val="000662D3"/>
    <w:rsid w:val="00067BD6"/>
    <w:rsid w:val="00070BA5"/>
    <w:rsid w:val="00074266"/>
    <w:rsid w:val="00074375"/>
    <w:rsid w:val="0007531D"/>
    <w:rsid w:val="00076B9D"/>
    <w:rsid w:val="0008075A"/>
    <w:rsid w:val="00080D24"/>
    <w:rsid w:val="00084318"/>
    <w:rsid w:val="00084B82"/>
    <w:rsid w:val="00085BE6"/>
    <w:rsid w:val="00086840"/>
    <w:rsid w:val="0008742D"/>
    <w:rsid w:val="00087587"/>
    <w:rsid w:val="00090DEC"/>
    <w:rsid w:val="000924AF"/>
    <w:rsid w:val="0009266A"/>
    <w:rsid w:val="000A030E"/>
    <w:rsid w:val="000A1B62"/>
    <w:rsid w:val="000A3319"/>
    <w:rsid w:val="000A6371"/>
    <w:rsid w:val="000A6C8A"/>
    <w:rsid w:val="000A7254"/>
    <w:rsid w:val="000B16C2"/>
    <w:rsid w:val="000B21A0"/>
    <w:rsid w:val="000B2A57"/>
    <w:rsid w:val="000B3200"/>
    <w:rsid w:val="000B40B1"/>
    <w:rsid w:val="000B59A5"/>
    <w:rsid w:val="000B6AFD"/>
    <w:rsid w:val="000B6E1B"/>
    <w:rsid w:val="000B74A1"/>
    <w:rsid w:val="000B7EFA"/>
    <w:rsid w:val="000C0A4D"/>
    <w:rsid w:val="000C4B5E"/>
    <w:rsid w:val="000C76F2"/>
    <w:rsid w:val="000D022F"/>
    <w:rsid w:val="000D069B"/>
    <w:rsid w:val="000D2AE5"/>
    <w:rsid w:val="000D3157"/>
    <w:rsid w:val="000D3751"/>
    <w:rsid w:val="000D3C56"/>
    <w:rsid w:val="000D64E8"/>
    <w:rsid w:val="000D76BC"/>
    <w:rsid w:val="000E0A00"/>
    <w:rsid w:val="000E1654"/>
    <w:rsid w:val="000E33AE"/>
    <w:rsid w:val="000E452F"/>
    <w:rsid w:val="000E619C"/>
    <w:rsid w:val="000F0F81"/>
    <w:rsid w:val="000F195D"/>
    <w:rsid w:val="000F2087"/>
    <w:rsid w:val="000F44A9"/>
    <w:rsid w:val="000F5A91"/>
    <w:rsid w:val="000F5F65"/>
    <w:rsid w:val="000F5FA9"/>
    <w:rsid w:val="000F6AB0"/>
    <w:rsid w:val="000F6D52"/>
    <w:rsid w:val="000F6E9F"/>
    <w:rsid w:val="000F712F"/>
    <w:rsid w:val="0010545E"/>
    <w:rsid w:val="0010665F"/>
    <w:rsid w:val="00107621"/>
    <w:rsid w:val="00107A36"/>
    <w:rsid w:val="00112D57"/>
    <w:rsid w:val="001138CD"/>
    <w:rsid w:val="00113B6C"/>
    <w:rsid w:val="00116113"/>
    <w:rsid w:val="00116F6E"/>
    <w:rsid w:val="00120632"/>
    <w:rsid w:val="00120F32"/>
    <w:rsid w:val="001229D5"/>
    <w:rsid w:val="00122C47"/>
    <w:rsid w:val="00124047"/>
    <w:rsid w:val="00124B2E"/>
    <w:rsid w:val="00125B8D"/>
    <w:rsid w:val="00127D33"/>
    <w:rsid w:val="00131C18"/>
    <w:rsid w:val="001341D0"/>
    <w:rsid w:val="001346CB"/>
    <w:rsid w:val="00137BEA"/>
    <w:rsid w:val="00137C70"/>
    <w:rsid w:val="0014542D"/>
    <w:rsid w:val="0014603D"/>
    <w:rsid w:val="00150696"/>
    <w:rsid w:val="001515F0"/>
    <w:rsid w:val="00151DD6"/>
    <w:rsid w:val="00153703"/>
    <w:rsid w:val="0016015D"/>
    <w:rsid w:val="001608FB"/>
    <w:rsid w:val="00164A93"/>
    <w:rsid w:val="001670BF"/>
    <w:rsid w:val="00167291"/>
    <w:rsid w:val="00170E5A"/>
    <w:rsid w:val="001727BF"/>
    <w:rsid w:val="00174B3D"/>
    <w:rsid w:val="00176625"/>
    <w:rsid w:val="0017770D"/>
    <w:rsid w:val="00181893"/>
    <w:rsid w:val="001828EE"/>
    <w:rsid w:val="0018504E"/>
    <w:rsid w:val="0018620D"/>
    <w:rsid w:val="001868C5"/>
    <w:rsid w:val="00186B10"/>
    <w:rsid w:val="0018797F"/>
    <w:rsid w:val="00190425"/>
    <w:rsid w:val="00193150"/>
    <w:rsid w:val="00194A17"/>
    <w:rsid w:val="00194E5C"/>
    <w:rsid w:val="001978E0"/>
    <w:rsid w:val="001A0AEA"/>
    <w:rsid w:val="001A2460"/>
    <w:rsid w:val="001A4AA5"/>
    <w:rsid w:val="001A5EBE"/>
    <w:rsid w:val="001A631A"/>
    <w:rsid w:val="001B102F"/>
    <w:rsid w:val="001B2016"/>
    <w:rsid w:val="001B48EC"/>
    <w:rsid w:val="001B5085"/>
    <w:rsid w:val="001B618D"/>
    <w:rsid w:val="001C05BA"/>
    <w:rsid w:val="001C0DC6"/>
    <w:rsid w:val="001C1B3C"/>
    <w:rsid w:val="001C1CC6"/>
    <w:rsid w:val="001C432D"/>
    <w:rsid w:val="001C44D7"/>
    <w:rsid w:val="001C4AC7"/>
    <w:rsid w:val="001C4D4F"/>
    <w:rsid w:val="001C57FA"/>
    <w:rsid w:val="001C583D"/>
    <w:rsid w:val="001C739C"/>
    <w:rsid w:val="001D1564"/>
    <w:rsid w:val="001D1B28"/>
    <w:rsid w:val="001D3368"/>
    <w:rsid w:val="001D72A8"/>
    <w:rsid w:val="001E4117"/>
    <w:rsid w:val="001E42D3"/>
    <w:rsid w:val="001E4F35"/>
    <w:rsid w:val="001E5E58"/>
    <w:rsid w:val="001F13CA"/>
    <w:rsid w:val="001F172F"/>
    <w:rsid w:val="001F2077"/>
    <w:rsid w:val="001F4DBC"/>
    <w:rsid w:val="001F5990"/>
    <w:rsid w:val="001F60AC"/>
    <w:rsid w:val="001F7545"/>
    <w:rsid w:val="00201D30"/>
    <w:rsid w:val="0020577C"/>
    <w:rsid w:val="002063E8"/>
    <w:rsid w:val="00206FCE"/>
    <w:rsid w:val="00207AB7"/>
    <w:rsid w:val="0021022A"/>
    <w:rsid w:val="00211388"/>
    <w:rsid w:val="00211937"/>
    <w:rsid w:val="0021485D"/>
    <w:rsid w:val="002151C9"/>
    <w:rsid w:val="00215C6C"/>
    <w:rsid w:val="002161E6"/>
    <w:rsid w:val="00217D0B"/>
    <w:rsid w:val="00217D27"/>
    <w:rsid w:val="002215E6"/>
    <w:rsid w:val="002218B0"/>
    <w:rsid w:val="00223F70"/>
    <w:rsid w:val="00224DBA"/>
    <w:rsid w:val="00226E21"/>
    <w:rsid w:val="00226E30"/>
    <w:rsid w:val="0023044D"/>
    <w:rsid w:val="0023047F"/>
    <w:rsid w:val="00240CB7"/>
    <w:rsid w:val="002412CA"/>
    <w:rsid w:val="00241746"/>
    <w:rsid w:val="002418DD"/>
    <w:rsid w:val="00244A1F"/>
    <w:rsid w:val="002454E0"/>
    <w:rsid w:val="00245B50"/>
    <w:rsid w:val="002462F8"/>
    <w:rsid w:val="00254086"/>
    <w:rsid w:val="00256FE0"/>
    <w:rsid w:val="0026148C"/>
    <w:rsid w:val="00265621"/>
    <w:rsid w:val="00265EB2"/>
    <w:rsid w:val="00266A1B"/>
    <w:rsid w:val="00266B0F"/>
    <w:rsid w:val="00267423"/>
    <w:rsid w:val="0026742A"/>
    <w:rsid w:val="002701AE"/>
    <w:rsid w:val="00271EBF"/>
    <w:rsid w:val="00272182"/>
    <w:rsid w:val="0027348F"/>
    <w:rsid w:val="00281A07"/>
    <w:rsid w:val="00281F80"/>
    <w:rsid w:val="002829D8"/>
    <w:rsid w:val="00284234"/>
    <w:rsid w:val="0028593B"/>
    <w:rsid w:val="0028749A"/>
    <w:rsid w:val="002905DE"/>
    <w:rsid w:val="00291BCC"/>
    <w:rsid w:val="00292775"/>
    <w:rsid w:val="00293CC4"/>
    <w:rsid w:val="00295BCE"/>
    <w:rsid w:val="002A0D2E"/>
    <w:rsid w:val="002A239B"/>
    <w:rsid w:val="002A3646"/>
    <w:rsid w:val="002A47E9"/>
    <w:rsid w:val="002A5D10"/>
    <w:rsid w:val="002A5D42"/>
    <w:rsid w:val="002A6828"/>
    <w:rsid w:val="002B1F95"/>
    <w:rsid w:val="002B4693"/>
    <w:rsid w:val="002C04F2"/>
    <w:rsid w:val="002C1D18"/>
    <w:rsid w:val="002C2230"/>
    <w:rsid w:val="002C2628"/>
    <w:rsid w:val="002C2A8B"/>
    <w:rsid w:val="002C2B78"/>
    <w:rsid w:val="002C2E1C"/>
    <w:rsid w:val="002C3367"/>
    <w:rsid w:val="002C416C"/>
    <w:rsid w:val="002C72DE"/>
    <w:rsid w:val="002C7C07"/>
    <w:rsid w:val="002D4F7F"/>
    <w:rsid w:val="002D554C"/>
    <w:rsid w:val="002D7423"/>
    <w:rsid w:val="002E3F29"/>
    <w:rsid w:val="002E4218"/>
    <w:rsid w:val="002E53EF"/>
    <w:rsid w:val="002E662B"/>
    <w:rsid w:val="002E78D2"/>
    <w:rsid w:val="002F1467"/>
    <w:rsid w:val="002F170C"/>
    <w:rsid w:val="002F1BBE"/>
    <w:rsid w:val="002F2B40"/>
    <w:rsid w:val="002F2D7C"/>
    <w:rsid w:val="002F48C9"/>
    <w:rsid w:val="002F752C"/>
    <w:rsid w:val="00300C23"/>
    <w:rsid w:val="00302D34"/>
    <w:rsid w:val="00307E30"/>
    <w:rsid w:val="00310ACA"/>
    <w:rsid w:val="00310FD2"/>
    <w:rsid w:val="00311616"/>
    <w:rsid w:val="0031275F"/>
    <w:rsid w:val="0031348D"/>
    <w:rsid w:val="003141F8"/>
    <w:rsid w:val="0031481C"/>
    <w:rsid w:val="00314C0B"/>
    <w:rsid w:val="00315ECC"/>
    <w:rsid w:val="00317E94"/>
    <w:rsid w:val="003228CD"/>
    <w:rsid w:val="00322A15"/>
    <w:rsid w:val="00322FB1"/>
    <w:rsid w:val="003231FE"/>
    <w:rsid w:val="003237F7"/>
    <w:rsid w:val="003248CB"/>
    <w:rsid w:val="00324F93"/>
    <w:rsid w:val="00327CDF"/>
    <w:rsid w:val="00330778"/>
    <w:rsid w:val="00330EC6"/>
    <w:rsid w:val="0033101F"/>
    <w:rsid w:val="00331E99"/>
    <w:rsid w:val="003323C6"/>
    <w:rsid w:val="0033326C"/>
    <w:rsid w:val="0033547B"/>
    <w:rsid w:val="00335800"/>
    <w:rsid w:val="00336234"/>
    <w:rsid w:val="00337493"/>
    <w:rsid w:val="00337676"/>
    <w:rsid w:val="00337888"/>
    <w:rsid w:val="003405B6"/>
    <w:rsid w:val="00342135"/>
    <w:rsid w:val="003435A5"/>
    <w:rsid w:val="003443EC"/>
    <w:rsid w:val="00344B9B"/>
    <w:rsid w:val="00350727"/>
    <w:rsid w:val="00351FF9"/>
    <w:rsid w:val="00352E5F"/>
    <w:rsid w:val="00353349"/>
    <w:rsid w:val="00354422"/>
    <w:rsid w:val="0035570F"/>
    <w:rsid w:val="00355B3E"/>
    <w:rsid w:val="00355BA9"/>
    <w:rsid w:val="00357786"/>
    <w:rsid w:val="00363661"/>
    <w:rsid w:val="0036407A"/>
    <w:rsid w:val="00364B3D"/>
    <w:rsid w:val="00366AD7"/>
    <w:rsid w:val="0036736F"/>
    <w:rsid w:val="003676C8"/>
    <w:rsid w:val="003710B5"/>
    <w:rsid w:val="00372847"/>
    <w:rsid w:val="003738CE"/>
    <w:rsid w:val="00374666"/>
    <w:rsid w:val="00374C6B"/>
    <w:rsid w:val="00374F4C"/>
    <w:rsid w:val="00375BF9"/>
    <w:rsid w:val="00377AE2"/>
    <w:rsid w:val="00380229"/>
    <w:rsid w:val="003808AE"/>
    <w:rsid w:val="003809CA"/>
    <w:rsid w:val="003818B3"/>
    <w:rsid w:val="00385195"/>
    <w:rsid w:val="00386497"/>
    <w:rsid w:val="0039336C"/>
    <w:rsid w:val="0039352B"/>
    <w:rsid w:val="003935C4"/>
    <w:rsid w:val="00393958"/>
    <w:rsid w:val="00393F23"/>
    <w:rsid w:val="00393FDA"/>
    <w:rsid w:val="00395B86"/>
    <w:rsid w:val="0039629E"/>
    <w:rsid w:val="003963C7"/>
    <w:rsid w:val="00397929"/>
    <w:rsid w:val="003A27F8"/>
    <w:rsid w:val="003A3D3F"/>
    <w:rsid w:val="003A4789"/>
    <w:rsid w:val="003A5CFF"/>
    <w:rsid w:val="003A680A"/>
    <w:rsid w:val="003A6F94"/>
    <w:rsid w:val="003A7CD6"/>
    <w:rsid w:val="003A7E41"/>
    <w:rsid w:val="003A7E44"/>
    <w:rsid w:val="003B02F8"/>
    <w:rsid w:val="003B07BC"/>
    <w:rsid w:val="003B3B5A"/>
    <w:rsid w:val="003B472F"/>
    <w:rsid w:val="003B4ACB"/>
    <w:rsid w:val="003B5949"/>
    <w:rsid w:val="003B72FC"/>
    <w:rsid w:val="003B7357"/>
    <w:rsid w:val="003C128A"/>
    <w:rsid w:val="003C17A5"/>
    <w:rsid w:val="003C2EC1"/>
    <w:rsid w:val="003C3909"/>
    <w:rsid w:val="003C3C35"/>
    <w:rsid w:val="003C5CCD"/>
    <w:rsid w:val="003C6DB6"/>
    <w:rsid w:val="003C6E35"/>
    <w:rsid w:val="003C74DC"/>
    <w:rsid w:val="003D10BE"/>
    <w:rsid w:val="003D1142"/>
    <w:rsid w:val="003D2045"/>
    <w:rsid w:val="003D5473"/>
    <w:rsid w:val="003E0287"/>
    <w:rsid w:val="003E1BE3"/>
    <w:rsid w:val="003E2C4E"/>
    <w:rsid w:val="003E35A7"/>
    <w:rsid w:val="003E37F9"/>
    <w:rsid w:val="003E413F"/>
    <w:rsid w:val="003E4823"/>
    <w:rsid w:val="003E4A64"/>
    <w:rsid w:val="003E506F"/>
    <w:rsid w:val="003E601B"/>
    <w:rsid w:val="003F12DB"/>
    <w:rsid w:val="003F1B1F"/>
    <w:rsid w:val="003F3A5C"/>
    <w:rsid w:val="003F3C0F"/>
    <w:rsid w:val="003F6F52"/>
    <w:rsid w:val="003F73CE"/>
    <w:rsid w:val="00400F65"/>
    <w:rsid w:val="004012A0"/>
    <w:rsid w:val="0040174D"/>
    <w:rsid w:val="004036CF"/>
    <w:rsid w:val="00404982"/>
    <w:rsid w:val="004059F6"/>
    <w:rsid w:val="00407556"/>
    <w:rsid w:val="00411B23"/>
    <w:rsid w:val="00413A13"/>
    <w:rsid w:val="00414CF7"/>
    <w:rsid w:val="00416241"/>
    <w:rsid w:val="00416F04"/>
    <w:rsid w:val="004248FF"/>
    <w:rsid w:val="00426BC5"/>
    <w:rsid w:val="00426F21"/>
    <w:rsid w:val="00430DEA"/>
    <w:rsid w:val="0043208A"/>
    <w:rsid w:val="004337CC"/>
    <w:rsid w:val="0043497D"/>
    <w:rsid w:val="0043516C"/>
    <w:rsid w:val="004355E3"/>
    <w:rsid w:val="004368B1"/>
    <w:rsid w:val="00436B68"/>
    <w:rsid w:val="00441CA8"/>
    <w:rsid w:val="004427F8"/>
    <w:rsid w:val="0044603D"/>
    <w:rsid w:val="004470BA"/>
    <w:rsid w:val="00452A7D"/>
    <w:rsid w:val="00453A32"/>
    <w:rsid w:val="004545ED"/>
    <w:rsid w:val="00454C7E"/>
    <w:rsid w:val="00461448"/>
    <w:rsid w:val="00461502"/>
    <w:rsid w:val="004624B5"/>
    <w:rsid w:val="00462A96"/>
    <w:rsid w:val="00463217"/>
    <w:rsid w:val="00464D75"/>
    <w:rsid w:val="00470C97"/>
    <w:rsid w:val="00470ED7"/>
    <w:rsid w:val="00472E32"/>
    <w:rsid w:val="004750F7"/>
    <w:rsid w:val="004756D7"/>
    <w:rsid w:val="00477161"/>
    <w:rsid w:val="00477A0D"/>
    <w:rsid w:val="0048262F"/>
    <w:rsid w:val="00483076"/>
    <w:rsid w:val="004838B0"/>
    <w:rsid w:val="00483D8B"/>
    <w:rsid w:val="00484197"/>
    <w:rsid w:val="0049043A"/>
    <w:rsid w:val="004930EB"/>
    <w:rsid w:val="00493248"/>
    <w:rsid w:val="00493E9F"/>
    <w:rsid w:val="00495E96"/>
    <w:rsid w:val="0049664E"/>
    <w:rsid w:val="00496DE7"/>
    <w:rsid w:val="00497DEE"/>
    <w:rsid w:val="004A0A64"/>
    <w:rsid w:val="004A219F"/>
    <w:rsid w:val="004A2E81"/>
    <w:rsid w:val="004A37F3"/>
    <w:rsid w:val="004A5DB8"/>
    <w:rsid w:val="004A7355"/>
    <w:rsid w:val="004A7792"/>
    <w:rsid w:val="004A7A4E"/>
    <w:rsid w:val="004B0BB6"/>
    <w:rsid w:val="004B0D3D"/>
    <w:rsid w:val="004B13EA"/>
    <w:rsid w:val="004B2277"/>
    <w:rsid w:val="004B4B77"/>
    <w:rsid w:val="004B5447"/>
    <w:rsid w:val="004B59D0"/>
    <w:rsid w:val="004B6920"/>
    <w:rsid w:val="004B6A24"/>
    <w:rsid w:val="004C0CAE"/>
    <w:rsid w:val="004C0ED9"/>
    <w:rsid w:val="004C0F41"/>
    <w:rsid w:val="004C7C6A"/>
    <w:rsid w:val="004D015E"/>
    <w:rsid w:val="004D1D06"/>
    <w:rsid w:val="004D2C8C"/>
    <w:rsid w:val="004D30B6"/>
    <w:rsid w:val="004D3849"/>
    <w:rsid w:val="004D7B4E"/>
    <w:rsid w:val="004E1E9F"/>
    <w:rsid w:val="004E2384"/>
    <w:rsid w:val="004E23CD"/>
    <w:rsid w:val="004E254C"/>
    <w:rsid w:val="004E2DA2"/>
    <w:rsid w:val="004E459E"/>
    <w:rsid w:val="004E4ED0"/>
    <w:rsid w:val="004E53C4"/>
    <w:rsid w:val="004E7FFC"/>
    <w:rsid w:val="004F1C1B"/>
    <w:rsid w:val="004F508C"/>
    <w:rsid w:val="004F55BD"/>
    <w:rsid w:val="004F5E60"/>
    <w:rsid w:val="004F7AC2"/>
    <w:rsid w:val="004F7CF5"/>
    <w:rsid w:val="00500C0A"/>
    <w:rsid w:val="00502961"/>
    <w:rsid w:val="005040A6"/>
    <w:rsid w:val="00504993"/>
    <w:rsid w:val="00505A03"/>
    <w:rsid w:val="00505A92"/>
    <w:rsid w:val="005070F3"/>
    <w:rsid w:val="00507C77"/>
    <w:rsid w:val="00510531"/>
    <w:rsid w:val="00510E4A"/>
    <w:rsid w:val="005126D8"/>
    <w:rsid w:val="00512866"/>
    <w:rsid w:val="005129DD"/>
    <w:rsid w:val="00512A19"/>
    <w:rsid w:val="005143CD"/>
    <w:rsid w:val="00515C2A"/>
    <w:rsid w:val="00515C6E"/>
    <w:rsid w:val="00515C73"/>
    <w:rsid w:val="00516021"/>
    <w:rsid w:val="00520150"/>
    <w:rsid w:val="00523FD3"/>
    <w:rsid w:val="005317C9"/>
    <w:rsid w:val="00532660"/>
    <w:rsid w:val="00532CC6"/>
    <w:rsid w:val="00535FDB"/>
    <w:rsid w:val="005370DA"/>
    <w:rsid w:val="005379F7"/>
    <w:rsid w:val="00541718"/>
    <w:rsid w:val="00542037"/>
    <w:rsid w:val="00543A11"/>
    <w:rsid w:val="00545C54"/>
    <w:rsid w:val="00546877"/>
    <w:rsid w:val="00546F7B"/>
    <w:rsid w:val="00547124"/>
    <w:rsid w:val="00547BC0"/>
    <w:rsid w:val="005505BA"/>
    <w:rsid w:val="00550D50"/>
    <w:rsid w:val="00550DFE"/>
    <w:rsid w:val="00551303"/>
    <w:rsid w:val="00551D07"/>
    <w:rsid w:val="005555CB"/>
    <w:rsid w:val="0055690B"/>
    <w:rsid w:val="005571F2"/>
    <w:rsid w:val="0056068E"/>
    <w:rsid w:val="005614E4"/>
    <w:rsid w:val="00561F72"/>
    <w:rsid w:val="0056353F"/>
    <w:rsid w:val="00563A66"/>
    <w:rsid w:val="00564720"/>
    <w:rsid w:val="00564F48"/>
    <w:rsid w:val="005666EA"/>
    <w:rsid w:val="00567831"/>
    <w:rsid w:val="0057065F"/>
    <w:rsid w:val="00570840"/>
    <w:rsid w:val="0057147F"/>
    <w:rsid w:val="00574FD4"/>
    <w:rsid w:val="00577684"/>
    <w:rsid w:val="00582E0A"/>
    <w:rsid w:val="005830BC"/>
    <w:rsid w:val="00583779"/>
    <w:rsid w:val="00585891"/>
    <w:rsid w:val="00585F99"/>
    <w:rsid w:val="005866AC"/>
    <w:rsid w:val="0059009E"/>
    <w:rsid w:val="00590297"/>
    <w:rsid w:val="00590769"/>
    <w:rsid w:val="00592DE8"/>
    <w:rsid w:val="00593C82"/>
    <w:rsid w:val="00596368"/>
    <w:rsid w:val="00597982"/>
    <w:rsid w:val="005A0210"/>
    <w:rsid w:val="005A10DD"/>
    <w:rsid w:val="005A2446"/>
    <w:rsid w:val="005A399B"/>
    <w:rsid w:val="005A39DB"/>
    <w:rsid w:val="005A4880"/>
    <w:rsid w:val="005A5330"/>
    <w:rsid w:val="005B59D7"/>
    <w:rsid w:val="005B659E"/>
    <w:rsid w:val="005B65BB"/>
    <w:rsid w:val="005B7493"/>
    <w:rsid w:val="005C0570"/>
    <w:rsid w:val="005C154C"/>
    <w:rsid w:val="005C17FD"/>
    <w:rsid w:val="005C1FDA"/>
    <w:rsid w:val="005C25C3"/>
    <w:rsid w:val="005C40DB"/>
    <w:rsid w:val="005C53E7"/>
    <w:rsid w:val="005C5ECC"/>
    <w:rsid w:val="005C5FB1"/>
    <w:rsid w:val="005C64DF"/>
    <w:rsid w:val="005C7175"/>
    <w:rsid w:val="005C7DF4"/>
    <w:rsid w:val="005D00B9"/>
    <w:rsid w:val="005D155E"/>
    <w:rsid w:val="005D1F68"/>
    <w:rsid w:val="005D2AA5"/>
    <w:rsid w:val="005D5C75"/>
    <w:rsid w:val="005D6D8E"/>
    <w:rsid w:val="005D74A8"/>
    <w:rsid w:val="005D797C"/>
    <w:rsid w:val="005E18AF"/>
    <w:rsid w:val="005E2AC0"/>
    <w:rsid w:val="005E4BF8"/>
    <w:rsid w:val="005E4EBF"/>
    <w:rsid w:val="005E4F37"/>
    <w:rsid w:val="005E5664"/>
    <w:rsid w:val="005E5C73"/>
    <w:rsid w:val="005F01A0"/>
    <w:rsid w:val="005F13F5"/>
    <w:rsid w:val="005F24E3"/>
    <w:rsid w:val="005F3606"/>
    <w:rsid w:val="005F4352"/>
    <w:rsid w:val="005F4FAE"/>
    <w:rsid w:val="005F5676"/>
    <w:rsid w:val="00600EE8"/>
    <w:rsid w:val="00602128"/>
    <w:rsid w:val="00602133"/>
    <w:rsid w:val="00604124"/>
    <w:rsid w:val="0060613A"/>
    <w:rsid w:val="00606DED"/>
    <w:rsid w:val="0061122B"/>
    <w:rsid w:val="00612E23"/>
    <w:rsid w:val="0061603B"/>
    <w:rsid w:val="006216B7"/>
    <w:rsid w:val="0062260E"/>
    <w:rsid w:val="00624E04"/>
    <w:rsid w:val="00625241"/>
    <w:rsid w:val="0062732C"/>
    <w:rsid w:val="006277AC"/>
    <w:rsid w:val="00627BD4"/>
    <w:rsid w:val="00633932"/>
    <w:rsid w:val="00633E7C"/>
    <w:rsid w:val="00634335"/>
    <w:rsid w:val="00634485"/>
    <w:rsid w:val="00634C40"/>
    <w:rsid w:val="00635CE7"/>
    <w:rsid w:val="00642889"/>
    <w:rsid w:val="00642A41"/>
    <w:rsid w:val="00642EB4"/>
    <w:rsid w:val="00643BC2"/>
    <w:rsid w:val="0064500B"/>
    <w:rsid w:val="006450E6"/>
    <w:rsid w:val="00646A22"/>
    <w:rsid w:val="00647300"/>
    <w:rsid w:val="00651CAC"/>
    <w:rsid w:val="00655B82"/>
    <w:rsid w:val="00657129"/>
    <w:rsid w:val="00657A06"/>
    <w:rsid w:val="00660CAC"/>
    <w:rsid w:val="00661C29"/>
    <w:rsid w:val="00662B37"/>
    <w:rsid w:val="0066395B"/>
    <w:rsid w:val="00664ACE"/>
    <w:rsid w:val="00665568"/>
    <w:rsid w:val="006663AD"/>
    <w:rsid w:val="00667748"/>
    <w:rsid w:val="0067008B"/>
    <w:rsid w:val="006703F5"/>
    <w:rsid w:val="006705A8"/>
    <w:rsid w:val="0067096E"/>
    <w:rsid w:val="00670CAB"/>
    <w:rsid w:val="006747C6"/>
    <w:rsid w:val="00675C96"/>
    <w:rsid w:val="00676D22"/>
    <w:rsid w:val="0067784D"/>
    <w:rsid w:val="00677B0E"/>
    <w:rsid w:val="00677CD5"/>
    <w:rsid w:val="00677D48"/>
    <w:rsid w:val="00677DB3"/>
    <w:rsid w:val="0068183A"/>
    <w:rsid w:val="00684269"/>
    <w:rsid w:val="00685F61"/>
    <w:rsid w:val="00686670"/>
    <w:rsid w:val="00687835"/>
    <w:rsid w:val="0069051A"/>
    <w:rsid w:val="00691584"/>
    <w:rsid w:val="00692C6C"/>
    <w:rsid w:val="0069369C"/>
    <w:rsid w:val="00694107"/>
    <w:rsid w:val="006970D4"/>
    <w:rsid w:val="006A1577"/>
    <w:rsid w:val="006A18D2"/>
    <w:rsid w:val="006A2C5F"/>
    <w:rsid w:val="006A4143"/>
    <w:rsid w:val="006A497D"/>
    <w:rsid w:val="006A60B3"/>
    <w:rsid w:val="006A76EE"/>
    <w:rsid w:val="006A7ECB"/>
    <w:rsid w:val="006B0179"/>
    <w:rsid w:val="006B0651"/>
    <w:rsid w:val="006B3748"/>
    <w:rsid w:val="006B4849"/>
    <w:rsid w:val="006B5660"/>
    <w:rsid w:val="006B570D"/>
    <w:rsid w:val="006B71DE"/>
    <w:rsid w:val="006C1685"/>
    <w:rsid w:val="006C1E68"/>
    <w:rsid w:val="006C4274"/>
    <w:rsid w:val="006C5DCE"/>
    <w:rsid w:val="006C6551"/>
    <w:rsid w:val="006C7B76"/>
    <w:rsid w:val="006D0CC8"/>
    <w:rsid w:val="006D1225"/>
    <w:rsid w:val="006D3F99"/>
    <w:rsid w:val="006D409B"/>
    <w:rsid w:val="006D5839"/>
    <w:rsid w:val="006D5E87"/>
    <w:rsid w:val="006D6D5E"/>
    <w:rsid w:val="006D7A5C"/>
    <w:rsid w:val="006E0265"/>
    <w:rsid w:val="006E076B"/>
    <w:rsid w:val="006E100A"/>
    <w:rsid w:val="006E13EA"/>
    <w:rsid w:val="006E264B"/>
    <w:rsid w:val="006E42BE"/>
    <w:rsid w:val="006E5E8E"/>
    <w:rsid w:val="006F13E5"/>
    <w:rsid w:val="006F1B78"/>
    <w:rsid w:val="006F2834"/>
    <w:rsid w:val="006F32BA"/>
    <w:rsid w:val="006F33C4"/>
    <w:rsid w:val="00700136"/>
    <w:rsid w:val="00700C1F"/>
    <w:rsid w:val="00703646"/>
    <w:rsid w:val="00704AA8"/>
    <w:rsid w:val="00704F78"/>
    <w:rsid w:val="00705E35"/>
    <w:rsid w:val="0070659F"/>
    <w:rsid w:val="0070792E"/>
    <w:rsid w:val="00711E42"/>
    <w:rsid w:val="00722506"/>
    <w:rsid w:val="00722858"/>
    <w:rsid w:val="00724727"/>
    <w:rsid w:val="00731100"/>
    <w:rsid w:val="00731207"/>
    <w:rsid w:val="00732F60"/>
    <w:rsid w:val="00733D89"/>
    <w:rsid w:val="00734185"/>
    <w:rsid w:val="00734F52"/>
    <w:rsid w:val="00735927"/>
    <w:rsid w:val="00735A01"/>
    <w:rsid w:val="00735F79"/>
    <w:rsid w:val="0073676D"/>
    <w:rsid w:val="00736E3A"/>
    <w:rsid w:val="007372AF"/>
    <w:rsid w:val="00742977"/>
    <w:rsid w:val="00743B8A"/>
    <w:rsid w:val="00747C39"/>
    <w:rsid w:val="007505D2"/>
    <w:rsid w:val="007512FF"/>
    <w:rsid w:val="00751FA4"/>
    <w:rsid w:val="00754055"/>
    <w:rsid w:val="0075479C"/>
    <w:rsid w:val="007566C3"/>
    <w:rsid w:val="007612D6"/>
    <w:rsid w:val="00764896"/>
    <w:rsid w:val="00765D50"/>
    <w:rsid w:val="00766CA0"/>
    <w:rsid w:val="00767A48"/>
    <w:rsid w:val="00771B68"/>
    <w:rsid w:val="00773EAD"/>
    <w:rsid w:val="007740A2"/>
    <w:rsid w:val="00774E4D"/>
    <w:rsid w:val="00776E4F"/>
    <w:rsid w:val="00777FAD"/>
    <w:rsid w:val="00781354"/>
    <w:rsid w:val="007818C1"/>
    <w:rsid w:val="0078272A"/>
    <w:rsid w:val="00782B24"/>
    <w:rsid w:val="00782F20"/>
    <w:rsid w:val="00784814"/>
    <w:rsid w:val="00790157"/>
    <w:rsid w:val="00793460"/>
    <w:rsid w:val="00795472"/>
    <w:rsid w:val="0079593D"/>
    <w:rsid w:val="007972D0"/>
    <w:rsid w:val="007A195D"/>
    <w:rsid w:val="007B2B7C"/>
    <w:rsid w:val="007B3E4E"/>
    <w:rsid w:val="007B49F6"/>
    <w:rsid w:val="007B5C4F"/>
    <w:rsid w:val="007B68D3"/>
    <w:rsid w:val="007C014E"/>
    <w:rsid w:val="007C18E6"/>
    <w:rsid w:val="007C2674"/>
    <w:rsid w:val="007D118B"/>
    <w:rsid w:val="007D1C4E"/>
    <w:rsid w:val="007D1E50"/>
    <w:rsid w:val="007D4CE3"/>
    <w:rsid w:val="007E4C64"/>
    <w:rsid w:val="007E536A"/>
    <w:rsid w:val="007E6C0D"/>
    <w:rsid w:val="007E6EAE"/>
    <w:rsid w:val="007F3B7C"/>
    <w:rsid w:val="007F50AA"/>
    <w:rsid w:val="007F5431"/>
    <w:rsid w:val="007F763D"/>
    <w:rsid w:val="007F770C"/>
    <w:rsid w:val="008001B6"/>
    <w:rsid w:val="00801A3B"/>
    <w:rsid w:val="00801DA2"/>
    <w:rsid w:val="00803888"/>
    <w:rsid w:val="0080405B"/>
    <w:rsid w:val="00804840"/>
    <w:rsid w:val="0080559D"/>
    <w:rsid w:val="00805EA5"/>
    <w:rsid w:val="008062A9"/>
    <w:rsid w:val="00806B04"/>
    <w:rsid w:val="00807204"/>
    <w:rsid w:val="00807286"/>
    <w:rsid w:val="008105EE"/>
    <w:rsid w:val="00811B19"/>
    <w:rsid w:val="00811D06"/>
    <w:rsid w:val="00811DA9"/>
    <w:rsid w:val="0081220B"/>
    <w:rsid w:val="008150DE"/>
    <w:rsid w:val="00815FCA"/>
    <w:rsid w:val="008169C9"/>
    <w:rsid w:val="00821314"/>
    <w:rsid w:val="00821E76"/>
    <w:rsid w:val="00822165"/>
    <w:rsid w:val="008230B9"/>
    <w:rsid w:val="008244D3"/>
    <w:rsid w:val="0082478D"/>
    <w:rsid w:val="008249C9"/>
    <w:rsid w:val="00826D18"/>
    <w:rsid w:val="008271FB"/>
    <w:rsid w:val="008312E3"/>
    <w:rsid w:val="00833AF6"/>
    <w:rsid w:val="00833FCC"/>
    <w:rsid w:val="00836316"/>
    <w:rsid w:val="0083693C"/>
    <w:rsid w:val="0083773D"/>
    <w:rsid w:val="00837C19"/>
    <w:rsid w:val="0084207A"/>
    <w:rsid w:val="00843289"/>
    <w:rsid w:val="0084442C"/>
    <w:rsid w:val="0084568D"/>
    <w:rsid w:val="00845B5D"/>
    <w:rsid w:val="00846B4E"/>
    <w:rsid w:val="008501FA"/>
    <w:rsid w:val="00850454"/>
    <w:rsid w:val="008519EE"/>
    <w:rsid w:val="00852B94"/>
    <w:rsid w:val="00852BC5"/>
    <w:rsid w:val="008534E7"/>
    <w:rsid w:val="00853E39"/>
    <w:rsid w:val="008561E0"/>
    <w:rsid w:val="008574DF"/>
    <w:rsid w:val="00857EB9"/>
    <w:rsid w:val="00861013"/>
    <w:rsid w:val="00861421"/>
    <w:rsid w:val="0086265B"/>
    <w:rsid w:val="00862BD5"/>
    <w:rsid w:val="008662E7"/>
    <w:rsid w:val="00867056"/>
    <w:rsid w:val="0086769E"/>
    <w:rsid w:val="008705C8"/>
    <w:rsid w:val="008720B6"/>
    <w:rsid w:val="00872F36"/>
    <w:rsid w:val="00874B4D"/>
    <w:rsid w:val="00874D4F"/>
    <w:rsid w:val="008760E2"/>
    <w:rsid w:val="00877443"/>
    <w:rsid w:val="00880BB5"/>
    <w:rsid w:val="0088356B"/>
    <w:rsid w:val="008835B7"/>
    <w:rsid w:val="00883AEE"/>
    <w:rsid w:val="0088477C"/>
    <w:rsid w:val="0088519C"/>
    <w:rsid w:val="0089125F"/>
    <w:rsid w:val="008914A4"/>
    <w:rsid w:val="00891D17"/>
    <w:rsid w:val="0089267E"/>
    <w:rsid w:val="0089410D"/>
    <w:rsid w:val="00894315"/>
    <w:rsid w:val="00894613"/>
    <w:rsid w:val="00894890"/>
    <w:rsid w:val="00896A08"/>
    <w:rsid w:val="00896DA2"/>
    <w:rsid w:val="00897045"/>
    <w:rsid w:val="008A0A53"/>
    <w:rsid w:val="008A0F9E"/>
    <w:rsid w:val="008A30A0"/>
    <w:rsid w:val="008A5B0F"/>
    <w:rsid w:val="008A65FA"/>
    <w:rsid w:val="008A69F8"/>
    <w:rsid w:val="008A6DEE"/>
    <w:rsid w:val="008B0C39"/>
    <w:rsid w:val="008B194C"/>
    <w:rsid w:val="008B2BFD"/>
    <w:rsid w:val="008B31FD"/>
    <w:rsid w:val="008B3435"/>
    <w:rsid w:val="008B385C"/>
    <w:rsid w:val="008B7BB1"/>
    <w:rsid w:val="008C0A02"/>
    <w:rsid w:val="008C0B79"/>
    <w:rsid w:val="008C0C4D"/>
    <w:rsid w:val="008C2BC5"/>
    <w:rsid w:val="008C2BD8"/>
    <w:rsid w:val="008C3DCF"/>
    <w:rsid w:val="008C4DB4"/>
    <w:rsid w:val="008C62C7"/>
    <w:rsid w:val="008D001A"/>
    <w:rsid w:val="008D1C4C"/>
    <w:rsid w:val="008D2B02"/>
    <w:rsid w:val="008D5C28"/>
    <w:rsid w:val="008D6D87"/>
    <w:rsid w:val="008D7BBE"/>
    <w:rsid w:val="008E052B"/>
    <w:rsid w:val="008E220F"/>
    <w:rsid w:val="008E2363"/>
    <w:rsid w:val="008E30B6"/>
    <w:rsid w:val="008E38D8"/>
    <w:rsid w:val="008E40FE"/>
    <w:rsid w:val="008F05A4"/>
    <w:rsid w:val="008F087F"/>
    <w:rsid w:val="008F1C23"/>
    <w:rsid w:val="008F36FE"/>
    <w:rsid w:val="008F4703"/>
    <w:rsid w:val="008F4B99"/>
    <w:rsid w:val="008F6180"/>
    <w:rsid w:val="008F6AFA"/>
    <w:rsid w:val="008F7F11"/>
    <w:rsid w:val="00901F55"/>
    <w:rsid w:val="0090721C"/>
    <w:rsid w:val="0090730D"/>
    <w:rsid w:val="0090763C"/>
    <w:rsid w:val="009101B6"/>
    <w:rsid w:val="00917EA5"/>
    <w:rsid w:val="00920AF0"/>
    <w:rsid w:val="00922739"/>
    <w:rsid w:val="00924360"/>
    <w:rsid w:val="00924B20"/>
    <w:rsid w:val="00924F84"/>
    <w:rsid w:val="009325DD"/>
    <w:rsid w:val="00933494"/>
    <w:rsid w:val="00933518"/>
    <w:rsid w:val="00934845"/>
    <w:rsid w:val="00934F93"/>
    <w:rsid w:val="00936D73"/>
    <w:rsid w:val="00937168"/>
    <w:rsid w:val="0093795B"/>
    <w:rsid w:val="00937FA6"/>
    <w:rsid w:val="00940096"/>
    <w:rsid w:val="0094203E"/>
    <w:rsid w:val="00942436"/>
    <w:rsid w:val="00943200"/>
    <w:rsid w:val="00943C96"/>
    <w:rsid w:val="0094408E"/>
    <w:rsid w:val="00946B9B"/>
    <w:rsid w:val="00947016"/>
    <w:rsid w:val="009473B1"/>
    <w:rsid w:val="00952185"/>
    <w:rsid w:val="00952BDD"/>
    <w:rsid w:val="009536EC"/>
    <w:rsid w:val="00953FCB"/>
    <w:rsid w:val="00954262"/>
    <w:rsid w:val="0096087E"/>
    <w:rsid w:val="009621D7"/>
    <w:rsid w:val="00965F23"/>
    <w:rsid w:val="00966321"/>
    <w:rsid w:val="00971F55"/>
    <w:rsid w:val="00973380"/>
    <w:rsid w:val="00975040"/>
    <w:rsid w:val="00980030"/>
    <w:rsid w:val="009804CD"/>
    <w:rsid w:val="00981278"/>
    <w:rsid w:val="00983A12"/>
    <w:rsid w:val="00985A3E"/>
    <w:rsid w:val="009905FA"/>
    <w:rsid w:val="00990FC8"/>
    <w:rsid w:val="009926C7"/>
    <w:rsid w:val="00992F05"/>
    <w:rsid w:val="009935D9"/>
    <w:rsid w:val="00993D95"/>
    <w:rsid w:val="00994601"/>
    <w:rsid w:val="00994CBA"/>
    <w:rsid w:val="009957C0"/>
    <w:rsid w:val="00995B5C"/>
    <w:rsid w:val="00995D7D"/>
    <w:rsid w:val="00997676"/>
    <w:rsid w:val="00997C19"/>
    <w:rsid w:val="009A04CE"/>
    <w:rsid w:val="009A1164"/>
    <w:rsid w:val="009A1AF3"/>
    <w:rsid w:val="009A392E"/>
    <w:rsid w:val="009A423A"/>
    <w:rsid w:val="009A6899"/>
    <w:rsid w:val="009B4742"/>
    <w:rsid w:val="009B5623"/>
    <w:rsid w:val="009C0133"/>
    <w:rsid w:val="009C0909"/>
    <w:rsid w:val="009C0F52"/>
    <w:rsid w:val="009C384D"/>
    <w:rsid w:val="009C5068"/>
    <w:rsid w:val="009D02EF"/>
    <w:rsid w:val="009D094E"/>
    <w:rsid w:val="009D3653"/>
    <w:rsid w:val="009D4084"/>
    <w:rsid w:val="009D4713"/>
    <w:rsid w:val="009D6BA2"/>
    <w:rsid w:val="009D6EB3"/>
    <w:rsid w:val="009E1975"/>
    <w:rsid w:val="009E1C38"/>
    <w:rsid w:val="009E2590"/>
    <w:rsid w:val="009E51FA"/>
    <w:rsid w:val="009E68B2"/>
    <w:rsid w:val="009E7DAD"/>
    <w:rsid w:val="009F0D29"/>
    <w:rsid w:val="009F2D80"/>
    <w:rsid w:val="009F738C"/>
    <w:rsid w:val="009F7CDF"/>
    <w:rsid w:val="00A007EA"/>
    <w:rsid w:val="00A015F9"/>
    <w:rsid w:val="00A02CE2"/>
    <w:rsid w:val="00A039D3"/>
    <w:rsid w:val="00A067E0"/>
    <w:rsid w:val="00A068D6"/>
    <w:rsid w:val="00A078C9"/>
    <w:rsid w:val="00A11464"/>
    <w:rsid w:val="00A125E2"/>
    <w:rsid w:val="00A13561"/>
    <w:rsid w:val="00A136B2"/>
    <w:rsid w:val="00A13B3D"/>
    <w:rsid w:val="00A156EF"/>
    <w:rsid w:val="00A15814"/>
    <w:rsid w:val="00A16580"/>
    <w:rsid w:val="00A1690B"/>
    <w:rsid w:val="00A20F31"/>
    <w:rsid w:val="00A23D4D"/>
    <w:rsid w:val="00A24257"/>
    <w:rsid w:val="00A24312"/>
    <w:rsid w:val="00A2431A"/>
    <w:rsid w:val="00A26816"/>
    <w:rsid w:val="00A309E9"/>
    <w:rsid w:val="00A31E27"/>
    <w:rsid w:val="00A32AED"/>
    <w:rsid w:val="00A3360C"/>
    <w:rsid w:val="00A37C0B"/>
    <w:rsid w:val="00A400B3"/>
    <w:rsid w:val="00A4426C"/>
    <w:rsid w:val="00A46455"/>
    <w:rsid w:val="00A5003C"/>
    <w:rsid w:val="00A5143F"/>
    <w:rsid w:val="00A514E6"/>
    <w:rsid w:val="00A54672"/>
    <w:rsid w:val="00A556C3"/>
    <w:rsid w:val="00A563F8"/>
    <w:rsid w:val="00A5754F"/>
    <w:rsid w:val="00A57E77"/>
    <w:rsid w:val="00A638E5"/>
    <w:rsid w:val="00A63F12"/>
    <w:rsid w:val="00A63F13"/>
    <w:rsid w:val="00A66C55"/>
    <w:rsid w:val="00A66CAF"/>
    <w:rsid w:val="00A67008"/>
    <w:rsid w:val="00A67E89"/>
    <w:rsid w:val="00A67EB2"/>
    <w:rsid w:val="00A716BC"/>
    <w:rsid w:val="00A72B67"/>
    <w:rsid w:val="00A72FA1"/>
    <w:rsid w:val="00A736F0"/>
    <w:rsid w:val="00A747C4"/>
    <w:rsid w:val="00A761DF"/>
    <w:rsid w:val="00A76816"/>
    <w:rsid w:val="00A77112"/>
    <w:rsid w:val="00A778C1"/>
    <w:rsid w:val="00A77AAC"/>
    <w:rsid w:val="00A77D6A"/>
    <w:rsid w:val="00A81706"/>
    <w:rsid w:val="00A81A95"/>
    <w:rsid w:val="00A82E62"/>
    <w:rsid w:val="00A83A7D"/>
    <w:rsid w:val="00A841D2"/>
    <w:rsid w:val="00A8601E"/>
    <w:rsid w:val="00A866BA"/>
    <w:rsid w:val="00A87D75"/>
    <w:rsid w:val="00A901A8"/>
    <w:rsid w:val="00A910DF"/>
    <w:rsid w:val="00A91129"/>
    <w:rsid w:val="00A91ABC"/>
    <w:rsid w:val="00A94D52"/>
    <w:rsid w:val="00A9588A"/>
    <w:rsid w:val="00A96A1B"/>
    <w:rsid w:val="00A97A23"/>
    <w:rsid w:val="00AA0003"/>
    <w:rsid w:val="00AA11CB"/>
    <w:rsid w:val="00AA1B7F"/>
    <w:rsid w:val="00AA1E8C"/>
    <w:rsid w:val="00AA29C1"/>
    <w:rsid w:val="00AA3C71"/>
    <w:rsid w:val="00AA5668"/>
    <w:rsid w:val="00AA5D00"/>
    <w:rsid w:val="00AA5D20"/>
    <w:rsid w:val="00AA7963"/>
    <w:rsid w:val="00AB5CDE"/>
    <w:rsid w:val="00AC0F3F"/>
    <w:rsid w:val="00AC26A5"/>
    <w:rsid w:val="00AC2F95"/>
    <w:rsid w:val="00AC36F1"/>
    <w:rsid w:val="00AC4AE6"/>
    <w:rsid w:val="00AC70F5"/>
    <w:rsid w:val="00AD1064"/>
    <w:rsid w:val="00AD10C4"/>
    <w:rsid w:val="00AD6070"/>
    <w:rsid w:val="00AD6A00"/>
    <w:rsid w:val="00AD7456"/>
    <w:rsid w:val="00AD7B94"/>
    <w:rsid w:val="00AE06C9"/>
    <w:rsid w:val="00AE0B72"/>
    <w:rsid w:val="00AE0CB8"/>
    <w:rsid w:val="00AE2AFE"/>
    <w:rsid w:val="00AE6F6C"/>
    <w:rsid w:val="00AE7557"/>
    <w:rsid w:val="00AF0884"/>
    <w:rsid w:val="00AF129C"/>
    <w:rsid w:val="00AF199D"/>
    <w:rsid w:val="00AF1E87"/>
    <w:rsid w:val="00AF5588"/>
    <w:rsid w:val="00AF6C41"/>
    <w:rsid w:val="00B004E4"/>
    <w:rsid w:val="00B01514"/>
    <w:rsid w:val="00B02AB8"/>
    <w:rsid w:val="00B02DBB"/>
    <w:rsid w:val="00B02F86"/>
    <w:rsid w:val="00B04754"/>
    <w:rsid w:val="00B06556"/>
    <w:rsid w:val="00B12F46"/>
    <w:rsid w:val="00B1409B"/>
    <w:rsid w:val="00B1528A"/>
    <w:rsid w:val="00B1693E"/>
    <w:rsid w:val="00B17FC0"/>
    <w:rsid w:val="00B20173"/>
    <w:rsid w:val="00B21159"/>
    <w:rsid w:val="00B22129"/>
    <w:rsid w:val="00B228F3"/>
    <w:rsid w:val="00B25F2A"/>
    <w:rsid w:val="00B27645"/>
    <w:rsid w:val="00B30411"/>
    <w:rsid w:val="00B30575"/>
    <w:rsid w:val="00B3394D"/>
    <w:rsid w:val="00B33D52"/>
    <w:rsid w:val="00B35B48"/>
    <w:rsid w:val="00B376F1"/>
    <w:rsid w:val="00B3774B"/>
    <w:rsid w:val="00B37D5C"/>
    <w:rsid w:val="00B403F3"/>
    <w:rsid w:val="00B408A1"/>
    <w:rsid w:val="00B413E3"/>
    <w:rsid w:val="00B4148F"/>
    <w:rsid w:val="00B423F3"/>
    <w:rsid w:val="00B43019"/>
    <w:rsid w:val="00B43906"/>
    <w:rsid w:val="00B43D00"/>
    <w:rsid w:val="00B43FAD"/>
    <w:rsid w:val="00B45F28"/>
    <w:rsid w:val="00B462D5"/>
    <w:rsid w:val="00B472CC"/>
    <w:rsid w:val="00B47EFE"/>
    <w:rsid w:val="00B54A6C"/>
    <w:rsid w:val="00B56360"/>
    <w:rsid w:val="00B57C0B"/>
    <w:rsid w:val="00B60801"/>
    <w:rsid w:val="00B60804"/>
    <w:rsid w:val="00B615A0"/>
    <w:rsid w:val="00B6185D"/>
    <w:rsid w:val="00B6214B"/>
    <w:rsid w:val="00B62FDE"/>
    <w:rsid w:val="00B63AFE"/>
    <w:rsid w:val="00B63B24"/>
    <w:rsid w:val="00B63C51"/>
    <w:rsid w:val="00B652A4"/>
    <w:rsid w:val="00B66369"/>
    <w:rsid w:val="00B66F70"/>
    <w:rsid w:val="00B67498"/>
    <w:rsid w:val="00B71862"/>
    <w:rsid w:val="00B7479C"/>
    <w:rsid w:val="00B74B6D"/>
    <w:rsid w:val="00B751C3"/>
    <w:rsid w:val="00B76232"/>
    <w:rsid w:val="00B779CB"/>
    <w:rsid w:val="00B80449"/>
    <w:rsid w:val="00B81ACC"/>
    <w:rsid w:val="00B8335D"/>
    <w:rsid w:val="00B84D6B"/>
    <w:rsid w:val="00B85064"/>
    <w:rsid w:val="00B86121"/>
    <w:rsid w:val="00B8697D"/>
    <w:rsid w:val="00B90725"/>
    <w:rsid w:val="00B9208B"/>
    <w:rsid w:val="00B9222F"/>
    <w:rsid w:val="00B9387C"/>
    <w:rsid w:val="00B9465A"/>
    <w:rsid w:val="00B949B0"/>
    <w:rsid w:val="00B95C5A"/>
    <w:rsid w:val="00BA1111"/>
    <w:rsid w:val="00BA1126"/>
    <w:rsid w:val="00BA18A0"/>
    <w:rsid w:val="00BA2934"/>
    <w:rsid w:val="00BA31CE"/>
    <w:rsid w:val="00BA3DBE"/>
    <w:rsid w:val="00BA3F30"/>
    <w:rsid w:val="00BA61D7"/>
    <w:rsid w:val="00BA724E"/>
    <w:rsid w:val="00BA736F"/>
    <w:rsid w:val="00BA7AC9"/>
    <w:rsid w:val="00BB0061"/>
    <w:rsid w:val="00BB0079"/>
    <w:rsid w:val="00BB28EF"/>
    <w:rsid w:val="00BB2968"/>
    <w:rsid w:val="00BB3C45"/>
    <w:rsid w:val="00BB45AF"/>
    <w:rsid w:val="00BB6035"/>
    <w:rsid w:val="00BB686B"/>
    <w:rsid w:val="00BB747C"/>
    <w:rsid w:val="00BC0B8A"/>
    <w:rsid w:val="00BC1222"/>
    <w:rsid w:val="00BC1674"/>
    <w:rsid w:val="00BC222B"/>
    <w:rsid w:val="00BC370F"/>
    <w:rsid w:val="00BC4F1A"/>
    <w:rsid w:val="00BC52BC"/>
    <w:rsid w:val="00BC5513"/>
    <w:rsid w:val="00BC588A"/>
    <w:rsid w:val="00BC5E34"/>
    <w:rsid w:val="00BC5F54"/>
    <w:rsid w:val="00BD09A7"/>
    <w:rsid w:val="00BD232B"/>
    <w:rsid w:val="00BD392E"/>
    <w:rsid w:val="00BD3B80"/>
    <w:rsid w:val="00BD42EF"/>
    <w:rsid w:val="00BD4719"/>
    <w:rsid w:val="00BD560C"/>
    <w:rsid w:val="00BD61C1"/>
    <w:rsid w:val="00BD6677"/>
    <w:rsid w:val="00BD76E2"/>
    <w:rsid w:val="00BD7F6E"/>
    <w:rsid w:val="00BE02FD"/>
    <w:rsid w:val="00BE0F4D"/>
    <w:rsid w:val="00BE2362"/>
    <w:rsid w:val="00BE2C8E"/>
    <w:rsid w:val="00BE39DE"/>
    <w:rsid w:val="00BE3F9B"/>
    <w:rsid w:val="00BE4B2D"/>
    <w:rsid w:val="00BE4C07"/>
    <w:rsid w:val="00BE5FD3"/>
    <w:rsid w:val="00BE6EB4"/>
    <w:rsid w:val="00BF3C1B"/>
    <w:rsid w:val="00BF465A"/>
    <w:rsid w:val="00BF4AEF"/>
    <w:rsid w:val="00BF5DAA"/>
    <w:rsid w:val="00BF600C"/>
    <w:rsid w:val="00BF6D84"/>
    <w:rsid w:val="00C006C4"/>
    <w:rsid w:val="00C02030"/>
    <w:rsid w:val="00C03B1F"/>
    <w:rsid w:val="00C03D68"/>
    <w:rsid w:val="00C07D1F"/>
    <w:rsid w:val="00C10150"/>
    <w:rsid w:val="00C10964"/>
    <w:rsid w:val="00C11305"/>
    <w:rsid w:val="00C13631"/>
    <w:rsid w:val="00C14A28"/>
    <w:rsid w:val="00C15412"/>
    <w:rsid w:val="00C155BB"/>
    <w:rsid w:val="00C166DF"/>
    <w:rsid w:val="00C16DC0"/>
    <w:rsid w:val="00C201B6"/>
    <w:rsid w:val="00C211AE"/>
    <w:rsid w:val="00C247E9"/>
    <w:rsid w:val="00C26A86"/>
    <w:rsid w:val="00C2712F"/>
    <w:rsid w:val="00C27470"/>
    <w:rsid w:val="00C3149F"/>
    <w:rsid w:val="00C31792"/>
    <w:rsid w:val="00C3180F"/>
    <w:rsid w:val="00C3498D"/>
    <w:rsid w:val="00C34C3B"/>
    <w:rsid w:val="00C36DEA"/>
    <w:rsid w:val="00C3779F"/>
    <w:rsid w:val="00C43DF4"/>
    <w:rsid w:val="00C44D47"/>
    <w:rsid w:val="00C45470"/>
    <w:rsid w:val="00C454F1"/>
    <w:rsid w:val="00C45C1F"/>
    <w:rsid w:val="00C53653"/>
    <w:rsid w:val="00C5385F"/>
    <w:rsid w:val="00C5418A"/>
    <w:rsid w:val="00C54D55"/>
    <w:rsid w:val="00C610FB"/>
    <w:rsid w:val="00C61486"/>
    <w:rsid w:val="00C65220"/>
    <w:rsid w:val="00C658F2"/>
    <w:rsid w:val="00C7373E"/>
    <w:rsid w:val="00C76A17"/>
    <w:rsid w:val="00C76BBC"/>
    <w:rsid w:val="00C7753F"/>
    <w:rsid w:val="00C801AA"/>
    <w:rsid w:val="00C80769"/>
    <w:rsid w:val="00C807D8"/>
    <w:rsid w:val="00C80C57"/>
    <w:rsid w:val="00C81093"/>
    <w:rsid w:val="00C83BB2"/>
    <w:rsid w:val="00C86B44"/>
    <w:rsid w:val="00C87321"/>
    <w:rsid w:val="00C90171"/>
    <w:rsid w:val="00C91816"/>
    <w:rsid w:val="00C92ACF"/>
    <w:rsid w:val="00C9610C"/>
    <w:rsid w:val="00CA3176"/>
    <w:rsid w:val="00CA3898"/>
    <w:rsid w:val="00CA5DE7"/>
    <w:rsid w:val="00CA5E37"/>
    <w:rsid w:val="00CA7102"/>
    <w:rsid w:val="00CB373D"/>
    <w:rsid w:val="00CB4274"/>
    <w:rsid w:val="00CB503C"/>
    <w:rsid w:val="00CB5559"/>
    <w:rsid w:val="00CB717D"/>
    <w:rsid w:val="00CB7FDC"/>
    <w:rsid w:val="00CC0A4C"/>
    <w:rsid w:val="00CC19CA"/>
    <w:rsid w:val="00CC3A40"/>
    <w:rsid w:val="00CC3C96"/>
    <w:rsid w:val="00CC6DF6"/>
    <w:rsid w:val="00CC7542"/>
    <w:rsid w:val="00CD0B17"/>
    <w:rsid w:val="00CD22C3"/>
    <w:rsid w:val="00CD6400"/>
    <w:rsid w:val="00CD781A"/>
    <w:rsid w:val="00CE253D"/>
    <w:rsid w:val="00CE26EC"/>
    <w:rsid w:val="00CE344D"/>
    <w:rsid w:val="00CE3D25"/>
    <w:rsid w:val="00CE3FAC"/>
    <w:rsid w:val="00CE4102"/>
    <w:rsid w:val="00CE7C13"/>
    <w:rsid w:val="00CE7DBD"/>
    <w:rsid w:val="00CF1125"/>
    <w:rsid w:val="00CF1394"/>
    <w:rsid w:val="00CF2EEA"/>
    <w:rsid w:val="00CF4330"/>
    <w:rsid w:val="00CF7260"/>
    <w:rsid w:val="00CF7C6F"/>
    <w:rsid w:val="00D00A26"/>
    <w:rsid w:val="00D01692"/>
    <w:rsid w:val="00D01F86"/>
    <w:rsid w:val="00D0292A"/>
    <w:rsid w:val="00D02E8B"/>
    <w:rsid w:val="00D0436B"/>
    <w:rsid w:val="00D04D6D"/>
    <w:rsid w:val="00D05443"/>
    <w:rsid w:val="00D07014"/>
    <w:rsid w:val="00D1076E"/>
    <w:rsid w:val="00D10BBB"/>
    <w:rsid w:val="00D12046"/>
    <w:rsid w:val="00D125AB"/>
    <w:rsid w:val="00D12BE8"/>
    <w:rsid w:val="00D12F42"/>
    <w:rsid w:val="00D13323"/>
    <w:rsid w:val="00D1367A"/>
    <w:rsid w:val="00D13CC9"/>
    <w:rsid w:val="00D14444"/>
    <w:rsid w:val="00D1731B"/>
    <w:rsid w:val="00D17EB4"/>
    <w:rsid w:val="00D2033A"/>
    <w:rsid w:val="00D209BD"/>
    <w:rsid w:val="00D22E44"/>
    <w:rsid w:val="00D22F09"/>
    <w:rsid w:val="00D261F6"/>
    <w:rsid w:val="00D268F3"/>
    <w:rsid w:val="00D26CAE"/>
    <w:rsid w:val="00D300F7"/>
    <w:rsid w:val="00D30356"/>
    <w:rsid w:val="00D30FD4"/>
    <w:rsid w:val="00D331A5"/>
    <w:rsid w:val="00D33C3B"/>
    <w:rsid w:val="00D347DD"/>
    <w:rsid w:val="00D3558A"/>
    <w:rsid w:val="00D364AB"/>
    <w:rsid w:val="00D378CE"/>
    <w:rsid w:val="00D4026F"/>
    <w:rsid w:val="00D405ED"/>
    <w:rsid w:val="00D419AF"/>
    <w:rsid w:val="00D41C3E"/>
    <w:rsid w:val="00D42BCE"/>
    <w:rsid w:val="00D45836"/>
    <w:rsid w:val="00D458E3"/>
    <w:rsid w:val="00D45A29"/>
    <w:rsid w:val="00D45EAD"/>
    <w:rsid w:val="00D46324"/>
    <w:rsid w:val="00D463F0"/>
    <w:rsid w:val="00D50321"/>
    <w:rsid w:val="00D51896"/>
    <w:rsid w:val="00D51CF8"/>
    <w:rsid w:val="00D524BC"/>
    <w:rsid w:val="00D5297A"/>
    <w:rsid w:val="00D530DA"/>
    <w:rsid w:val="00D538FE"/>
    <w:rsid w:val="00D57A39"/>
    <w:rsid w:val="00D57E7C"/>
    <w:rsid w:val="00D615DB"/>
    <w:rsid w:val="00D62811"/>
    <w:rsid w:val="00D63658"/>
    <w:rsid w:val="00D63FB6"/>
    <w:rsid w:val="00D640BB"/>
    <w:rsid w:val="00D64BCD"/>
    <w:rsid w:val="00D64F1C"/>
    <w:rsid w:val="00D67715"/>
    <w:rsid w:val="00D72124"/>
    <w:rsid w:val="00D72CC4"/>
    <w:rsid w:val="00D74D65"/>
    <w:rsid w:val="00D752C3"/>
    <w:rsid w:val="00D75B7D"/>
    <w:rsid w:val="00D75F3C"/>
    <w:rsid w:val="00D761B5"/>
    <w:rsid w:val="00D8033C"/>
    <w:rsid w:val="00D83876"/>
    <w:rsid w:val="00D83C68"/>
    <w:rsid w:val="00D83F3D"/>
    <w:rsid w:val="00D8547E"/>
    <w:rsid w:val="00D8590C"/>
    <w:rsid w:val="00D9231E"/>
    <w:rsid w:val="00D94E5A"/>
    <w:rsid w:val="00D95239"/>
    <w:rsid w:val="00D95300"/>
    <w:rsid w:val="00D95DAD"/>
    <w:rsid w:val="00DA598F"/>
    <w:rsid w:val="00DA7045"/>
    <w:rsid w:val="00DA7924"/>
    <w:rsid w:val="00DB10EB"/>
    <w:rsid w:val="00DB356C"/>
    <w:rsid w:val="00DB6505"/>
    <w:rsid w:val="00DC6B93"/>
    <w:rsid w:val="00DD094B"/>
    <w:rsid w:val="00DD0AFA"/>
    <w:rsid w:val="00DD43A4"/>
    <w:rsid w:val="00DD787A"/>
    <w:rsid w:val="00DE057D"/>
    <w:rsid w:val="00DE4E52"/>
    <w:rsid w:val="00DE5C59"/>
    <w:rsid w:val="00DE6124"/>
    <w:rsid w:val="00DE6790"/>
    <w:rsid w:val="00DF2B9A"/>
    <w:rsid w:val="00DF2D33"/>
    <w:rsid w:val="00DF416D"/>
    <w:rsid w:val="00DF64E5"/>
    <w:rsid w:val="00DF73F1"/>
    <w:rsid w:val="00E03493"/>
    <w:rsid w:val="00E04237"/>
    <w:rsid w:val="00E067C5"/>
    <w:rsid w:val="00E06FC0"/>
    <w:rsid w:val="00E07A55"/>
    <w:rsid w:val="00E07B78"/>
    <w:rsid w:val="00E1050F"/>
    <w:rsid w:val="00E115FF"/>
    <w:rsid w:val="00E11B89"/>
    <w:rsid w:val="00E12B70"/>
    <w:rsid w:val="00E13002"/>
    <w:rsid w:val="00E13CA2"/>
    <w:rsid w:val="00E14405"/>
    <w:rsid w:val="00E14AF4"/>
    <w:rsid w:val="00E14C48"/>
    <w:rsid w:val="00E167AD"/>
    <w:rsid w:val="00E16E0D"/>
    <w:rsid w:val="00E17214"/>
    <w:rsid w:val="00E22249"/>
    <w:rsid w:val="00E223F8"/>
    <w:rsid w:val="00E22CBF"/>
    <w:rsid w:val="00E23675"/>
    <w:rsid w:val="00E2488F"/>
    <w:rsid w:val="00E26681"/>
    <w:rsid w:val="00E26787"/>
    <w:rsid w:val="00E273E4"/>
    <w:rsid w:val="00E3204C"/>
    <w:rsid w:val="00E33F8C"/>
    <w:rsid w:val="00E349B8"/>
    <w:rsid w:val="00E3531E"/>
    <w:rsid w:val="00E37B84"/>
    <w:rsid w:val="00E40240"/>
    <w:rsid w:val="00E41EC3"/>
    <w:rsid w:val="00E4431B"/>
    <w:rsid w:val="00E4582B"/>
    <w:rsid w:val="00E46518"/>
    <w:rsid w:val="00E472CD"/>
    <w:rsid w:val="00E4771B"/>
    <w:rsid w:val="00E47798"/>
    <w:rsid w:val="00E500D8"/>
    <w:rsid w:val="00E5028E"/>
    <w:rsid w:val="00E50408"/>
    <w:rsid w:val="00E53F7C"/>
    <w:rsid w:val="00E5551E"/>
    <w:rsid w:val="00E55FEA"/>
    <w:rsid w:val="00E5706B"/>
    <w:rsid w:val="00E57A36"/>
    <w:rsid w:val="00E61F59"/>
    <w:rsid w:val="00E6202B"/>
    <w:rsid w:val="00E64079"/>
    <w:rsid w:val="00E6515A"/>
    <w:rsid w:val="00E67358"/>
    <w:rsid w:val="00E771CC"/>
    <w:rsid w:val="00E83E30"/>
    <w:rsid w:val="00E83E82"/>
    <w:rsid w:val="00E85243"/>
    <w:rsid w:val="00E85CF7"/>
    <w:rsid w:val="00E87163"/>
    <w:rsid w:val="00E87FF8"/>
    <w:rsid w:val="00E9160E"/>
    <w:rsid w:val="00E93864"/>
    <w:rsid w:val="00E95C28"/>
    <w:rsid w:val="00E97493"/>
    <w:rsid w:val="00EA0668"/>
    <w:rsid w:val="00EA0B24"/>
    <w:rsid w:val="00EA0E2B"/>
    <w:rsid w:val="00EA3230"/>
    <w:rsid w:val="00EA4829"/>
    <w:rsid w:val="00EA4BC0"/>
    <w:rsid w:val="00EA5B12"/>
    <w:rsid w:val="00EA5B6A"/>
    <w:rsid w:val="00EA6138"/>
    <w:rsid w:val="00EA614B"/>
    <w:rsid w:val="00EA7DD8"/>
    <w:rsid w:val="00EB0031"/>
    <w:rsid w:val="00EB0931"/>
    <w:rsid w:val="00EB0F9D"/>
    <w:rsid w:val="00EB403C"/>
    <w:rsid w:val="00EB4415"/>
    <w:rsid w:val="00EB73EA"/>
    <w:rsid w:val="00EC06E3"/>
    <w:rsid w:val="00EC0D1D"/>
    <w:rsid w:val="00EC1FB8"/>
    <w:rsid w:val="00EC2CC0"/>
    <w:rsid w:val="00EC33EB"/>
    <w:rsid w:val="00EC5DEA"/>
    <w:rsid w:val="00EC6D01"/>
    <w:rsid w:val="00EC7097"/>
    <w:rsid w:val="00EC71E6"/>
    <w:rsid w:val="00ED1903"/>
    <w:rsid w:val="00ED19D8"/>
    <w:rsid w:val="00ED47CD"/>
    <w:rsid w:val="00ED4F02"/>
    <w:rsid w:val="00ED5F61"/>
    <w:rsid w:val="00ED6365"/>
    <w:rsid w:val="00ED6F2D"/>
    <w:rsid w:val="00EE0A4F"/>
    <w:rsid w:val="00EE0C10"/>
    <w:rsid w:val="00EE38D8"/>
    <w:rsid w:val="00EE3C70"/>
    <w:rsid w:val="00EE6297"/>
    <w:rsid w:val="00EE71FC"/>
    <w:rsid w:val="00EE7B71"/>
    <w:rsid w:val="00EF24BF"/>
    <w:rsid w:val="00EF24FE"/>
    <w:rsid w:val="00EF4346"/>
    <w:rsid w:val="00EF7401"/>
    <w:rsid w:val="00F01085"/>
    <w:rsid w:val="00F01D3C"/>
    <w:rsid w:val="00F0448E"/>
    <w:rsid w:val="00F04E13"/>
    <w:rsid w:val="00F05788"/>
    <w:rsid w:val="00F0775D"/>
    <w:rsid w:val="00F115F2"/>
    <w:rsid w:val="00F11A16"/>
    <w:rsid w:val="00F12DEB"/>
    <w:rsid w:val="00F135EB"/>
    <w:rsid w:val="00F14311"/>
    <w:rsid w:val="00F16536"/>
    <w:rsid w:val="00F16A10"/>
    <w:rsid w:val="00F20D38"/>
    <w:rsid w:val="00F218D5"/>
    <w:rsid w:val="00F2216D"/>
    <w:rsid w:val="00F23818"/>
    <w:rsid w:val="00F24AAF"/>
    <w:rsid w:val="00F33225"/>
    <w:rsid w:val="00F333C9"/>
    <w:rsid w:val="00F347FB"/>
    <w:rsid w:val="00F349D3"/>
    <w:rsid w:val="00F4173B"/>
    <w:rsid w:val="00F44798"/>
    <w:rsid w:val="00F45414"/>
    <w:rsid w:val="00F45E01"/>
    <w:rsid w:val="00F50F44"/>
    <w:rsid w:val="00F5148D"/>
    <w:rsid w:val="00F518D5"/>
    <w:rsid w:val="00F53126"/>
    <w:rsid w:val="00F53949"/>
    <w:rsid w:val="00F5468B"/>
    <w:rsid w:val="00F55649"/>
    <w:rsid w:val="00F569BD"/>
    <w:rsid w:val="00F56A93"/>
    <w:rsid w:val="00F57454"/>
    <w:rsid w:val="00F6056E"/>
    <w:rsid w:val="00F61860"/>
    <w:rsid w:val="00F62555"/>
    <w:rsid w:val="00F62CB8"/>
    <w:rsid w:val="00F64EF4"/>
    <w:rsid w:val="00F66C7F"/>
    <w:rsid w:val="00F67F9C"/>
    <w:rsid w:val="00F7435F"/>
    <w:rsid w:val="00F74733"/>
    <w:rsid w:val="00F74CB4"/>
    <w:rsid w:val="00F77661"/>
    <w:rsid w:val="00F80686"/>
    <w:rsid w:val="00F81BC4"/>
    <w:rsid w:val="00F828C8"/>
    <w:rsid w:val="00F84196"/>
    <w:rsid w:val="00F855E7"/>
    <w:rsid w:val="00F86DCE"/>
    <w:rsid w:val="00F8763F"/>
    <w:rsid w:val="00F87648"/>
    <w:rsid w:val="00F90435"/>
    <w:rsid w:val="00F92656"/>
    <w:rsid w:val="00F92B84"/>
    <w:rsid w:val="00F92EBB"/>
    <w:rsid w:val="00F95D7F"/>
    <w:rsid w:val="00F95FA7"/>
    <w:rsid w:val="00F96193"/>
    <w:rsid w:val="00F97175"/>
    <w:rsid w:val="00FA1D50"/>
    <w:rsid w:val="00FA3EA0"/>
    <w:rsid w:val="00FB0599"/>
    <w:rsid w:val="00FB10BD"/>
    <w:rsid w:val="00FB23D6"/>
    <w:rsid w:val="00FB2BEE"/>
    <w:rsid w:val="00FB50F6"/>
    <w:rsid w:val="00FB5354"/>
    <w:rsid w:val="00FB59BB"/>
    <w:rsid w:val="00FB5DF3"/>
    <w:rsid w:val="00FB7C47"/>
    <w:rsid w:val="00FC0A35"/>
    <w:rsid w:val="00FC16DD"/>
    <w:rsid w:val="00FC258C"/>
    <w:rsid w:val="00FC6414"/>
    <w:rsid w:val="00FC7DD1"/>
    <w:rsid w:val="00FD1A7C"/>
    <w:rsid w:val="00FD3575"/>
    <w:rsid w:val="00FD39CD"/>
    <w:rsid w:val="00FD7A9E"/>
    <w:rsid w:val="00FE084D"/>
    <w:rsid w:val="00FE2C5A"/>
    <w:rsid w:val="00FE39F2"/>
    <w:rsid w:val="00FE5142"/>
    <w:rsid w:val="00FE6622"/>
    <w:rsid w:val="00FE763A"/>
    <w:rsid w:val="00FF31F5"/>
    <w:rsid w:val="00FF3C65"/>
    <w:rsid w:val="00FF7213"/>
    <w:rsid w:val="00FF7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5DAD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07C77"/>
    <w:rPr>
      <w:rFonts w:cs="Arial" w:hAnsi="Arial" w:ascii="Arial"/>
      <w:sz w:val="22"/>
    </w:rPr>
  </w:style>
  <w:style w:customStyle="true" w:styleId="TijelotekstaChar" w:type="character">
    <w:name w:val="Tijelo teksta Char"/>
    <w:link w:val="Tijeloteksta"/>
    <w:rsid w:val="00507C77"/>
    <w:rPr>
      <w:rFonts w:cs="Arial" w:hAnsi="Arial" w:ascii="Arial"/>
      <w:sz w:val="22"/>
      <w:szCs w:val="24"/>
    </w:rPr>
  </w:style>
  <w:style w:styleId="Podnaslov" w:type="paragraph">
    <w:name w:val="Subtitle"/>
    <w:basedOn w:val="Normal"/>
    <w:link w:val="PodnaslovChar"/>
    <w:qFormat/>
    <w:rsid w:val="00137C70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137C70"/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unhideWhenUsed/>
    <w:rsid w:val="00D761B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761B5"/>
    <w:rPr>
      <w:sz w:val="24"/>
      <w:szCs w:val="24"/>
    </w:rPr>
  </w:style>
  <w:style w:styleId="Podnoje" w:type="paragraph">
    <w:name w:val="footer"/>
    <w:basedOn w:val="Normal"/>
    <w:link w:val="PodnojeChar"/>
    <w:unhideWhenUsed/>
    <w:rsid w:val="00D761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761B5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D761B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405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05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05E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05E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05E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5DAD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07C77"/>
    <w:rPr>
      <w:rFonts w:ascii="Arial" w:cs="Arial" w:hAnsi="Arial"/>
      <w:sz w:val="22"/>
    </w:rPr>
  </w:style>
  <w:style w:customStyle="1" w:styleId="TijelotekstaChar" w:type="character">
    <w:name w:val="Tijelo teksta Char"/>
    <w:link w:val="Tijeloteksta"/>
    <w:rsid w:val="00507C77"/>
    <w:rPr>
      <w:rFonts w:ascii="Arial" w:cs="Arial" w:hAnsi="Arial"/>
      <w:sz w:val="22"/>
      <w:szCs w:val="24"/>
    </w:rPr>
  </w:style>
  <w:style w:styleId="Podnaslov" w:type="paragraph">
    <w:name w:val="Subtitle"/>
    <w:basedOn w:val="Normal"/>
    <w:link w:val="PodnaslovChar"/>
    <w:qFormat/>
    <w:rsid w:val="00137C70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137C70"/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unhideWhenUsed/>
    <w:rsid w:val="00D761B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761B5"/>
    <w:rPr>
      <w:sz w:val="24"/>
      <w:szCs w:val="24"/>
    </w:rPr>
  </w:style>
  <w:style w:styleId="Podnoje" w:type="paragraph">
    <w:name w:val="footer"/>
    <w:basedOn w:val="Normal"/>
    <w:link w:val="PodnojeChar"/>
    <w:unhideWhenUsed/>
    <w:rsid w:val="00D761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761B5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D761B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405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05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05E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05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05E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veljače 2019.</izvorni_sadrzaj>
    <derivirana_varijabla naziv="DomainObject.DatumDonosenjaOdluke_1">21.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803</izvorni_sadrzaj>
    <derivirana_varijabla naziv="DomainObject.Predmet.Broj_1">803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2013.</izvorni_sadrzaj>
    <derivirana_varijabla naziv="DomainObject.Predmet.DatumOsnivanja_1">19.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St-803/2013</izvorni_sadrzaj>
    <derivirana_varijabla naziv="DomainObject.Predmet.OznakaBroj_1">St-803/2013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12.ST-962/12-rj.odbačaj 5.12.12.</izvorni_sadrzaj>
    <derivirana_varijabla naziv="DomainObject.Predmet.PrimjedbaSuca_1">veza:
12.ST-962/12-rj.odbačaj 5.12.12.</derivirana_varijabla>
  </DomainObject.Predmet.PrimjedbaSuca>
  <DomainObject.Predmet.ProtustrankaFormated>
    <izvorni_sadrzaj>  JUST-INSTALACIJE d.o.o. za postavljanje, popravak i održavanje instalacija</izvorni_sadrzaj>
    <derivirana_varijabla naziv="DomainObject.Predmet.ProtustrankaFormated_1">  JUST-INSTALACIJE d.o.o. za postavljanje, popravak i održavanje instalacija</derivirana_varijabla>
  </DomainObject.Predmet.ProtustrankaFormated>
  <DomainObject.Predmet.ProtustrankaFormatedOIB>
    <izvorni_sadrzaj>  JUST-INSTALACIJE d.o.o. za postavljanje, popravak i održavanje instalacija, OIB 82477837865</izvorni_sadrzaj>
    <derivirana_varijabla naziv="DomainObject.Predmet.ProtustrankaFormatedOIB_1">  JUST-INSTALACIJE d.o.o. za postavljanje, popravak i održavanje instalacija, OIB 82477837865</derivirana_varijabla>
  </DomainObject.Predmet.ProtustrankaFormatedOIB>
  <DomainObject.Predmet.ProtustrankaFormatedWithAdress>
    <izvorni_sadrzaj> JUST-INSTALACIJE d.o.o. za postavljanje, popravak i održavanje instalacija, Dužice 28, 10000 Zagreb</izvorni_sadrzaj>
    <derivirana_varijabla naziv="DomainObject.Predmet.ProtustrankaFormatedWithAdress_1"> JUST-INSTALACIJE d.o.o. za postavljanje, popravak i održavanje instalacija, Dužice 28, 10000 Zagreb</derivirana_varijabla>
  </DomainObject.Predmet.ProtustrankaFormatedWithAdress>
  <DomainObject.Predmet.ProtustrankaFormatedWithAdressOIB>
    <izvorni_sadrzaj> JUST-INSTALACIJE d.o.o. za postavljanje, popravak i održavanje instalacija, OIB 82477837865, Dužice 28, 10000 Zagreb</izvorni_sadrzaj>
    <derivirana_varijabla naziv="DomainObject.Predmet.ProtustrankaFormatedWithAdressOIB_1"> JUST-INSTALACIJE d.o.o. za postavljanje, popravak i održavanje instalacija, OIB 82477837865, Dužice 28, 10000 Zagreb</derivirana_varijabla>
  </DomainObject.Predmet.ProtustrankaFormatedWithAdressOIB>
  <DomainObject.Predmet.ProtustrankaWithAdress>
    <izvorni_sadrzaj>JUST-INSTALACIJE d.o.o. za postavljanje, popravak i održavanje instalacija Dužice 28, 10000 Zagreb</izvorni_sadrzaj>
    <derivirana_varijabla naziv="DomainObject.Predmet.ProtustrankaWithAdress_1">JUST-INSTALACIJE d.o.o. za postavljanje, popravak i održavanje instalacija Dužice 28, 10000 Zagreb</derivirana_varijabla>
  </DomainObject.Predmet.ProtustrankaWithAdress>
  <DomainObject.Predmet.ProtustrankaWithAdressOIB>
    <izvorni_sadrzaj>JUST-INSTALACIJE d.o.o. za postavljanje, popravak i održavanje instalacija, OIB 82477837865, Dužice 28, 10000 Zagreb</izvorni_sadrzaj>
    <derivirana_varijabla naziv="DomainObject.Predmet.ProtustrankaWithAdressOIB_1">JUST-INSTALACIJE d.o.o. za postavljanje, popravak i održavanje instalacija, OIB 82477837865, Dužice 28, 10000 Zagreb</derivirana_varijabla>
  </DomainObject.Predmet.ProtustrankaWithAdressOIB>
  <DomainObject.Predmet.ProtustrankaNazivFormated>
    <izvorni_sadrzaj>JUST-INSTALACIJE d.o.o. za postavljanje, popravak i održavanje instalacija</izvorni_sadrzaj>
    <derivirana_varijabla naziv="DomainObject.Predmet.ProtustrankaNazivFormated_1">JUST-INSTALACIJE d.o.o. za postavljanje, popravak i održavanje instalacija</derivirana_varijabla>
  </DomainObject.Predmet.ProtustrankaNazivFormated>
  <DomainObject.Predmet.ProtustrankaNazivFormatedOIB>
    <izvorni_sadrzaj>JUST-INSTALACIJE d.o.o. za postavljanje, popravak i održavanje instalacija, OIB 82477837865</izvorni_sadrzaj>
    <derivirana_varijabla naziv="DomainObject.Predmet.ProtustrankaNazivFormatedOIB_1">JUST-INSTALACIJE d.o.o. za postavljanje, popravak i održavanje instalacija, OIB 82477837865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GENERALI OSIGURANJE dioničko društvo; Županijsko državno odvjetništvo u Zagrebu</izvorni_sadrzaj>
    <derivirana_varijabla naziv="DomainObject.Predmet.StrankaFormated_1">  FINA ZAGREB; GENERALI OSIGURANJE dioničko društvo; Županijsko državno odvjetništvo u Zagrebu</derivirana_varijabla>
  </DomainObject.Predmet.StrankaFormated>
  <DomainObject.Predmet.StrankaFormatedOIB>
    <izvorni_sadrzaj>  FINA ZAGREB, OIB 85821130368; GENERALI OSIGURANJE dioničko društvo, OIB 10840749604; Županijsko državno odvjetništvo u Zagrebu, OIB 16488001145</izvorni_sadrzaj>
    <derivirana_varijabla naziv="DomainObject.Predmet.StrankaFormatedOIB_1">  FINA ZAGREB, OIB 85821130368; GENERALI OSIGURANJE dioničko društvo, OIB 10840749604; Županijsko državno odvjetništvo u Zagrebu, OIB 16488001145</derivirana_varijabla>
  </DomainObject.Predmet.StrankaFormatedOIB>
  <DomainObject.Predmet.StrankaFormatedWithAdress>
    <izvorni_sadrzaj> FINA ZAGREB, Albarechtova 42, 10000 Zagreb; GENERALI OSIGURANJE dioničko društvo, Bani 110, 10000 Zagreb; Županijsko državno odvjetništvo u Zagrebu</izvorni_sadrzaj>
    <derivirana_varijabla naziv="DomainObject.Predmet.StrankaFormatedWithAdress_1"> FINA ZAGREB, Albarechtova 42, 10000 Zagreb; GENERALI OSIGURANJE dioničko društvo, Bani 110, 10000 Zagreb; Županijsko državno odvjetništvo u Zagrebu</derivirana_varijabla>
  </DomainObject.Predmet.StrankaFormatedWithAdress>
  <DomainObject.Predmet.StrankaFormatedWithAdressOIB>
    <izvorni_sadrzaj> FINA ZAGREB, OIB 85821130368, Albarechtova 42, 10000 Zagreb; GENERALI OSIGURANJE dioničko društvo, OIB 10840749604, Bani 110, 10000 Zagreb; Županijsko državno odvjetništvo u Zagrebu, OIB 16488001145</izvorni_sadrzaj>
    <derivirana_varijabla naziv="DomainObject.Predmet.StrankaFormatedWithAdressOIB_1"> FINA ZAGREB, OIB 85821130368, Albarechtova 42, 10000 Zagreb; GENERALI OSIGURANJE dioničko društvo, OIB 10840749604, Bani 110, 10000 Zagreb; Županijsko državno odvjetništvo u Zagrebu, OIB 16488001145</derivirana_varijabla>
  </DomainObject.Predmet.StrankaFormatedWithAdressOIB>
  <DomainObject.Predmet.StrankaWithAdress>
    <izvorni_sadrzaj>FINA ZAGREB Albarechtova 42,10000 Zagreb,GENERALI OSIGURANJE dioničko društvo Bani 110,10000 Zagreb,Županijsko državno odvjetništvo u Zagrebu </izvorni_sadrzaj>
    <derivirana_varijabla naziv="DomainObject.Predmet.StrankaWithAdress_1">FINA ZAGREB Albarechtova 42,10000 Zagreb,GENERALI OSIGURANJE dioničko društvo Bani 110,10000 Zagreb,Županijsko državno odvjetništvo u Zagrebu </derivirana_varijabla>
  </DomainObject.Predmet.StrankaWithAdress>
  <DomainObject.Predmet.StrankaWithAdressOIB>
    <izvorni_sadrzaj>FINA ZAGREB, OIB 85821130368, Albarechtova 42,10000 Zagreb,GENERALI OSIGURANJE dioničko društvo, OIB 10840749604, Bani 110,10000 Zagreb,Županijsko državno odvjetništvo u Zagrebu, OIB 16488001145</izvorni_sadrzaj>
    <derivirana_varijabla naziv="DomainObject.Predmet.StrankaWithAdressOIB_1">FINA ZAGREB, OIB 85821130368, Albarechtova 42,10000 Zagreb,GENERALI OSIGURANJE dioničko društvo, OIB 10840749604, Bani 110,10000 Zagreb,Županijsko državno odvjetništvo u Zagrebu, OIB 16488001145</derivirana_varijabla>
  </DomainObject.Predmet.StrankaWithAdressOIB>
  <DomainObject.Predmet.StrankaNazivFormated>
    <izvorni_sadrzaj>FINA ZAGREB,GENERALI OSIGURANJE dioničko društvo,Županijsko državno odvjetništvo u Zagrebu</izvorni_sadrzaj>
    <derivirana_varijabla naziv="DomainObject.Predmet.StrankaNazivFormated_1">FINA ZAGREB,GENERALI OSIGURANJE dioničko društvo,Županijsko državno odvjetništvo u Zagrebu</derivirana_varijabla>
  </DomainObject.Predmet.StrankaNazivFormated>
  <DomainObject.Predmet.StrankaNazivFormatedOIB>
    <izvorni_sadrzaj>FINA ZAGREB, OIB 85821130368,GENERALI OSIGURANJE dioničko društvo, OIB 10840749604,Županijsko državno odvjetništvo u Zagrebu, OIB 16488001145</izvorni_sadrzaj>
    <derivirana_varijabla naziv="DomainObject.Predmet.StrankaNazivFormatedOIB_1">FINA ZAGREB, OIB 85821130368,GENERALI OSIGURANJE dioničko društvo, OIB 10840749604,Županijsko državno odvjetništvo u Zagrebu, OIB 16488001145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ZAGREB</item>
      <item>GENERALI OSIGURANJE dioničko društvo</item>
      <item>Županijsko državno odvjetništvo u Zagrebu</item>
    </izvorni_sadrzaj>
    <derivirana_varijabla naziv="DomainObject.Predmet.StrankaListFormated_1">
      <item>FINA ZAGREB</item>
      <item>GENERALI OSIGURANJE dioničko društvo</item>
      <item>Županijsko državno odvjetništvo u Zagrebu</item>
    </derivirana_varijabla>
  </DomainObject.Predmet.StrankaListFormated>
  <DomainObject.Predmet.StrankaListFormatedOIB>
    <izvorni_sadrzaj>
      <item>FINA ZAGREB, OIB 85821130368</item>
      <item>GENERALI OSIGURANJE dioničko društvo, OIB 10840749604</item>
      <item>Županijsko državno odvjetništvo u Zagrebu, OIB 16488001145</item>
    </izvorni_sadrzaj>
    <derivirana_varijabla naziv="DomainObject.Predmet.StrankaListFormatedOIB_1">
      <item>FINA ZAGREB, OIB 85821130368</item>
      <item>GENERALI OSIGURANJE dioničko društvo, OIB 10840749604</item>
      <item>Županijsko državno odvjetništvo u Zagrebu, OIB 16488001145</item>
    </derivirana_varijabla>
  </DomainObject.Predmet.StrankaListFormatedOIB>
  <DomainObject.Predmet.StrankaListFormatedWithAdress>
    <izvorni_sadrzaj>
      <item>FINA ZAGREB, Albarechtova 42, 10000 Zagreb</item>
      <item>GENERALI OSIGURANJE dioničko društvo, Bani 110, 10000 Zagreb</item>
      <item>Županijsko državno odvjetništvo u Zagrebu</item>
    </izvorni_sadrzaj>
    <derivirana_varijabla naziv="DomainObject.Predmet.StrankaListFormatedWithAdress_1">
      <item>FINA ZAGREB, Albarechtova 42, 10000 Zagreb</item>
      <item>GENERALI OSIGURANJE dioničko društvo, Bani 110, 10000 Zagreb</item>
      <item>Županijsko državno odvjetništvo u Zagrebu</item>
    </derivirana_varijabla>
  </DomainObject.Predmet.StrankaListFormatedWithAdress>
  <DomainObject.Predmet.StrankaListFormatedWithAdressOIB>
    <izvorni_sadrzaj>
      <item>FINA ZAGREB, OIB 85821130368, Albarechtova 42, 10000 Zagreb</item>
      <item>GENERALI OSIGURANJE dioničko društvo, OIB 10840749604, Bani 110, 10000 Zagreb</item>
      <item>Županijsko državno odvjetništvo u Zagrebu, OIB 16488001145</item>
    </izvorni_sadrzaj>
    <derivirana_varijabla naziv="DomainObject.Predmet.StrankaListFormatedWithAdressOIB_1">
      <item>FINA ZAGREB, OIB 85821130368, Albarechtova 42, 10000 Zagreb</item>
      <item>GENERALI OSIGURANJE dioničko društvo, OIB 10840749604, Bani 110, 10000 Zagreb</item>
      <item>Županijsko državno odvjetništvo u Zagrebu, OIB 16488001145</item>
    </derivirana_varijabla>
  </DomainObject.Predmet.StrankaListFormatedWithAdressOIB>
  <DomainObject.Predmet.StrankaListNazivFormated>
    <izvorni_sadrzaj>
      <item>FINA ZAGREB</item>
      <item>GENERALI OSIGURANJE dioničko društvo</item>
      <item>Županijsko državno odvjetništvo u Zagrebu</item>
    </izvorni_sadrzaj>
    <derivirana_varijabla naziv="DomainObject.Predmet.StrankaListNazivFormated_1">
      <item>FINA ZAGREB</item>
      <item>GENERALI OSIGURANJE dioničko društvo</item>
      <item>Županijsko državno odvjetništvo u Zagrebu</item>
    </derivirana_varijabla>
  </DomainObject.Predmet.StrankaListNazivFormated>
  <DomainObject.Predmet.StrankaListNazivFormatedOIB>
    <izvorni_sadrzaj>
      <item>FINA ZAGREB, OIB 85821130368</item>
      <item>GENERALI OSIGURANJE dioničko društvo, OIB 10840749604</item>
      <item>Županijsko državno odvjetništvo u Zagrebu, OIB 16488001145</item>
    </izvorni_sadrzaj>
    <derivirana_varijabla naziv="DomainObject.Predmet.StrankaListNazivFormatedOIB_1">
      <item>FINA ZAGREB, OIB 85821130368</item>
      <item>GENERALI OSIGURANJE dioničko društvo, OIB 10840749604</item>
      <item>Županijsko državno odvjetništvo u Zagrebu, OIB 16488001145</item>
    </derivirana_varijabla>
  </DomainObject.Predmet.StrankaListNazivFormatedOIB>
  <DomainObject.Predmet.ProtuStrankaListFormated>
    <izvorni_sadrzaj>
      <item>JUST-INSTALACIJE d.o.o. za postavljanje, popravak i održavanje instalacija</item>
    </izvorni_sadrzaj>
    <derivirana_varijabla naziv="DomainObject.Predmet.ProtuStrankaListFormated_1">
      <item>JUST-INSTALACIJE d.o.o. za postavljanje, popravak i održavanje instalacija</item>
    </derivirana_varijabla>
  </DomainObject.Predmet.ProtuStrankaListFormated>
  <DomainObject.Predmet.ProtuStrankaListFormatedOIB>
    <izvorni_sadrzaj>
      <item>JUST-INSTALACIJE d.o.o. za postavljanje, popravak i održavanje instalacija, OIB 82477837865</item>
    </izvorni_sadrzaj>
    <derivirana_varijabla naziv="DomainObject.Predmet.ProtuStrankaListFormatedOIB_1">
      <item>JUST-INSTALACIJE d.o.o. za postavljanje, popravak i održavanje instalacija, OIB 82477837865</item>
    </derivirana_varijabla>
  </DomainObject.Predmet.ProtuStrankaListFormatedOIB>
  <DomainObject.Predmet.ProtuStrankaListFormatedWithAdress>
    <izvorni_sadrzaj>
      <item>JUST-INSTALACIJE d.o.o. za postavljanje, popravak i održavanje instalacija, Dužice 28, 10000 Zagreb</item>
    </izvorni_sadrzaj>
    <derivirana_varijabla naziv="DomainObject.Predmet.ProtuStrankaListFormatedWithAdress_1">
      <item>JUST-INSTALACIJE d.o.o. za postavljanje, popravak i održavanje instalacija, Dužice 28, 10000 Zagreb</item>
    </derivirana_varijabla>
  </DomainObject.Predmet.ProtuStrankaListFormatedWithAdress>
  <DomainObject.Predmet.ProtuStrankaListFormatedWithAdressOIB>
    <izvorni_sadrzaj>
      <item>JUST-INSTALACIJE d.o.o. za postavljanje, popravak i održavanje instalacija, OIB 82477837865, Dužice 28, 10000 Zagreb</item>
    </izvorni_sadrzaj>
    <derivirana_varijabla naziv="DomainObject.Predmet.ProtuStrankaListFormatedWithAdressOIB_1">
      <item>JUST-INSTALACIJE d.o.o. za postavljanje, popravak i održavanje instalacija, OIB 82477837865, Dužice 28, 10000 Zagreb</item>
    </derivirana_varijabla>
  </DomainObject.Predmet.ProtuStrankaListFormatedWithAdressOIB>
  <DomainObject.Predmet.ProtuStrankaListNazivFormated>
    <izvorni_sadrzaj>
      <item>JUST-INSTALACIJE d.o.o. za postavljanje, popravak i održavanje instalacija</item>
    </izvorni_sadrzaj>
    <derivirana_varijabla naziv="DomainObject.Predmet.ProtuStrankaListNazivFormated_1">
      <item>JUST-INSTALACIJE d.o.o. za postavljanje, popravak i održavanje instalacija</item>
    </derivirana_varijabla>
  </DomainObject.Predmet.ProtuStrankaListNazivFormated>
  <DomainObject.Predmet.ProtuStrankaListNazivFormatedOIB>
    <izvorni_sadrzaj>
      <item>JUST-INSTALACIJE d.o.o. za postavljanje, popravak i održavanje instalacija, OIB 82477837865</item>
    </izvorni_sadrzaj>
    <derivirana_varijabla naziv="DomainObject.Predmet.ProtuStrankaListNazivFormatedOIB_1">
      <item>JUST-INSTALACIJE d.o.o. za postavljanje, popravak i održavanje instalacija, OIB 82477837865</item>
    </derivirana_varijabla>
  </DomainObject.Predmet.ProtuStrankaListNazivFormatedOIB>
  <DomainObject.Predmet.OstaliListFormated>
    <izvorni_sadrzaj>
      <item>Darko Radmilović</item>
      <item>JUST-PROJEKT d.o.o. za graditeljstvo i poslovanje nekretninama</item>
      <item>RH, MUP, PU Zagrebačka</item>
    </izvorni_sadrzaj>
    <derivirana_varijabla naziv="DomainObject.Predmet.OstaliListFormated_1">
      <item>Darko Radmilović</item>
      <item>JUST-PROJEKT d.o.o. za graditeljstvo i poslovanje nekretninama</item>
      <item>RH, MUP, PU Zagrebačka</item>
    </derivirana_varijabla>
  </DomainObject.Predmet.OstaliListFormated>
  <DomainObject.Predmet.OstaliListFormatedOIB>
    <izvorni_sadrzaj>
      <item>Darko Radmilović, OIB 96595697939</item>
      <item>JUST-PROJEKT d.o.o. za graditeljstvo i poslovanje nekretninama, OIB 49643409261</item>
      <item>RH, MUP, PU Zagrebačka</item>
    </izvorni_sadrzaj>
    <derivirana_varijabla naziv="DomainObject.Predmet.OstaliListFormatedOIB_1">
      <item>Darko Radmilović, OIB 96595697939</item>
      <item>JUST-PROJEKT d.o.o. za graditeljstvo i poslovanje nekretninama, OIB 49643409261</item>
      <item>RH, MUP, PU Zagrebačka</item>
    </derivirana_varijabla>
  </DomainObject.Predmet.OstaliListFormatedOIB>
  <DomainObject.Predmet.OstaliListFormatedWithAdress>
    <izvorni_sadrzaj>
      <item>Darko Radmilović, Zdenčini Breg 7, 10370 Hrebinec</item>
      <item>JUST-PROJEKT d.o.o. za graditeljstvo i poslovanje nekretninama, Dužice 28 , 10000 Zagreb</item>
      <item>RH, MUP, PU Zagrebačka, Ulica Matice hrvatske 4, 10000 Zagreb</item>
    </izvorni_sadrzaj>
    <derivirana_varijabla naziv="DomainObject.Predmet.OstaliListFormatedWithAdress_1">
      <item>Darko Radmilović, Zdenčini Breg 7, 10370 Hrebinec</item>
      <item>JUST-PROJEKT d.o.o. za graditeljstvo i poslovanje nekretninama, Dužice 28 , 10000 Zagreb</item>
      <item>RH, MUP, PU Zagrebačka, Ulica Matice hrvatske 4, 10000 Zagreb</item>
    </derivirana_varijabla>
  </DomainObject.Predmet.OstaliListFormatedWithAdress>
  <DomainObject.Predmet.OstaliListFormatedWithAdressOIB>
    <izvorni_sadrzaj>
      <item>Darko Radmilović, OIB 96595697939, Zdenčini Breg 7, 10370 Hrebinec</item>
      <item>JUST-PROJEKT d.o.o. za graditeljstvo i poslovanje nekretninama, OIB 49643409261, Dužice 28 , 10000 Zagreb</item>
      <item>RH, MUP, PU Zagrebačka, Ulica Matice hrvatske 4, 10000 Zagreb</item>
    </izvorni_sadrzaj>
    <derivirana_varijabla naziv="DomainObject.Predmet.OstaliListFormatedWithAdressOIB_1">
      <item>Darko Radmilović, OIB 96595697939, Zdenčini Breg 7, 10370 Hrebinec</item>
      <item>JUST-PROJEKT d.o.o. za graditeljstvo i poslovanje nekretninama, OIB 49643409261, Dužice 28 , 10000 Zagreb</item>
      <item>RH, MUP, PU Zagrebačka, Ulica Matice hrvatske 4, 10000 Zagreb</item>
    </derivirana_varijabla>
  </DomainObject.Predmet.OstaliListFormatedWithAdressOIB>
  <DomainObject.Predmet.OstaliListNazivFormated>
    <izvorni_sadrzaj>
      <item>Darko Radmilović</item>
      <item>JUST-PROJEKT d.o.o. za graditeljstvo i poslovanje nekretninama</item>
      <item>RH, MUP, PU Zagrebačka</item>
    </izvorni_sadrzaj>
    <derivirana_varijabla naziv="DomainObject.Predmet.OstaliListNazivFormated_1">
      <item>Darko Radmilović</item>
      <item>JUST-PROJEKT d.o.o. za graditeljstvo i poslovanje nekretninama</item>
      <item>RH, MUP, PU Zagrebačka</item>
    </derivirana_varijabla>
  </DomainObject.Predmet.OstaliListNazivFormated>
  <DomainObject.Predmet.OstaliListNazivFormatedOIB>
    <izvorni_sadrzaj>
      <item>Darko Radmilović, OIB 96595697939</item>
      <item>JUST-PROJEKT d.o.o. za graditeljstvo i poslovanje nekretninama, OIB 49643409261</item>
      <item>RH, MUP, PU Zagrebačka</item>
    </izvorni_sadrzaj>
    <derivirana_varijabla naziv="DomainObject.Predmet.OstaliListNazivFormatedOIB_1">
      <item>Darko Radmilović, OIB 96595697939</item>
      <item>JUST-PROJEKT d.o.o. za graditeljstvo i poslovanje nekretninama, OIB 49643409261</item>
      <item>RH, MUP, PU Zagrebačka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2019.</izvorni_sadrzaj>
    <derivirana_varijabla naziv="DomainObject.Datum_1">21.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JUST-INSTALACIJE d.o.o. za postavljanje, popravak i održavanje instalacija</izvorni_sadrzaj>
    <derivirana_varijabla naziv="DomainObject.Predmet.ProtustrankaIDrugi_1">JUST-INSTALACIJE d.o.o. za postavljanje, popravak i održavanje instalacija</derivirana_varijabla>
  </DomainObject.Predmet.ProtustrankaIDrugi>
  <DomainObject.Predmet.StrankaIDrugiAdressOIB>
    <izvorni_sadrzaj>FINA ZAGREB, OIB 85821130368, Albarechtova 42, 10000 Zagreb i dr.</izvorni_sadrzaj>
    <derivirana_varijabla naziv="DomainObject.Predmet.StrankaIDrugiAdressOIB_1">FINA ZAGREB, OIB 85821130368, Albarechtova 42, 10000 Zagreb i dr.</derivirana_varijabla>
  </DomainObject.Predmet.StrankaIDrugiAdressOIB>
  <DomainObject.Predmet.ProtustrankaIDrugiAdressOIB>
    <izvorni_sadrzaj>JUST-INSTALACIJE d.o.o. za postavljanje, popravak i održavanje instalacija, OIB 82477837865, Dužice 28, 10000 Zagreb</izvorni_sadrzaj>
    <derivirana_varijabla naziv="DomainObject.Predmet.ProtustrankaIDrugiAdressOIB_1">JUST-INSTALACIJE d.o.o. za postavljanje, popravak i održavanje instalacija, OIB 82477837865, Dužice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JUST-INSTALACIJE d.o.o. za postavljanje, popravak i održavanje instalacija</item>
      <item>GENERALI OSIGURANJE dioničko društvo</item>
      <item>Darko Radmilović</item>
      <item>Županijsko državno odvjetništvo u Zagrebu</item>
      <item>JUST-PROJEKT d.o.o. za graditeljstvo i poslovanje nekretninama</item>
      <item>RH, MUP, PU Zagrebačka</item>
    </izvorni_sadrzaj>
    <derivirana_varijabla naziv="DomainObject.Predmet.SudioniciListNaziv_1">
      <item>FINA ZAGREB</item>
      <item>JUST-INSTALACIJE d.o.o. za postavljanje, popravak i održavanje instalacija</item>
      <item>GENERALI OSIGURANJE dioničko društvo</item>
      <item>Darko Radmilović</item>
      <item>Županijsko državno odvjetništvo u Zagrebu</item>
      <item>JUST-PROJEKT d.o.o. za graditeljstvo i poslovanje nekretninama</item>
      <item>RH, MUP, PU Zagrebačka</item>
    </derivirana_varijabla>
  </DomainObject.Predmet.SudioniciListNaziv>
  <DomainObject.Predmet.SudioniciListAdressOIB>
    <izvorni_sadrzaj>
      <item>FINA ZAGREB, OIB 85821130368, Albarechtova 42,10000 Zagreb</item>
      <item>JUST-INSTALACIJE d.o.o. za postavljanje, popravak i održavanje instalacija, OIB 82477837865, Dužice 28,10000 Zagreb</item>
      <item>GENERALI OSIGURANJE dioničko društvo, OIB 10840749604, Bani 110,10000 Zagreb</item>
      <item>Darko Radmilović, OIB 96595697939, Zdenčini Breg 7,10370 Hrebinec</item>
      <item>Županijsko državno odvjetništvo u Zagrebu, OIB 16488001145</item>
      <item>JUST-PROJEKT d.o.o. za graditeljstvo i poslovanje nekretninama, OIB 49643409261, Dužice 28 ,10000 Zagreb</item>
      <item>RH, MUP, PU Zagrebačka, Ulica Matice hrvatske 4,10000 Zagreb</item>
    </izvorni_sadrzaj>
    <derivirana_varijabla naziv="DomainObject.Predmet.SudioniciListAdressOIB_1">
      <item>FINA ZAGREB, OIB 85821130368, Albarechtova 42,10000 Zagreb</item>
      <item>JUST-INSTALACIJE d.o.o. za postavljanje, popravak i održavanje instalacija, OIB 82477837865, Dužice 28,10000 Zagreb</item>
      <item>GENERALI OSIGURANJE dioničko društvo, OIB 10840749604, Bani 110,10000 Zagreb</item>
      <item>Darko Radmilović, OIB 96595697939, Zdenčini Breg 7,10370 Hrebinec</item>
      <item>Županijsko državno odvjetništvo u Zagrebu, OIB 16488001145</item>
      <item>JUST-PROJEKT d.o.o. za graditeljstvo i poslovanje nekretninama, OIB 49643409261, Dužice 28 ,10000 Zagreb</item>
      <item>RH, MUP, PU Zagrebačka, Ulica Matice hrvatske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82477837865</item>
      <item>, OIB 10840749604</item>
      <item>, OIB 96595697939</item>
      <item>, OIB 16488001145</item>
      <item>, OIB 49643409261</item>
      <item>, OIB null</item>
    </izvorni_sadrzaj>
    <derivirana_varijabla naziv="DomainObject.Predmet.SudioniciListNazivOIB_1">
      <item>, OIB 85821130368</item>
      <item>, OIB 82477837865</item>
      <item>, OIB 10840749604</item>
      <item>, OIB 96595697939</item>
      <item>, OIB 16488001145</item>
      <item>, OIB 49643409261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Kosec, OIB 70875793577, Dubovica 4 Mali Bukovec</item>
    </izvorni_sadrzaj>
    <derivirana_varijabla naziv="DomainObject.Predmet.StecajniUpraviteljiListAddressOIB_1">
      <item>Zlatko Kosec, OIB 70875793577, Dubovica 4 Mali Bukovec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22. svibnja 2017.</izvorni_sadrzaj>
    <derivirana_varijabla naziv="DomainObject.Predmet.DatumZadnjeOdrzaneSudskeRadnje_1">22. svibnja 2017.</derivirana_varijabla>
  </DomainObject.Predmet.DatumZadnjeOdrzaneSudskeRadnje>
  <DomainObject.PredzadnjaOdlukaIzPredmeta.DatumDonosenjaOdluke>
    <izvorni_sadrzaj>26. svibnja 2017.</izvorni_sadrzaj>
    <derivirana_varijabla naziv="DomainObject.PredzadnjaOdlukaIzPredmeta.DatumDonosenjaOdluke_1">26. svibnja 2017.</derivirana_varijabla>
  </DomainObject.PredzadnjaOdlukaIzPredmeta.DatumDonosenjaOdluke>
  <DomainObject.PredzadnjaOdlukaIzPredmeta.Oznaka>
    <izvorni_sadrzaj>St-803/2013-60</izvorni_sadrzaj>
    <derivirana_varijabla naziv="DomainObject.PredzadnjaOdlukaIzPredmeta.Oznaka_1">St-803/2013-60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148</properties:Words>
  <properties:Characters>690</properties:Characters>
  <properties:Lines>39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2019-02-21T11:55:00Z</dcterms:created>
  <dc:creator>kraljicn</dc:creator>
  <cp:lastModifiedBy>Maja Hajtek</cp:lastModifiedBy>
  <cp:lastPrinted>2019-02-21T12:11:00Z</cp:lastPrinted>
  <dcterms:modified xmlns:xsi="http://www.w3.org/2001/XMLSchema-instance" xsi:type="dcterms:W3CDTF">2019-02-21T12:13:00Z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poziv stečajnom upravitelju na dostavu izvješća  justi instalacije 21.2.2019..docx)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